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1E5" w:rsidRPr="00BB1B65" w:rsidRDefault="005E01E5" w:rsidP="00A87544">
      <w:pPr>
        <w:jc w:val="center"/>
        <w:rPr>
          <w:sz w:val="28"/>
          <w:szCs w:val="28"/>
        </w:rPr>
      </w:pPr>
      <w:r w:rsidRPr="00BB1B65">
        <w:rPr>
          <w:sz w:val="28"/>
          <w:szCs w:val="28"/>
        </w:rPr>
        <w:t>МИНОБРНАУКИ РОССИИ</w:t>
      </w:r>
    </w:p>
    <w:p w:rsidR="005E01E5" w:rsidRPr="00BB1B65" w:rsidRDefault="005E01E5"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E01E5" w:rsidRPr="00BB1B65" w:rsidRDefault="005E01E5" w:rsidP="00A87544">
      <w:pPr>
        <w:jc w:val="center"/>
        <w:rPr>
          <w:b/>
          <w:sz w:val="28"/>
          <w:szCs w:val="28"/>
        </w:rPr>
      </w:pPr>
      <w:r w:rsidRPr="00BB1B65">
        <w:rPr>
          <w:b/>
          <w:sz w:val="28"/>
          <w:szCs w:val="28"/>
        </w:rPr>
        <w:t>«Гжельский государственный университет»</w:t>
      </w:r>
    </w:p>
    <w:p w:rsidR="005E01E5" w:rsidRPr="00BB1B65" w:rsidRDefault="005E01E5" w:rsidP="00A87544">
      <w:pPr>
        <w:jc w:val="center"/>
        <w:rPr>
          <w:sz w:val="28"/>
          <w:szCs w:val="28"/>
        </w:rPr>
      </w:pPr>
      <w:r w:rsidRPr="00BB1B65">
        <w:rPr>
          <w:sz w:val="28"/>
          <w:szCs w:val="28"/>
        </w:rPr>
        <w:t>(ГГУ)</w:t>
      </w:r>
    </w:p>
    <w:p w:rsidR="005E01E5" w:rsidRPr="00BB1B65" w:rsidRDefault="005E01E5" w:rsidP="00A87544">
      <w:pPr>
        <w:rPr>
          <w:sz w:val="28"/>
          <w:szCs w:val="28"/>
        </w:rPr>
      </w:pPr>
    </w:p>
    <w:p w:rsidR="005E01E5" w:rsidRPr="00BB1B65" w:rsidRDefault="005E01E5" w:rsidP="00A87544">
      <w:pPr>
        <w:pStyle w:val="Style15"/>
        <w:tabs>
          <w:tab w:val="left" w:leader="underscore" w:pos="9760"/>
        </w:tabs>
        <w:spacing w:line="360" w:lineRule="auto"/>
        <w:rPr>
          <w:rStyle w:val="FontStyle53"/>
          <w:bCs/>
          <w:sz w:val="28"/>
          <w:szCs w:val="28"/>
        </w:rPr>
      </w:pPr>
    </w:p>
    <w:p w:rsidR="005E01E5" w:rsidRPr="00BB1B65" w:rsidRDefault="005E01E5" w:rsidP="00A87544">
      <w:pPr>
        <w:pStyle w:val="Style15"/>
        <w:tabs>
          <w:tab w:val="left" w:leader="underscore" w:pos="9760"/>
        </w:tabs>
        <w:spacing w:line="360" w:lineRule="auto"/>
        <w:rPr>
          <w:rStyle w:val="FontStyle53"/>
          <w:bCs/>
          <w:sz w:val="28"/>
          <w:szCs w:val="28"/>
        </w:rPr>
      </w:pPr>
    </w:p>
    <w:p w:rsidR="005E01E5" w:rsidRPr="00BB1B65" w:rsidRDefault="005E01E5" w:rsidP="00A87544">
      <w:pPr>
        <w:pStyle w:val="Style15"/>
        <w:tabs>
          <w:tab w:val="left" w:leader="underscore" w:pos="9760"/>
        </w:tabs>
        <w:spacing w:line="360" w:lineRule="auto"/>
        <w:rPr>
          <w:rStyle w:val="FontStyle53"/>
          <w:bCs/>
          <w:sz w:val="28"/>
          <w:szCs w:val="28"/>
        </w:rPr>
      </w:pPr>
    </w:p>
    <w:p w:rsidR="005E01E5" w:rsidRPr="00BB1B65" w:rsidRDefault="005E01E5"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5E01E5" w:rsidRPr="00BB1B65" w:rsidRDefault="005E01E5" w:rsidP="00A87544">
      <w:pPr>
        <w:tabs>
          <w:tab w:val="left" w:pos="680"/>
          <w:tab w:val="left" w:pos="851"/>
          <w:tab w:val="left" w:pos="6240"/>
        </w:tabs>
        <w:rPr>
          <w:noProof/>
          <w:sz w:val="28"/>
          <w:szCs w:val="28"/>
        </w:rPr>
      </w:pPr>
      <w:r w:rsidRPr="00BB1B65">
        <w:rPr>
          <w:noProof/>
          <w:sz w:val="28"/>
          <w:szCs w:val="28"/>
        </w:rPr>
        <w:tab/>
      </w:r>
    </w:p>
    <w:p w:rsidR="005E01E5" w:rsidRPr="00BB1B65" w:rsidRDefault="005E01E5" w:rsidP="00A87544">
      <w:pPr>
        <w:tabs>
          <w:tab w:val="left" w:pos="680"/>
          <w:tab w:val="left" w:pos="851"/>
          <w:tab w:val="left" w:pos="6240"/>
        </w:tabs>
        <w:rPr>
          <w:noProof/>
          <w:sz w:val="28"/>
          <w:szCs w:val="28"/>
        </w:rPr>
      </w:pPr>
    </w:p>
    <w:p w:rsidR="005E01E5" w:rsidRPr="00BB1B65" w:rsidRDefault="005E01E5" w:rsidP="00A87544">
      <w:pPr>
        <w:tabs>
          <w:tab w:val="left" w:pos="680"/>
          <w:tab w:val="left" w:pos="851"/>
          <w:tab w:val="left" w:pos="6240"/>
        </w:tabs>
        <w:rPr>
          <w:sz w:val="28"/>
          <w:szCs w:val="28"/>
        </w:rPr>
      </w:pPr>
    </w:p>
    <w:p w:rsidR="005E01E5" w:rsidRPr="00BB1B65" w:rsidRDefault="005E01E5" w:rsidP="00A87544">
      <w:pPr>
        <w:pStyle w:val="Style11"/>
        <w:widowControl/>
        <w:rPr>
          <w:bCs/>
          <w:sz w:val="28"/>
          <w:szCs w:val="28"/>
          <w:u w:val="single"/>
        </w:rPr>
      </w:pPr>
      <w:r w:rsidRPr="00BB1B65">
        <w:rPr>
          <w:bCs/>
          <w:sz w:val="28"/>
          <w:szCs w:val="28"/>
          <w:u w:val="single"/>
        </w:rPr>
        <w:t>Рабочая программа дисциплины</w:t>
      </w:r>
    </w:p>
    <w:p w:rsidR="005E01E5" w:rsidRPr="00BB1B65" w:rsidRDefault="005E01E5" w:rsidP="00A87544">
      <w:pPr>
        <w:tabs>
          <w:tab w:val="left" w:pos="680"/>
          <w:tab w:val="left" w:pos="851"/>
        </w:tabs>
        <w:jc w:val="center"/>
        <w:rPr>
          <w:sz w:val="28"/>
          <w:szCs w:val="28"/>
        </w:rPr>
      </w:pPr>
    </w:p>
    <w:p w:rsidR="005E01E5" w:rsidRPr="00BB1B65" w:rsidRDefault="005E01E5" w:rsidP="00A87544">
      <w:pPr>
        <w:tabs>
          <w:tab w:val="left" w:pos="680"/>
          <w:tab w:val="left" w:pos="851"/>
        </w:tabs>
        <w:jc w:val="center"/>
        <w:rPr>
          <w:b/>
          <w:sz w:val="28"/>
          <w:szCs w:val="28"/>
        </w:rPr>
      </w:pPr>
      <w:r>
        <w:rPr>
          <w:b/>
          <w:sz w:val="28"/>
          <w:szCs w:val="28"/>
        </w:rPr>
        <w:t>Теория менеджмента</w:t>
      </w:r>
    </w:p>
    <w:p w:rsidR="005E01E5" w:rsidRPr="00BB1B65" w:rsidRDefault="005E01E5" w:rsidP="00A87544">
      <w:pPr>
        <w:pStyle w:val="Style15"/>
        <w:tabs>
          <w:tab w:val="left" w:leader="underscore" w:pos="9856"/>
        </w:tabs>
        <w:ind w:firstLine="720"/>
        <w:rPr>
          <w:rStyle w:val="FontStyle53"/>
          <w:bCs/>
          <w:sz w:val="28"/>
          <w:szCs w:val="28"/>
        </w:rPr>
      </w:pPr>
    </w:p>
    <w:p w:rsidR="005E01E5" w:rsidRPr="00BB1B65" w:rsidRDefault="005E01E5" w:rsidP="00057CBB">
      <w:pPr>
        <w:pStyle w:val="Style12"/>
        <w:spacing w:line="240" w:lineRule="auto"/>
        <w:rPr>
          <w:rStyle w:val="FontStyle60"/>
          <w:sz w:val="28"/>
          <w:szCs w:val="28"/>
          <w:vertAlign w:val="superscript"/>
        </w:rPr>
      </w:pPr>
    </w:p>
    <w:p w:rsidR="005E01E5" w:rsidRPr="00BB1B65" w:rsidRDefault="005E01E5" w:rsidP="00A87544">
      <w:pPr>
        <w:pStyle w:val="Style12"/>
        <w:spacing w:line="240" w:lineRule="auto"/>
        <w:ind w:firstLine="720"/>
        <w:jc w:val="center"/>
        <w:rPr>
          <w:rStyle w:val="FontStyle60"/>
          <w:sz w:val="28"/>
          <w:szCs w:val="28"/>
          <w:vertAlign w:val="superscript"/>
        </w:rPr>
      </w:pPr>
    </w:p>
    <w:tbl>
      <w:tblPr>
        <w:tblW w:w="9889" w:type="dxa"/>
        <w:tblLook w:val="00A0"/>
      </w:tblPr>
      <w:tblGrid>
        <w:gridCol w:w="3646"/>
        <w:gridCol w:w="6243"/>
      </w:tblGrid>
      <w:tr w:rsidR="005E01E5" w:rsidRPr="00BB1B65">
        <w:trPr>
          <w:trHeight w:val="409"/>
        </w:trPr>
        <w:tc>
          <w:tcPr>
            <w:tcW w:w="3646" w:type="dxa"/>
          </w:tcPr>
          <w:p w:rsidR="005E01E5" w:rsidRPr="00BB1B65" w:rsidRDefault="005E01E5"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E01E5" w:rsidRPr="00BB1B65" w:rsidRDefault="005E01E5" w:rsidP="009A0559">
            <w:pPr>
              <w:rPr>
                <w:rStyle w:val="FontStyle53"/>
                <w:b w:val="0"/>
                <w:color w:val="000000"/>
                <w:sz w:val="28"/>
                <w:szCs w:val="28"/>
              </w:rPr>
            </w:pPr>
            <w:r w:rsidRPr="0032346F">
              <w:rPr>
                <w:rStyle w:val="FontStyle53"/>
                <w:b w:val="0"/>
                <w:color w:val="000000"/>
                <w:sz w:val="28"/>
                <w:szCs w:val="28"/>
              </w:rPr>
              <w:t>38.03.02 Менеджмент</w:t>
            </w:r>
          </w:p>
        </w:tc>
      </w:tr>
      <w:tr w:rsidR="005E01E5" w:rsidRPr="00BB1B65">
        <w:trPr>
          <w:trHeight w:val="402"/>
        </w:trPr>
        <w:tc>
          <w:tcPr>
            <w:tcW w:w="3646" w:type="dxa"/>
          </w:tcPr>
          <w:p w:rsidR="005E01E5" w:rsidRPr="00BB1B65" w:rsidRDefault="005E01E5"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E01E5" w:rsidRPr="00BB1B65" w:rsidRDefault="005E01E5" w:rsidP="00A87544">
            <w:pPr>
              <w:jc w:val="both"/>
              <w:rPr>
                <w:rStyle w:val="FontStyle53"/>
                <w:b w:val="0"/>
                <w:sz w:val="28"/>
                <w:szCs w:val="28"/>
              </w:rPr>
            </w:pPr>
            <w:r w:rsidRPr="0032346F">
              <w:rPr>
                <w:rStyle w:val="FontStyle53"/>
                <w:b w:val="0"/>
                <w:sz w:val="28"/>
                <w:szCs w:val="28"/>
              </w:rPr>
              <w:t>Организационно-управленческая деятельность в сфере предпринимательства</w:t>
            </w:r>
          </w:p>
        </w:tc>
      </w:tr>
      <w:tr w:rsidR="005E01E5" w:rsidRPr="00BB1B65">
        <w:tc>
          <w:tcPr>
            <w:tcW w:w="3646" w:type="dxa"/>
          </w:tcPr>
          <w:p w:rsidR="005E01E5" w:rsidRPr="00BB1B65" w:rsidRDefault="005E01E5"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E01E5" w:rsidRPr="00BB1B65" w:rsidRDefault="005E01E5" w:rsidP="00A87544">
            <w:pPr>
              <w:pStyle w:val="Style15"/>
              <w:tabs>
                <w:tab w:val="left" w:leader="underscore" w:pos="9768"/>
              </w:tabs>
              <w:jc w:val="center"/>
              <w:rPr>
                <w:rStyle w:val="FontStyle53"/>
                <w:b w:val="0"/>
                <w:bCs/>
                <w:sz w:val="28"/>
                <w:szCs w:val="28"/>
              </w:rPr>
            </w:pPr>
          </w:p>
        </w:tc>
      </w:tr>
      <w:tr w:rsidR="005E01E5" w:rsidRPr="00BB1B65">
        <w:tc>
          <w:tcPr>
            <w:tcW w:w="3646" w:type="dxa"/>
          </w:tcPr>
          <w:p w:rsidR="005E01E5" w:rsidRPr="00BB1B65" w:rsidRDefault="005E01E5" w:rsidP="00A87544">
            <w:pPr>
              <w:pStyle w:val="Style15"/>
              <w:tabs>
                <w:tab w:val="left" w:leader="underscore" w:pos="9768"/>
              </w:tabs>
              <w:jc w:val="left"/>
              <w:rPr>
                <w:rStyle w:val="FontStyle53"/>
                <w:b w:val="0"/>
                <w:bCs/>
                <w:i/>
                <w:sz w:val="28"/>
                <w:szCs w:val="28"/>
              </w:rPr>
            </w:pPr>
          </w:p>
          <w:p w:rsidR="005E01E5" w:rsidRPr="00BB1B65" w:rsidRDefault="005E01E5" w:rsidP="00A87544">
            <w:pPr>
              <w:pStyle w:val="Style15"/>
              <w:tabs>
                <w:tab w:val="left" w:leader="underscore" w:pos="9768"/>
              </w:tabs>
              <w:jc w:val="left"/>
              <w:rPr>
                <w:rStyle w:val="FontStyle53"/>
                <w:b w:val="0"/>
                <w:bCs/>
                <w:i/>
                <w:sz w:val="28"/>
                <w:szCs w:val="28"/>
              </w:rPr>
            </w:pPr>
          </w:p>
          <w:p w:rsidR="005E01E5" w:rsidRPr="00BB1B65" w:rsidRDefault="005E01E5"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E01E5" w:rsidRPr="00BB1B65" w:rsidRDefault="005E01E5" w:rsidP="00A87544">
            <w:pPr>
              <w:pStyle w:val="Style15"/>
              <w:tabs>
                <w:tab w:val="left" w:leader="underscore" w:pos="9768"/>
              </w:tabs>
              <w:rPr>
                <w:rStyle w:val="FontStyle53"/>
                <w:b w:val="0"/>
                <w:bCs/>
                <w:sz w:val="28"/>
                <w:szCs w:val="28"/>
              </w:rPr>
            </w:pPr>
          </w:p>
          <w:p w:rsidR="005E01E5" w:rsidRPr="00BB1B65" w:rsidRDefault="005E01E5" w:rsidP="00A87544">
            <w:pPr>
              <w:pStyle w:val="Style15"/>
              <w:tabs>
                <w:tab w:val="left" w:leader="underscore" w:pos="9768"/>
              </w:tabs>
              <w:rPr>
                <w:rStyle w:val="FontStyle53"/>
                <w:b w:val="0"/>
                <w:bCs/>
                <w:sz w:val="28"/>
                <w:szCs w:val="28"/>
              </w:rPr>
            </w:pPr>
          </w:p>
          <w:p w:rsidR="005E01E5" w:rsidRPr="00BB1B65" w:rsidRDefault="005E01E5" w:rsidP="00A87544">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5E01E5" w:rsidRPr="00BB1B65" w:rsidRDefault="005E01E5" w:rsidP="00A87544">
      <w:pPr>
        <w:pStyle w:val="Style15"/>
        <w:tabs>
          <w:tab w:val="left" w:leader="underscore" w:pos="9768"/>
        </w:tabs>
        <w:jc w:val="center"/>
        <w:rPr>
          <w:rStyle w:val="FontStyle53"/>
          <w:bCs/>
          <w:sz w:val="28"/>
          <w:szCs w:val="28"/>
        </w:rPr>
      </w:pPr>
    </w:p>
    <w:p w:rsidR="005E01E5" w:rsidRPr="00BB1B65" w:rsidRDefault="005E01E5" w:rsidP="00A87544">
      <w:pPr>
        <w:pStyle w:val="Style15"/>
        <w:tabs>
          <w:tab w:val="left" w:leader="underscore" w:pos="9768"/>
        </w:tabs>
        <w:jc w:val="center"/>
        <w:rPr>
          <w:rStyle w:val="FontStyle53"/>
          <w:bCs/>
          <w:sz w:val="28"/>
          <w:szCs w:val="28"/>
        </w:rPr>
      </w:pPr>
    </w:p>
    <w:p w:rsidR="005E01E5" w:rsidRPr="00BB1B65" w:rsidRDefault="005E01E5" w:rsidP="00A87544">
      <w:pPr>
        <w:pStyle w:val="Style15"/>
        <w:tabs>
          <w:tab w:val="left" w:leader="underscore" w:pos="9768"/>
        </w:tabs>
        <w:jc w:val="center"/>
        <w:rPr>
          <w:rStyle w:val="FontStyle53"/>
          <w:bCs/>
          <w:sz w:val="28"/>
          <w:szCs w:val="28"/>
        </w:rPr>
      </w:pPr>
    </w:p>
    <w:p w:rsidR="005E01E5" w:rsidRDefault="005E01E5" w:rsidP="00A87544">
      <w:pPr>
        <w:pStyle w:val="Style15"/>
        <w:tabs>
          <w:tab w:val="left" w:leader="underscore" w:pos="9768"/>
        </w:tabs>
        <w:rPr>
          <w:rStyle w:val="FontStyle53"/>
          <w:bCs/>
          <w:sz w:val="28"/>
          <w:szCs w:val="28"/>
        </w:rPr>
      </w:pPr>
    </w:p>
    <w:p w:rsidR="005E01E5" w:rsidRDefault="005E01E5" w:rsidP="00A87544">
      <w:pPr>
        <w:pStyle w:val="Style15"/>
        <w:tabs>
          <w:tab w:val="left" w:leader="underscore" w:pos="9768"/>
        </w:tabs>
        <w:rPr>
          <w:rStyle w:val="FontStyle53"/>
          <w:bCs/>
          <w:sz w:val="28"/>
          <w:szCs w:val="28"/>
        </w:rPr>
      </w:pPr>
    </w:p>
    <w:p w:rsidR="005E01E5" w:rsidRDefault="005E01E5" w:rsidP="00A87544">
      <w:pPr>
        <w:pStyle w:val="Style15"/>
        <w:tabs>
          <w:tab w:val="left" w:leader="underscore" w:pos="9768"/>
        </w:tabs>
        <w:rPr>
          <w:rStyle w:val="FontStyle53"/>
          <w:bCs/>
          <w:sz w:val="28"/>
          <w:szCs w:val="28"/>
        </w:rPr>
      </w:pPr>
    </w:p>
    <w:p w:rsidR="005E01E5" w:rsidRDefault="005E01E5" w:rsidP="00A87544">
      <w:pPr>
        <w:pStyle w:val="Style15"/>
        <w:tabs>
          <w:tab w:val="left" w:leader="underscore" w:pos="9768"/>
        </w:tabs>
        <w:rPr>
          <w:rStyle w:val="FontStyle53"/>
          <w:bCs/>
          <w:sz w:val="28"/>
          <w:szCs w:val="28"/>
        </w:rPr>
      </w:pPr>
    </w:p>
    <w:p w:rsidR="005E01E5" w:rsidRDefault="005E01E5" w:rsidP="00A87544">
      <w:pPr>
        <w:pStyle w:val="Style15"/>
        <w:tabs>
          <w:tab w:val="left" w:leader="underscore" w:pos="9768"/>
        </w:tabs>
        <w:rPr>
          <w:rStyle w:val="FontStyle53"/>
          <w:bCs/>
          <w:sz w:val="28"/>
          <w:szCs w:val="28"/>
        </w:rPr>
      </w:pPr>
    </w:p>
    <w:p w:rsidR="005E01E5" w:rsidRPr="00BB1B65" w:rsidRDefault="005E01E5" w:rsidP="00A87544">
      <w:pPr>
        <w:pStyle w:val="Style15"/>
        <w:tabs>
          <w:tab w:val="left" w:leader="underscore" w:pos="9768"/>
        </w:tabs>
        <w:rPr>
          <w:rStyle w:val="FontStyle53"/>
          <w:bCs/>
          <w:sz w:val="28"/>
          <w:szCs w:val="28"/>
        </w:rPr>
      </w:pPr>
    </w:p>
    <w:p w:rsidR="005E01E5" w:rsidRPr="00BB1B65" w:rsidRDefault="005E01E5"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5E01E5" w:rsidRPr="00780A53" w:rsidRDefault="005E01E5" w:rsidP="00780A53">
      <w:pPr>
        <w:pStyle w:val="Style15"/>
        <w:tabs>
          <w:tab w:val="left" w:leader="underscore" w:pos="9768"/>
        </w:tabs>
        <w:jc w:val="center"/>
        <w:rPr>
          <w:rStyle w:val="FontStyle53"/>
          <w:b w:val="0"/>
          <w:bCs/>
          <w:sz w:val="28"/>
          <w:szCs w:val="28"/>
        </w:rPr>
      </w:pPr>
      <w:smartTag w:uri="urn:schemas-microsoft-com:office:smarttags" w:element="metricconverter">
        <w:smartTagPr>
          <w:attr w:name="ProductID" w:val="2021 г"/>
        </w:smartTagPr>
        <w:r>
          <w:rPr>
            <w:rStyle w:val="FontStyle53"/>
            <w:b w:val="0"/>
            <w:bCs/>
            <w:sz w:val="28"/>
            <w:szCs w:val="28"/>
          </w:rPr>
          <w:t>2021</w:t>
        </w:r>
        <w:r w:rsidRPr="00BB1B65">
          <w:rPr>
            <w:rStyle w:val="FontStyle53"/>
            <w:b w:val="0"/>
            <w:bCs/>
            <w:sz w:val="28"/>
            <w:szCs w:val="28"/>
          </w:rPr>
          <w:t xml:space="preserve"> г</w:t>
        </w:r>
      </w:smartTag>
      <w:r w:rsidRPr="00BB1B65">
        <w:rPr>
          <w:rStyle w:val="FontStyle53"/>
          <w:b w:val="0"/>
          <w:bCs/>
          <w:sz w:val="28"/>
          <w:szCs w:val="28"/>
        </w:rPr>
        <w:t>.</w:t>
      </w:r>
    </w:p>
    <w:p w:rsidR="005E01E5" w:rsidRDefault="005E01E5" w:rsidP="00A87544">
      <w:pPr>
        <w:tabs>
          <w:tab w:val="left" w:pos="680"/>
          <w:tab w:val="left" w:pos="851"/>
        </w:tabs>
        <w:jc w:val="both"/>
      </w:pPr>
      <w:r w:rsidRPr="00DC11F5">
        <w:tab/>
      </w:r>
    </w:p>
    <w:p w:rsidR="005E01E5" w:rsidRDefault="005E01E5" w:rsidP="00A87544">
      <w:pPr>
        <w:tabs>
          <w:tab w:val="left" w:pos="680"/>
          <w:tab w:val="left" w:pos="851"/>
        </w:tabs>
        <w:jc w:val="both"/>
      </w:pPr>
    </w:p>
    <w:p w:rsidR="005E01E5" w:rsidRDefault="005E01E5" w:rsidP="00A87544">
      <w:pPr>
        <w:tabs>
          <w:tab w:val="left" w:pos="680"/>
          <w:tab w:val="left" w:pos="851"/>
        </w:tabs>
        <w:jc w:val="both"/>
      </w:pPr>
    </w:p>
    <w:p w:rsidR="005E01E5" w:rsidRDefault="005E01E5" w:rsidP="0032346F">
      <w:pPr>
        <w:tabs>
          <w:tab w:val="left" w:pos="680"/>
          <w:tab w:val="left" w:pos="851"/>
        </w:tabs>
        <w:ind w:firstLine="709"/>
        <w:jc w:val="both"/>
      </w:pPr>
      <w:r w:rsidRPr="00DC11F5">
        <w:t>Рабочая программа дисциплины «</w:t>
      </w:r>
      <w:r>
        <w:t>Теория менеджмента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32346F">
        <w:t xml:space="preserve">38.03.02 Менеджмент </w:t>
      </w:r>
    </w:p>
    <w:p w:rsidR="005E01E5" w:rsidRDefault="005E01E5" w:rsidP="0032346F">
      <w:pPr>
        <w:tabs>
          <w:tab w:val="left" w:pos="680"/>
          <w:tab w:val="left" w:pos="851"/>
        </w:tabs>
        <w:ind w:firstLine="709"/>
        <w:jc w:val="both"/>
      </w:pPr>
      <w:r w:rsidRPr="00DC11F5">
        <w:t>Дисциплина относится к</w:t>
      </w:r>
      <w:r>
        <w:t xml:space="preserve">обязательной </w:t>
      </w:r>
      <w:r w:rsidRPr="00DC11F5">
        <w:t>части Блока 1 «Дисциплины (модули)»</w:t>
      </w:r>
      <w:r>
        <w:t xml:space="preserve"> учебного плана.</w:t>
      </w:r>
    </w:p>
    <w:p w:rsidR="005E01E5" w:rsidRDefault="005E01E5" w:rsidP="007E2B58">
      <w:pPr>
        <w:ind w:firstLine="709"/>
        <w:jc w:val="both"/>
      </w:pPr>
      <w:r>
        <w:t>Практическая подготовка реализуется на основе:</w:t>
      </w:r>
    </w:p>
    <w:p w:rsidR="005E01E5" w:rsidRDefault="005E01E5" w:rsidP="0032346F">
      <w:pPr>
        <w:ind w:firstLine="709"/>
        <w:jc w:val="both"/>
      </w:pPr>
      <w:r>
        <w:t>- профессионального стандарта</w:t>
      </w:r>
      <w:r w:rsidRPr="00972DF5">
        <w:t xml:space="preserve"> [</w:t>
      </w:r>
      <w:r>
        <w:t xml:space="preserve">код </w:t>
      </w:r>
      <w:r w:rsidRPr="00972DF5">
        <w:t>07.003 «Специалист по управлению персоналом» Обобщенная трудовая функция: Деятельность по оценке и аттестации персонала С/6];</w:t>
      </w:r>
    </w:p>
    <w:p w:rsidR="005E01E5" w:rsidRDefault="005E01E5" w:rsidP="003E69BB">
      <w:pPr>
        <w:ind w:firstLine="709"/>
        <w:jc w:val="both"/>
      </w:pPr>
      <w:r>
        <w:t>- профессионального стандарта [код 07.007 «Специалист по процессному управлению». Обобщенная трудовая функция: Проектирование и внедрение кросс-функциональных процессов организации или административных регламентов организацииВ</w:t>
      </w:r>
      <w:r w:rsidRPr="005D6601">
        <w:t>/6</w:t>
      </w:r>
      <w:r>
        <w:t xml:space="preserve">]; </w:t>
      </w:r>
    </w:p>
    <w:p w:rsidR="005E01E5" w:rsidRDefault="005E01E5" w:rsidP="007E2B58">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5E01E5" w:rsidRPr="00DC11F5" w:rsidRDefault="005E01E5" w:rsidP="00A87544">
      <w:pPr>
        <w:ind w:firstLine="709"/>
        <w:jc w:val="both"/>
      </w:pPr>
    </w:p>
    <w:p w:rsidR="005E01E5" w:rsidRPr="00DC11F5" w:rsidRDefault="005E01E5" w:rsidP="00A87544">
      <w:pPr>
        <w:ind w:firstLine="709"/>
        <w:jc w:val="both"/>
      </w:pPr>
    </w:p>
    <w:p w:rsidR="005E01E5" w:rsidRDefault="005E01E5" w:rsidP="003E69BB">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№АК-44/05вн).</w:t>
      </w:r>
    </w:p>
    <w:p w:rsidR="005E01E5" w:rsidRPr="00DC11F5" w:rsidRDefault="005E01E5" w:rsidP="003E69BB">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E01E5" w:rsidRPr="00DC11F5" w:rsidRDefault="005E01E5" w:rsidP="00A87544">
      <w:pPr>
        <w:ind w:firstLine="709"/>
        <w:jc w:val="both"/>
      </w:pPr>
    </w:p>
    <w:p w:rsidR="005E01E5" w:rsidRPr="00DC11F5" w:rsidRDefault="005E01E5" w:rsidP="00A87544">
      <w:pPr>
        <w:jc w:val="both"/>
      </w:pPr>
    </w:p>
    <w:p w:rsidR="005E01E5" w:rsidRPr="00DC11F5" w:rsidRDefault="005E01E5" w:rsidP="00A87544"/>
    <w:p w:rsidR="005E01E5" w:rsidRPr="00DC11F5" w:rsidRDefault="005E01E5" w:rsidP="00A87544"/>
    <w:p w:rsidR="005E01E5" w:rsidRPr="00DC11F5" w:rsidRDefault="005E01E5" w:rsidP="00D00133">
      <w:pPr>
        <w:autoSpaceDE w:val="0"/>
        <w:autoSpaceDN w:val="0"/>
        <w:adjustRightInd w:val="0"/>
        <w:jc w:val="center"/>
      </w:pPr>
    </w:p>
    <w:p w:rsidR="005E01E5" w:rsidRPr="00DC11F5" w:rsidRDefault="005E01E5" w:rsidP="00D00133">
      <w:pPr>
        <w:autoSpaceDE w:val="0"/>
        <w:autoSpaceDN w:val="0"/>
        <w:adjustRightInd w:val="0"/>
        <w:jc w:val="center"/>
      </w:pPr>
    </w:p>
    <w:p w:rsidR="005E01E5" w:rsidRPr="00DC11F5" w:rsidRDefault="005E01E5" w:rsidP="00D00133">
      <w:pPr>
        <w:autoSpaceDE w:val="0"/>
        <w:autoSpaceDN w:val="0"/>
        <w:adjustRightInd w:val="0"/>
        <w:jc w:val="center"/>
      </w:pPr>
    </w:p>
    <w:p w:rsidR="005E01E5" w:rsidRPr="00DC11F5" w:rsidRDefault="005E01E5" w:rsidP="00D00133">
      <w:pPr>
        <w:autoSpaceDE w:val="0"/>
        <w:autoSpaceDN w:val="0"/>
        <w:adjustRightInd w:val="0"/>
        <w:ind w:firstLine="709"/>
        <w:jc w:val="both"/>
      </w:pPr>
    </w:p>
    <w:p w:rsidR="005E01E5" w:rsidRPr="00DC11F5" w:rsidRDefault="005E01E5" w:rsidP="00D00133">
      <w:pPr>
        <w:autoSpaceDE w:val="0"/>
        <w:autoSpaceDN w:val="0"/>
        <w:adjustRightInd w:val="0"/>
        <w:ind w:firstLine="709"/>
        <w:jc w:val="both"/>
      </w:pPr>
    </w:p>
    <w:p w:rsidR="005E01E5" w:rsidRPr="00DC11F5" w:rsidRDefault="005E01E5" w:rsidP="00D00133">
      <w:pPr>
        <w:autoSpaceDE w:val="0"/>
        <w:autoSpaceDN w:val="0"/>
        <w:adjustRightInd w:val="0"/>
        <w:jc w:val="both"/>
      </w:pPr>
    </w:p>
    <w:p w:rsidR="005E01E5" w:rsidRPr="00DC11F5" w:rsidRDefault="005E01E5" w:rsidP="00D00133">
      <w:pPr>
        <w:autoSpaceDE w:val="0"/>
        <w:autoSpaceDN w:val="0"/>
        <w:adjustRightInd w:val="0"/>
      </w:pPr>
    </w:p>
    <w:p w:rsidR="005E01E5" w:rsidRPr="00DC11F5" w:rsidRDefault="005E01E5" w:rsidP="00D00133">
      <w:pPr>
        <w:autoSpaceDE w:val="0"/>
        <w:autoSpaceDN w:val="0"/>
        <w:adjustRightInd w:val="0"/>
      </w:pPr>
    </w:p>
    <w:p w:rsidR="005E01E5" w:rsidRPr="00DC11F5" w:rsidRDefault="005E01E5" w:rsidP="00D00133">
      <w:pPr>
        <w:autoSpaceDE w:val="0"/>
        <w:autoSpaceDN w:val="0"/>
        <w:adjustRightInd w:val="0"/>
      </w:pPr>
    </w:p>
    <w:p w:rsidR="005E01E5" w:rsidRDefault="005E01E5" w:rsidP="00D00133">
      <w:pPr>
        <w:autoSpaceDE w:val="0"/>
        <w:autoSpaceDN w:val="0"/>
        <w:adjustRightInd w:val="0"/>
      </w:pPr>
    </w:p>
    <w:p w:rsidR="005E01E5" w:rsidRDefault="005E01E5" w:rsidP="00D00133">
      <w:pPr>
        <w:autoSpaceDE w:val="0"/>
        <w:autoSpaceDN w:val="0"/>
        <w:adjustRightInd w:val="0"/>
      </w:pPr>
    </w:p>
    <w:p w:rsidR="005E01E5" w:rsidRDefault="005E01E5" w:rsidP="00D00133">
      <w:pPr>
        <w:autoSpaceDE w:val="0"/>
        <w:autoSpaceDN w:val="0"/>
        <w:adjustRightInd w:val="0"/>
      </w:pPr>
    </w:p>
    <w:p w:rsidR="005E01E5" w:rsidRDefault="005E01E5" w:rsidP="00D00133">
      <w:pPr>
        <w:autoSpaceDE w:val="0"/>
        <w:autoSpaceDN w:val="0"/>
        <w:adjustRightInd w:val="0"/>
      </w:pPr>
    </w:p>
    <w:p w:rsidR="005E01E5" w:rsidRPr="00DC11F5" w:rsidRDefault="005E01E5" w:rsidP="00D00133">
      <w:pPr>
        <w:autoSpaceDE w:val="0"/>
        <w:autoSpaceDN w:val="0"/>
        <w:adjustRightInd w:val="0"/>
      </w:pPr>
    </w:p>
    <w:p w:rsidR="005E01E5" w:rsidRPr="00DC11F5" w:rsidRDefault="005E01E5" w:rsidP="00D00133">
      <w:pPr>
        <w:autoSpaceDE w:val="0"/>
        <w:autoSpaceDN w:val="0"/>
        <w:adjustRightInd w:val="0"/>
      </w:pPr>
    </w:p>
    <w:p w:rsidR="005E01E5" w:rsidRDefault="005E01E5" w:rsidP="00D00133">
      <w:pPr>
        <w:autoSpaceDE w:val="0"/>
        <w:autoSpaceDN w:val="0"/>
        <w:adjustRightInd w:val="0"/>
      </w:pPr>
    </w:p>
    <w:p w:rsidR="005E01E5" w:rsidRDefault="005E01E5" w:rsidP="00D00133">
      <w:pPr>
        <w:autoSpaceDE w:val="0"/>
        <w:autoSpaceDN w:val="0"/>
        <w:adjustRightInd w:val="0"/>
      </w:pPr>
    </w:p>
    <w:p w:rsidR="005E01E5" w:rsidRDefault="005E01E5" w:rsidP="001E6B04">
      <w:pPr>
        <w:numPr>
          <w:ilvl w:val="0"/>
          <w:numId w:val="12"/>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4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1995"/>
        <w:gridCol w:w="4820"/>
        <w:gridCol w:w="3599"/>
      </w:tblGrid>
      <w:tr w:rsidR="005E01E5" w:rsidRPr="00DC11F5" w:rsidTr="003E69BB">
        <w:tc>
          <w:tcPr>
            <w:tcW w:w="1995" w:type="dxa"/>
          </w:tcPr>
          <w:p w:rsidR="005E01E5" w:rsidRPr="00707E3B" w:rsidRDefault="005E01E5" w:rsidP="001615E8">
            <w:pPr>
              <w:jc w:val="center"/>
              <w:rPr>
                <w:b/>
              </w:rPr>
            </w:pPr>
            <w:r w:rsidRPr="00707E3B">
              <w:rPr>
                <w:b/>
              </w:rPr>
              <w:t>Компетенция</w:t>
            </w:r>
          </w:p>
        </w:tc>
        <w:tc>
          <w:tcPr>
            <w:tcW w:w="4820" w:type="dxa"/>
          </w:tcPr>
          <w:p w:rsidR="005E01E5" w:rsidRPr="00707E3B" w:rsidRDefault="005E01E5" w:rsidP="001615E8">
            <w:pPr>
              <w:jc w:val="center"/>
              <w:rPr>
                <w:b/>
              </w:rPr>
            </w:pPr>
            <w:r w:rsidRPr="00707E3B">
              <w:rPr>
                <w:b/>
              </w:rPr>
              <w:t>Индикаторы достижения компетенций</w:t>
            </w:r>
          </w:p>
        </w:tc>
        <w:tc>
          <w:tcPr>
            <w:tcW w:w="3599" w:type="dxa"/>
          </w:tcPr>
          <w:p w:rsidR="005E01E5" w:rsidRPr="00707E3B" w:rsidRDefault="005E01E5" w:rsidP="001615E8">
            <w:pPr>
              <w:jc w:val="center"/>
              <w:rPr>
                <w:b/>
              </w:rPr>
            </w:pPr>
            <w:r w:rsidRPr="00707E3B">
              <w:rPr>
                <w:b/>
              </w:rPr>
              <w:t>Планируемые результаты обучения по дисциплине</w:t>
            </w:r>
          </w:p>
        </w:tc>
      </w:tr>
      <w:tr w:rsidR="005E01E5" w:rsidRPr="00DC11F5" w:rsidTr="003E69BB">
        <w:trPr>
          <w:trHeight w:val="416"/>
        </w:trPr>
        <w:tc>
          <w:tcPr>
            <w:tcW w:w="1995" w:type="dxa"/>
          </w:tcPr>
          <w:p w:rsidR="005E01E5" w:rsidRPr="003E69BB" w:rsidRDefault="005E01E5" w:rsidP="008C1E52">
            <w:pPr>
              <w:rPr>
                <w:b/>
              </w:rPr>
            </w:pPr>
            <w:r w:rsidRPr="003E69BB">
              <w:rPr>
                <w:b/>
              </w:rPr>
              <w:t>ОПК-1</w:t>
            </w:r>
          </w:p>
          <w:p w:rsidR="005E01E5" w:rsidRPr="00DC11F5" w:rsidRDefault="005E01E5" w:rsidP="008C1E52">
            <w:r w:rsidRPr="008C1E52">
              <w:t>Способен решать профессиональные задачи на основе знаний (на промежуточном уровне) экономической, организационной и управленческой теории</w:t>
            </w:r>
          </w:p>
        </w:tc>
        <w:tc>
          <w:tcPr>
            <w:tcW w:w="4820" w:type="dxa"/>
          </w:tcPr>
          <w:p w:rsidR="005E01E5" w:rsidRPr="003E69BB" w:rsidRDefault="005E01E5" w:rsidP="008C1E52">
            <w:pPr>
              <w:autoSpaceDE w:val="0"/>
              <w:autoSpaceDN w:val="0"/>
              <w:adjustRightInd w:val="0"/>
              <w:rPr>
                <w:b/>
              </w:rPr>
            </w:pPr>
            <w:r w:rsidRPr="003E69BB">
              <w:rPr>
                <w:b/>
              </w:rPr>
              <w:t>ОПК-1.1</w:t>
            </w:r>
          </w:p>
          <w:p w:rsidR="005E01E5" w:rsidRPr="00572859" w:rsidRDefault="005E01E5" w:rsidP="008C1E52">
            <w:pPr>
              <w:jc w:val="both"/>
            </w:pPr>
            <w:r w:rsidRPr="008C1E52">
              <w:rPr>
                <w:b/>
              </w:rPr>
              <w:t>Знает:</w:t>
            </w:r>
            <w:r w:rsidRPr="00572859">
              <w:t xml:space="preserve"> содержание основных понятий, категорий, методов менеджмента;принципы, виды, формы менеджмента</w:t>
            </w:r>
            <w:r>
              <w:t>;</w:t>
            </w:r>
            <w:r w:rsidRPr="00572859">
              <w:t xml:space="preserve"> взаимосвязь и значение стратегии, конкурентоспособности и потенциала организации;роль менеджмента в анализе микро и макросреды организации</w:t>
            </w:r>
            <w:r>
              <w:t xml:space="preserve">; </w:t>
            </w:r>
            <w:r w:rsidRPr="00572859">
              <w:t xml:space="preserve">особенности управления </w:t>
            </w:r>
            <w:r>
              <w:t>различными элементами деятельности организации</w:t>
            </w:r>
            <w:r w:rsidRPr="00572859">
              <w:t>, марк</w:t>
            </w:r>
            <w:r>
              <w:t>етингом, финансами организации.</w:t>
            </w:r>
          </w:p>
          <w:p w:rsidR="005E01E5" w:rsidRPr="003E69BB" w:rsidRDefault="005E01E5" w:rsidP="008C1E52">
            <w:pPr>
              <w:autoSpaceDE w:val="0"/>
              <w:autoSpaceDN w:val="0"/>
              <w:adjustRightInd w:val="0"/>
              <w:rPr>
                <w:b/>
              </w:rPr>
            </w:pPr>
            <w:r w:rsidRPr="003E69BB">
              <w:rPr>
                <w:b/>
              </w:rPr>
              <w:t>ОПК-1.2</w:t>
            </w:r>
          </w:p>
          <w:p w:rsidR="005E01E5" w:rsidRPr="00335AFD" w:rsidRDefault="005E01E5" w:rsidP="008C1E52">
            <w:pPr>
              <w:pStyle w:val="ListParagraph"/>
              <w:ind w:left="0"/>
              <w:jc w:val="both"/>
            </w:pPr>
            <w:r w:rsidRPr="008C1E52">
              <w:rPr>
                <w:b/>
              </w:rPr>
              <w:t>Умеет:</w:t>
            </w:r>
            <w:r w:rsidRPr="00572859">
              <w:t xml:space="preserve"> свободно оперировать определениями, взаимосвязями и методами менеджмента;применять на практике технологии менеджмента организации;оценивать внутреннюю и внешнюю среду организации;принимать самостоятельные решения в области текущего и страт</w:t>
            </w:r>
            <w:r>
              <w:t>егического развития организации.</w:t>
            </w:r>
          </w:p>
          <w:p w:rsidR="005E01E5" w:rsidRPr="003E69BB" w:rsidRDefault="005E01E5" w:rsidP="008C1E52">
            <w:pPr>
              <w:autoSpaceDE w:val="0"/>
              <w:autoSpaceDN w:val="0"/>
              <w:adjustRightInd w:val="0"/>
              <w:rPr>
                <w:b/>
              </w:rPr>
            </w:pPr>
            <w:r w:rsidRPr="003E69BB">
              <w:rPr>
                <w:b/>
              </w:rPr>
              <w:t>ОПК-1.3</w:t>
            </w:r>
          </w:p>
          <w:p w:rsidR="005E01E5" w:rsidRPr="00335AFD" w:rsidRDefault="005E01E5" w:rsidP="008C1E52">
            <w:pPr>
              <w:jc w:val="both"/>
            </w:pPr>
            <w:r w:rsidRPr="008C1E52">
              <w:rPr>
                <w:b/>
              </w:rPr>
              <w:t>Владеет:</w:t>
            </w:r>
            <w:r w:rsidRPr="00572859">
              <w:t>основными методиками мотивации персонала; понятийно-категориальным аппаратом менеджмента</w:t>
            </w:r>
            <w:r>
              <w:t>;</w:t>
            </w:r>
            <w:r w:rsidRPr="00572859">
              <w:t xml:space="preserve">  навыками анализа конкурентной среды, продуктов, технологий управления, конкурентных преимуществ с различных точек зрения.</w:t>
            </w:r>
          </w:p>
        </w:tc>
        <w:tc>
          <w:tcPr>
            <w:tcW w:w="3599" w:type="dxa"/>
          </w:tcPr>
          <w:p w:rsidR="005E01E5" w:rsidRDefault="005E01E5" w:rsidP="00B858A0">
            <w:pPr>
              <w:tabs>
                <w:tab w:val="left" w:pos="851"/>
              </w:tabs>
              <w:jc w:val="both"/>
              <w:rPr>
                <w:b/>
              </w:rPr>
            </w:pPr>
            <w:r w:rsidRPr="00B858A0">
              <w:rPr>
                <w:b/>
              </w:rPr>
              <w:t>Знает:</w:t>
            </w:r>
          </w:p>
          <w:p w:rsidR="005E01E5" w:rsidRDefault="005E01E5" w:rsidP="00636178">
            <w:pPr>
              <w:widowControl w:val="0"/>
              <w:autoSpaceDE w:val="0"/>
              <w:autoSpaceDN w:val="0"/>
              <w:adjustRightInd w:val="0"/>
            </w:pPr>
            <w:r w:rsidRPr="00636178">
              <w:t>- с</w:t>
            </w:r>
            <w:r>
              <w:t>ущность основных понятий, характерные особенности концепций</w:t>
            </w:r>
            <w:r w:rsidRPr="00636178">
              <w:t xml:space="preserve"> менеджмента;</w:t>
            </w:r>
          </w:p>
          <w:p w:rsidR="005E01E5" w:rsidRPr="00636178" w:rsidRDefault="005E01E5" w:rsidP="00636178">
            <w:pPr>
              <w:widowControl w:val="0"/>
              <w:autoSpaceDE w:val="0"/>
              <w:autoSpaceDN w:val="0"/>
              <w:adjustRightInd w:val="0"/>
            </w:pPr>
            <w:r>
              <w:t xml:space="preserve">- </w:t>
            </w:r>
            <w:r w:rsidRPr="00F45ADF">
              <w:t>современны</w:t>
            </w:r>
            <w:r>
              <w:t>е</w:t>
            </w:r>
            <w:r w:rsidRPr="00F45ADF">
              <w:t xml:space="preserve"> основны</w:t>
            </w:r>
            <w:r>
              <w:t>е</w:t>
            </w:r>
            <w:r w:rsidRPr="00F45ADF">
              <w:t xml:space="preserve"> течения экономической мысли</w:t>
            </w:r>
            <w:r>
              <w:t>;</w:t>
            </w:r>
          </w:p>
          <w:p w:rsidR="005E01E5" w:rsidRDefault="005E01E5" w:rsidP="00636178">
            <w:pPr>
              <w:widowControl w:val="0"/>
              <w:autoSpaceDE w:val="0"/>
              <w:autoSpaceDN w:val="0"/>
              <w:adjustRightInd w:val="0"/>
            </w:pPr>
            <w:r w:rsidRPr="00636178">
              <w:t>-</w:t>
            </w:r>
            <w:r>
              <w:t>актуальные технологии и модели управленияобъектами предпринимательской деятельности и корпоративными структурами.</w:t>
            </w:r>
          </w:p>
          <w:p w:rsidR="005E01E5" w:rsidRPr="00F45ADF" w:rsidRDefault="005E01E5" w:rsidP="00636178">
            <w:pPr>
              <w:widowControl w:val="0"/>
              <w:autoSpaceDE w:val="0"/>
              <w:autoSpaceDN w:val="0"/>
              <w:adjustRightInd w:val="0"/>
              <w:rPr>
                <w:b/>
              </w:rPr>
            </w:pPr>
            <w:r w:rsidRPr="00F45ADF">
              <w:rPr>
                <w:b/>
              </w:rPr>
              <w:t>Умеет:</w:t>
            </w:r>
          </w:p>
          <w:p w:rsidR="005E01E5" w:rsidRDefault="005E01E5" w:rsidP="001E530F">
            <w:pPr>
              <w:widowControl w:val="0"/>
              <w:autoSpaceDE w:val="0"/>
              <w:autoSpaceDN w:val="0"/>
              <w:adjustRightInd w:val="0"/>
              <w:rPr>
                <w:b/>
              </w:rPr>
            </w:pPr>
            <w:r>
              <w:t>- принимать и оценивать решения в системе менеджмента организации для успешного выживания в долгосрочной перспективе в постоянно меняющемся окружении.</w:t>
            </w:r>
          </w:p>
          <w:p w:rsidR="005E01E5" w:rsidRPr="00636178" w:rsidRDefault="005E01E5" w:rsidP="001E530F">
            <w:pPr>
              <w:widowControl w:val="0"/>
              <w:autoSpaceDE w:val="0"/>
              <w:autoSpaceDN w:val="0"/>
              <w:adjustRightInd w:val="0"/>
              <w:jc w:val="both"/>
              <w:rPr>
                <w:b/>
              </w:rPr>
            </w:pPr>
            <w:r w:rsidRPr="00636178">
              <w:rPr>
                <w:b/>
              </w:rPr>
              <w:t>Владе</w:t>
            </w:r>
            <w:r>
              <w:rPr>
                <w:b/>
              </w:rPr>
              <w:t>ет</w:t>
            </w:r>
            <w:r w:rsidRPr="00636178">
              <w:rPr>
                <w:b/>
              </w:rPr>
              <w:t>:</w:t>
            </w:r>
          </w:p>
          <w:p w:rsidR="005E01E5" w:rsidRPr="00636178" w:rsidRDefault="005E01E5" w:rsidP="00636178">
            <w:pPr>
              <w:widowControl w:val="0"/>
              <w:autoSpaceDE w:val="0"/>
              <w:autoSpaceDN w:val="0"/>
              <w:adjustRightInd w:val="0"/>
              <w:contextualSpacing/>
            </w:pPr>
            <w:r w:rsidRPr="00636178">
              <w:t>- понятийно-категориальным аппаратом теории менеджмента</w:t>
            </w:r>
            <w:r>
              <w:t>;</w:t>
            </w:r>
          </w:p>
          <w:p w:rsidR="005E01E5" w:rsidRPr="005F7335" w:rsidRDefault="005E01E5" w:rsidP="003E69BB">
            <w:pPr>
              <w:autoSpaceDE w:val="0"/>
              <w:autoSpaceDN w:val="0"/>
              <w:adjustRightInd w:val="0"/>
              <w:rPr>
                <w:sz w:val="28"/>
              </w:rPr>
            </w:pPr>
            <w:r w:rsidRPr="00636178">
              <w:t xml:space="preserve">- </w:t>
            </w:r>
            <w:r>
              <w:t>практикойиспользования прогрессивных подходов в управленииорганизацией с учетом местных условий, прогрессивного российского и зарубежного опыта.</w:t>
            </w:r>
          </w:p>
        </w:tc>
      </w:tr>
      <w:tr w:rsidR="005E01E5" w:rsidRPr="00DC11F5" w:rsidTr="003E69BB">
        <w:trPr>
          <w:trHeight w:val="416"/>
        </w:trPr>
        <w:tc>
          <w:tcPr>
            <w:tcW w:w="1995" w:type="dxa"/>
          </w:tcPr>
          <w:p w:rsidR="005E01E5" w:rsidRPr="003E69BB" w:rsidRDefault="005E01E5" w:rsidP="00636178">
            <w:pPr>
              <w:rPr>
                <w:b/>
              </w:rPr>
            </w:pPr>
            <w:r w:rsidRPr="003E69BB">
              <w:rPr>
                <w:b/>
              </w:rPr>
              <w:t xml:space="preserve">ОПК-3. </w:t>
            </w:r>
          </w:p>
          <w:p w:rsidR="005E01E5" w:rsidRDefault="005E01E5" w:rsidP="00636178">
            <w:r w:rsidRPr="00213EFB">
              <w:t>Способен</w:t>
            </w:r>
            <w:r>
              <w:t>разрабатывать обоснованные организационно-управленческие решения с учётом их социальной значимости, содействовать их реализации в условиях сложной и динамичной среды и оценивать их последствия</w:t>
            </w:r>
          </w:p>
          <w:p w:rsidR="005E01E5" w:rsidRPr="00213EFB" w:rsidRDefault="005E01E5" w:rsidP="00636178"/>
        </w:tc>
        <w:tc>
          <w:tcPr>
            <w:tcW w:w="4820" w:type="dxa"/>
          </w:tcPr>
          <w:p w:rsidR="005E01E5" w:rsidRPr="003E69BB" w:rsidRDefault="005E01E5" w:rsidP="00636178">
            <w:pPr>
              <w:autoSpaceDE w:val="0"/>
              <w:autoSpaceDN w:val="0"/>
              <w:adjustRightInd w:val="0"/>
              <w:rPr>
                <w:b/>
              </w:rPr>
            </w:pPr>
            <w:r w:rsidRPr="003E69BB">
              <w:rPr>
                <w:b/>
              </w:rPr>
              <w:t>ОПК-3.1</w:t>
            </w:r>
          </w:p>
          <w:p w:rsidR="005E01E5" w:rsidRPr="00C9101B" w:rsidRDefault="005E01E5" w:rsidP="00636178">
            <w:pPr>
              <w:autoSpaceDE w:val="0"/>
              <w:autoSpaceDN w:val="0"/>
              <w:adjustRightInd w:val="0"/>
              <w:jc w:val="both"/>
            </w:pPr>
            <w:r w:rsidRPr="00636178">
              <w:rPr>
                <w:b/>
              </w:rPr>
              <w:t>Знает:</w:t>
            </w:r>
            <w:r w:rsidRPr="00A4172B">
              <w:rPr>
                <w:bCs/>
                <w:color w:val="000000"/>
              </w:rPr>
              <w:t xml:space="preserve">природу процесса принятия </w:t>
            </w:r>
            <w:r>
              <w:rPr>
                <w:bCs/>
                <w:color w:val="000000"/>
              </w:rPr>
              <w:t xml:space="preserve">управленческого </w:t>
            </w:r>
            <w:r w:rsidRPr="00A4172B">
              <w:rPr>
                <w:bCs/>
                <w:color w:val="000000"/>
              </w:rPr>
              <w:t>решения</w:t>
            </w:r>
            <w:r>
              <w:rPr>
                <w:bCs/>
                <w:color w:val="000000"/>
              </w:rPr>
              <w:t xml:space="preserve">, </w:t>
            </w:r>
            <w:r w:rsidRPr="00A4172B">
              <w:rPr>
                <w:color w:val="000000"/>
              </w:rPr>
              <w:t>типологи</w:t>
            </w:r>
            <w:r>
              <w:rPr>
                <w:color w:val="000000"/>
              </w:rPr>
              <w:t>ю</w:t>
            </w:r>
            <w:r w:rsidRPr="00A4172B">
              <w:rPr>
                <w:color w:val="000000"/>
              </w:rPr>
              <w:t xml:space="preserve"> управленческих решений и предъявляемые к ним требования</w:t>
            </w:r>
            <w:r w:rsidRPr="00A4172B">
              <w:rPr>
                <w:bCs/>
                <w:color w:val="000000"/>
              </w:rPr>
              <w:t>;</w:t>
            </w:r>
            <w:r w:rsidRPr="00A4172B">
              <w:rPr>
                <w:color w:val="000000"/>
              </w:rPr>
              <w:t xml:space="preserve">значение и функции управленческого решения в управлении </w:t>
            </w:r>
            <w:r>
              <w:t>организацией</w:t>
            </w:r>
            <w:r w:rsidRPr="00A4172B">
              <w:rPr>
                <w:color w:val="000000"/>
              </w:rPr>
              <w:t xml:space="preserve">; основные этапы процесса принятия управленческого решения в управлении </w:t>
            </w:r>
            <w:r>
              <w:t xml:space="preserve">организацией </w:t>
            </w:r>
            <w:r w:rsidRPr="00A4172B">
              <w:rPr>
                <w:color w:val="000000"/>
              </w:rPr>
              <w:t>с учётом социальной политики государства</w:t>
            </w:r>
            <w:r>
              <w:rPr>
                <w:color w:val="000000"/>
              </w:rPr>
              <w:t xml:space="preserve"> и с учётом региональной, экономической и географической принадлежности организации на определённой территории.</w:t>
            </w:r>
          </w:p>
          <w:p w:rsidR="005E01E5" w:rsidRPr="003E69BB" w:rsidRDefault="005E01E5" w:rsidP="00636178">
            <w:pPr>
              <w:autoSpaceDE w:val="0"/>
              <w:autoSpaceDN w:val="0"/>
              <w:adjustRightInd w:val="0"/>
              <w:rPr>
                <w:b/>
              </w:rPr>
            </w:pPr>
            <w:r w:rsidRPr="003E69BB">
              <w:rPr>
                <w:b/>
              </w:rPr>
              <w:t>ОПК-3.2</w:t>
            </w:r>
          </w:p>
          <w:p w:rsidR="005E01E5" w:rsidRDefault="005E01E5" w:rsidP="00636178">
            <w:pPr>
              <w:autoSpaceDE w:val="0"/>
              <w:autoSpaceDN w:val="0"/>
              <w:adjustRightInd w:val="0"/>
              <w:jc w:val="both"/>
            </w:pPr>
            <w:r w:rsidRPr="00636178">
              <w:rPr>
                <w:b/>
              </w:rPr>
              <w:t>Умеет:</w:t>
            </w:r>
            <w:r w:rsidRPr="00A4172B">
              <w:t xml:space="preserve">применять современные концепции и принципы выработки решения в управлении </w:t>
            </w:r>
            <w:r>
              <w:t>организацией</w:t>
            </w:r>
            <w:r w:rsidRPr="00A4172B">
              <w:t xml:space="preserve">;применять методы и модели, используемые при принятии     управленческого решения в управлении </w:t>
            </w:r>
            <w:r>
              <w:t xml:space="preserve">организацией </w:t>
            </w:r>
            <w:r w:rsidRPr="00A4172B">
              <w:rPr>
                <w:color w:val="000000"/>
              </w:rPr>
              <w:t>с учётом социальной политики государства</w:t>
            </w:r>
            <w:r>
              <w:rPr>
                <w:color w:val="000000"/>
              </w:rPr>
              <w:t xml:space="preserve"> и с учётом региональной, экономической и географической принадлежности организации на определённой территории.</w:t>
            </w:r>
          </w:p>
          <w:p w:rsidR="005E01E5" w:rsidRPr="003E69BB" w:rsidRDefault="005E01E5" w:rsidP="00636178">
            <w:pPr>
              <w:autoSpaceDE w:val="0"/>
              <w:autoSpaceDN w:val="0"/>
              <w:adjustRightInd w:val="0"/>
              <w:rPr>
                <w:b/>
              </w:rPr>
            </w:pPr>
            <w:r w:rsidRPr="003E69BB">
              <w:rPr>
                <w:b/>
              </w:rPr>
              <w:t>ОПК-3.3</w:t>
            </w:r>
          </w:p>
          <w:p w:rsidR="005E01E5" w:rsidRPr="000C0B05" w:rsidRDefault="005E01E5" w:rsidP="00636178">
            <w:pPr>
              <w:jc w:val="both"/>
            </w:pPr>
            <w:r w:rsidRPr="00636178">
              <w:rPr>
                <w:b/>
              </w:rPr>
              <w:t>Владеет:</w:t>
            </w:r>
            <w:r w:rsidRPr="00E50370">
              <w:t xml:space="preserve">действиями по соблюдению правовых, нравственных и этических норм, требований профессиональной этики при </w:t>
            </w:r>
            <w:r w:rsidRPr="00E50370">
              <w:rPr>
                <w:color w:val="000000"/>
              </w:rPr>
              <w:t>разработк</w:t>
            </w:r>
            <w:r>
              <w:rPr>
                <w:color w:val="000000"/>
              </w:rPr>
              <w:t>е</w:t>
            </w:r>
            <w:r w:rsidRPr="00E50370">
              <w:rPr>
                <w:color w:val="000000"/>
              </w:rPr>
              <w:t xml:space="preserve"> и принятии управленческого решения</w:t>
            </w:r>
            <w:r w:rsidRPr="00E50370">
              <w:t xml:space="preserve"> в условиях реальных ситуаций </w:t>
            </w:r>
            <w:r>
              <w:t>в организации с учётом их социальной значимости, в условиях сложной и динамичной среды и владеть навыками оценивания последствий, принятых решений.</w:t>
            </w:r>
          </w:p>
        </w:tc>
        <w:tc>
          <w:tcPr>
            <w:tcW w:w="3599" w:type="dxa"/>
          </w:tcPr>
          <w:p w:rsidR="005E01E5" w:rsidRPr="0013398A" w:rsidRDefault="005E01E5" w:rsidP="00636178">
            <w:pPr>
              <w:tabs>
                <w:tab w:val="left" w:pos="851"/>
              </w:tabs>
              <w:jc w:val="both"/>
              <w:rPr>
                <w:b/>
              </w:rPr>
            </w:pPr>
            <w:r w:rsidRPr="0013398A">
              <w:rPr>
                <w:b/>
              </w:rPr>
              <w:t xml:space="preserve">Знает: </w:t>
            </w:r>
          </w:p>
          <w:p w:rsidR="005E01E5" w:rsidRPr="0013398A" w:rsidRDefault="005E01E5" w:rsidP="00636178">
            <w:pPr>
              <w:widowControl w:val="0"/>
              <w:autoSpaceDE w:val="0"/>
              <w:autoSpaceDN w:val="0"/>
              <w:adjustRightInd w:val="0"/>
            </w:pPr>
            <w:r w:rsidRPr="0013398A">
              <w:t>- процесс и методы принятия организационно-управленческих решений;</w:t>
            </w:r>
          </w:p>
          <w:p w:rsidR="005E01E5" w:rsidRPr="0013398A" w:rsidRDefault="005E01E5" w:rsidP="0013398A">
            <w:pPr>
              <w:widowControl w:val="0"/>
              <w:autoSpaceDE w:val="0"/>
              <w:autoSpaceDN w:val="0"/>
              <w:adjustRightInd w:val="0"/>
              <w:jc w:val="both"/>
              <w:rPr>
                <w:b/>
              </w:rPr>
            </w:pPr>
            <w:r w:rsidRPr="0013398A">
              <w:rPr>
                <w:b/>
              </w:rPr>
              <w:t>Умеет:</w:t>
            </w:r>
          </w:p>
          <w:p w:rsidR="005E01E5" w:rsidRPr="0013398A" w:rsidRDefault="005E01E5" w:rsidP="0013398A">
            <w:pPr>
              <w:widowControl w:val="0"/>
              <w:autoSpaceDE w:val="0"/>
              <w:autoSpaceDN w:val="0"/>
              <w:adjustRightInd w:val="0"/>
              <w:contextualSpacing/>
            </w:pPr>
            <w:r w:rsidRPr="0013398A">
              <w:t>- разрабатывать и реализовывать организационно-управленческие решения с учетом требований внешней среды и внутреннего потенциала организации, оценивать их последствия</w:t>
            </w:r>
            <w:r>
              <w:t>.</w:t>
            </w:r>
          </w:p>
          <w:p w:rsidR="005E01E5" w:rsidRPr="0013398A" w:rsidRDefault="005E01E5" w:rsidP="00636178">
            <w:pPr>
              <w:widowControl w:val="0"/>
              <w:autoSpaceDE w:val="0"/>
              <w:autoSpaceDN w:val="0"/>
              <w:adjustRightInd w:val="0"/>
              <w:jc w:val="both"/>
              <w:rPr>
                <w:b/>
              </w:rPr>
            </w:pPr>
            <w:r w:rsidRPr="0013398A">
              <w:rPr>
                <w:b/>
              </w:rPr>
              <w:t>Владеет:</w:t>
            </w:r>
          </w:p>
          <w:p w:rsidR="005E01E5" w:rsidRPr="0013398A" w:rsidRDefault="005E01E5" w:rsidP="0013398A">
            <w:pPr>
              <w:autoSpaceDE w:val="0"/>
              <w:autoSpaceDN w:val="0"/>
              <w:adjustRightInd w:val="0"/>
            </w:pPr>
            <w:r w:rsidRPr="0013398A">
              <w:t xml:space="preserve">-навыками </w:t>
            </w:r>
            <w:r>
              <w:t>разработки управленческих решений в формате устойчивого развития организации;</w:t>
            </w:r>
          </w:p>
          <w:p w:rsidR="005E01E5" w:rsidRPr="0013398A" w:rsidRDefault="005E01E5" w:rsidP="00636178">
            <w:pPr>
              <w:widowControl w:val="0"/>
              <w:autoSpaceDE w:val="0"/>
              <w:autoSpaceDN w:val="0"/>
              <w:adjustRightInd w:val="0"/>
              <w:jc w:val="both"/>
            </w:pPr>
            <w:r w:rsidRPr="0013398A">
              <w:t>-навыками решения типичных и проблемных управленческих задач в условиях рисков и неопределенности внешней среды</w:t>
            </w:r>
            <w:r>
              <w:t>.</w:t>
            </w:r>
          </w:p>
          <w:p w:rsidR="005E01E5" w:rsidRPr="0013398A" w:rsidRDefault="005E01E5" w:rsidP="00636178">
            <w:pPr>
              <w:tabs>
                <w:tab w:val="left" w:pos="851"/>
              </w:tabs>
              <w:jc w:val="both"/>
            </w:pPr>
          </w:p>
          <w:p w:rsidR="005E01E5" w:rsidRPr="0013398A" w:rsidRDefault="005E01E5" w:rsidP="00636178">
            <w:pPr>
              <w:tabs>
                <w:tab w:val="left" w:pos="851"/>
              </w:tabs>
              <w:jc w:val="both"/>
              <w:rPr>
                <w:sz w:val="28"/>
              </w:rPr>
            </w:pPr>
          </w:p>
        </w:tc>
      </w:tr>
      <w:tr w:rsidR="005E01E5" w:rsidRPr="00DC11F5" w:rsidTr="003E69BB">
        <w:trPr>
          <w:trHeight w:val="416"/>
        </w:trPr>
        <w:tc>
          <w:tcPr>
            <w:tcW w:w="1995" w:type="dxa"/>
          </w:tcPr>
          <w:p w:rsidR="005E01E5" w:rsidRPr="003E69BB" w:rsidRDefault="005E01E5" w:rsidP="00636178">
            <w:pPr>
              <w:autoSpaceDE w:val="0"/>
              <w:autoSpaceDN w:val="0"/>
              <w:adjustRightInd w:val="0"/>
              <w:rPr>
                <w:b/>
              </w:rPr>
            </w:pPr>
            <w:r w:rsidRPr="003E69BB">
              <w:rPr>
                <w:b/>
              </w:rPr>
              <w:t>ПК-1</w:t>
            </w:r>
          </w:p>
          <w:p w:rsidR="005E01E5" w:rsidRPr="00470D32" w:rsidRDefault="005E01E5" w:rsidP="00636178">
            <w:pPr>
              <w:autoSpaceDE w:val="0"/>
              <w:autoSpaceDN w:val="0"/>
              <w:adjustRightInd w:val="0"/>
            </w:pPr>
            <w:r w:rsidRPr="00797BB2">
              <w:t>владением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умение проводить аудит человеческих ресурсов и осуществлять диагностику</w:t>
            </w:r>
            <w:r>
              <w:t xml:space="preserve"> организационной культуры</w:t>
            </w:r>
            <w:r w:rsidRPr="00797BB2">
              <w:t>;</w:t>
            </w:r>
          </w:p>
        </w:tc>
        <w:tc>
          <w:tcPr>
            <w:tcW w:w="4820" w:type="dxa"/>
          </w:tcPr>
          <w:p w:rsidR="005E01E5" w:rsidRPr="003E69BB" w:rsidRDefault="005E01E5" w:rsidP="00636178">
            <w:pPr>
              <w:autoSpaceDE w:val="0"/>
              <w:autoSpaceDN w:val="0"/>
              <w:adjustRightInd w:val="0"/>
              <w:rPr>
                <w:b/>
              </w:rPr>
            </w:pPr>
            <w:r w:rsidRPr="003E69BB">
              <w:rPr>
                <w:b/>
              </w:rPr>
              <w:t>ПК-1.1</w:t>
            </w:r>
          </w:p>
          <w:p w:rsidR="005E01E5" w:rsidRDefault="005E01E5" w:rsidP="00636178">
            <w:pPr>
              <w:autoSpaceDE w:val="0"/>
              <w:autoSpaceDN w:val="0"/>
              <w:adjustRightInd w:val="0"/>
            </w:pPr>
            <w:r w:rsidRPr="00636178">
              <w:rPr>
                <w:b/>
              </w:rPr>
              <w:t>Знает:</w:t>
            </w:r>
            <w:r w:rsidRPr="00D8240C">
              <w:t xml:space="preserve"> содержание основных понятий, категорий</w:t>
            </w:r>
            <w:r>
              <w:t xml:space="preserve"> теории мотивации</w:t>
            </w:r>
            <w:r w:rsidRPr="00D8240C">
              <w:t xml:space="preserve">; </w:t>
            </w:r>
            <w:r w:rsidRPr="00624A66">
              <w:t>механизмы выдвижения в лидеры, особенности командной работы</w:t>
            </w:r>
            <w:r>
              <w:t>; з</w:t>
            </w:r>
            <w:r w:rsidRPr="00624A66">
              <w:t>акономерност</w:t>
            </w:r>
            <w:r>
              <w:t xml:space="preserve">и и принципы командообразования; </w:t>
            </w:r>
            <w:r w:rsidRPr="00D8240C">
              <w:t>роль менеджмента в</w:t>
            </w:r>
            <w:r>
              <w:t xml:space="preserve"> особенностях формирования власти в организациях.</w:t>
            </w:r>
          </w:p>
          <w:p w:rsidR="005E01E5" w:rsidRPr="003E69BB" w:rsidRDefault="005E01E5" w:rsidP="00636178">
            <w:pPr>
              <w:autoSpaceDE w:val="0"/>
              <w:autoSpaceDN w:val="0"/>
              <w:adjustRightInd w:val="0"/>
              <w:rPr>
                <w:b/>
              </w:rPr>
            </w:pPr>
            <w:r w:rsidRPr="003E69BB">
              <w:rPr>
                <w:b/>
              </w:rPr>
              <w:t>ПК-1.2</w:t>
            </w:r>
          </w:p>
          <w:p w:rsidR="005E01E5" w:rsidRPr="00C9101B" w:rsidRDefault="005E01E5" w:rsidP="00636178">
            <w:pPr>
              <w:shd w:val="clear" w:color="auto" w:fill="FFFFFF"/>
              <w:tabs>
                <w:tab w:val="left" w:pos="0"/>
                <w:tab w:val="left" w:pos="175"/>
              </w:tabs>
              <w:jc w:val="both"/>
              <w:rPr>
                <w:color w:val="000000"/>
                <w:shd w:val="clear" w:color="auto" w:fill="FFFFFF"/>
              </w:rPr>
            </w:pPr>
            <w:r w:rsidRPr="00636178">
              <w:rPr>
                <w:b/>
              </w:rPr>
              <w:t>Умеет:</w:t>
            </w:r>
            <w:r w:rsidRPr="00624A66">
              <w:rPr>
                <w:color w:val="000000"/>
                <w:shd w:val="clear" w:color="auto" w:fill="FFFFFF"/>
              </w:rPr>
              <w:t>организовывать командное взаимодействие для решения управленческих задач по управлению персоналом</w:t>
            </w:r>
            <w:r>
              <w:rPr>
                <w:color w:val="000000"/>
                <w:shd w:val="clear" w:color="auto" w:fill="FFFFFF"/>
              </w:rPr>
              <w:t>; и</w:t>
            </w:r>
            <w:r w:rsidRPr="00624A66">
              <w:rPr>
                <w:color w:val="000000"/>
                <w:shd w:val="clear" w:color="auto" w:fill="FFFFFF"/>
              </w:rPr>
              <w:t>спользовать теоретические знания для формирования лидерских качеств</w:t>
            </w:r>
            <w:r>
              <w:rPr>
                <w:color w:val="000000"/>
                <w:shd w:val="clear" w:color="auto" w:fill="FFFFFF"/>
              </w:rPr>
              <w:t>; с</w:t>
            </w:r>
            <w:r w:rsidRPr="00624A66">
              <w:rPr>
                <w:color w:val="000000"/>
                <w:shd w:val="clear" w:color="auto" w:fill="FFFFFF"/>
              </w:rPr>
              <w:t>оздавать эффективную команду</w:t>
            </w:r>
            <w:r w:rsidRPr="00797BB2">
              <w:t>для решения стратегических и оперативных управленческих задач</w:t>
            </w:r>
            <w:r>
              <w:rPr>
                <w:color w:val="000000"/>
                <w:shd w:val="clear" w:color="auto" w:fill="FFFFFF"/>
              </w:rPr>
              <w:t>; у</w:t>
            </w:r>
            <w:r w:rsidRPr="00624A66">
              <w:rPr>
                <w:color w:val="000000"/>
                <w:shd w:val="clear" w:color="auto" w:fill="FFFFFF"/>
              </w:rPr>
              <w:t>меть формировать взаимоотношения в коллективе, корпоративную этику</w:t>
            </w:r>
            <w:r>
              <w:rPr>
                <w:color w:val="000000"/>
                <w:shd w:val="clear" w:color="auto" w:fill="FFFFFF"/>
              </w:rPr>
              <w:t xml:space="preserve">, </w:t>
            </w:r>
            <w:r w:rsidRPr="00797BB2">
              <w:t>проводить аудит человеческих ресурсов</w:t>
            </w:r>
            <w:r>
              <w:rPr>
                <w:color w:val="000000"/>
                <w:shd w:val="clear" w:color="auto" w:fill="FFFFFF"/>
              </w:rPr>
              <w:t>.</w:t>
            </w:r>
          </w:p>
          <w:p w:rsidR="005E01E5" w:rsidRPr="003E69BB" w:rsidRDefault="005E01E5" w:rsidP="00636178">
            <w:pPr>
              <w:autoSpaceDE w:val="0"/>
              <w:autoSpaceDN w:val="0"/>
              <w:adjustRightInd w:val="0"/>
              <w:rPr>
                <w:b/>
              </w:rPr>
            </w:pPr>
            <w:r w:rsidRPr="003E69BB">
              <w:rPr>
                <w:b/>
              </w:rPr>
              <w:t>ПК-1.3</w:t>
            </w:r>
          </w:p>
          <w:p w:rsidR="005E01E5" w:rsidRPr="00D8240C" w:rsidRDefault="005E01E5" w:rsidP="00636178">
            <w:pPr>
              <w:shd w:val="clear" w:color="auto" w:fill="FFFFFF"/>
              <w:tabs>
                <w:tab w:val="left" w:pos="0"/>
                <w:tab w:val="left" w:pos="175"/>
              </w:tabs>
              <w:jc w:val="both"/>
            </w:pPr>
            <w:r w:rsidRPr="00636178">
              <w:rPr>
                <w:b/>
              </w:rPr>
              <w:t>Владеет:</w:t>
            </w:r>
            <w:r w:rsidRPr="00624A66">
              <w:rPr>
                <w:color w:val="000000"/>
              </w:rPr>
              <w:t>навыками создания эффективной команды</w:t>
            </w:r>
            <w:r w:rsidRPr="00797BB2">
              <w:t>для решения стратегических и оперативных управленческих задач, а также для организации групповой работы на основе знания процессов групповой динамики</w:t>
            </w:r>
            <w:r>
              <w:t xml:space="preserve">; </w:t>
            </w:r>
            <w:r w:rsidRPr="00624A66">
              <w:rPr>
                <w:color w:val="000000"/>
              </w:rPr>
              <w:t>навыками управления деятельностью команды, навыками работы в коллективе</w:t>
            </w:r>
            <w:r w:rsidRPr="00797BB2">
              <w:t>для решения стратегических и оперативных управленческих задач</w:t>
            </w:r>
            <w:r>
              <w:t>.</w:t>
            </w:r>
          </w:p>
        </w:tc>
        <w:tc>
          <w:tcPr>
            <w:tcW w:w="3599" w:type="dxa"/>
          </w:tcPr>
          <w:p w:rsidR="005E01E5" w:rsidRPr="0013398A" w:rsidRDefault="005E01E5" w:rsidP="00CD2A6C">
            <w:pPr>
              <w:tabs>
                <w:tab w:val="left" w:pos="851"/>
              </w:tabs>
              <w:jc w:val="both"/>
              <w:rPr>
                <w:b/>
              </w:rPr>
            </w:pPr>
            <w:r w:rsidRPr="0013398A">
              <w:rPr>
                <w:b/>
              </w:rPr>
              <w:t xml:space="preserve">Знает: </w:t>
            </w:r>
          </w:p>
          <w:p w:rsidR="005E01E5" w:rsidRDefault="005E01E5" w:rsidP="00CD2A6C">
            <w:pPr>
              <w:widowControl w:val="0"/>
              <w:autoSpaceDE w:val="0"/>
              <w:autoSpaceDN w:val="0"/>
              <w:adjustRightInd w:val="0"/>
            </w:pPr>
            <w:r>
              <w:t xml:space="preserve">- </w:t>
            </w:r>
            <w:r w:rsidRPr="00CD2A6C">
              <w:t>метод</w:t>
            </w:r>
            <w:r>
              <w:t>ы</w:t>
            </w:r>
            <w:r w:rsidRPr="00CD2A6C">
              <w:t xml:space="preserve"> эффективного руководства</w:t>
            </w:r>
            <w:r>
              <w:t xml:space="preserve"> человеческими ресурсами и основы командообразования;</w:t>
            </w:r>
          </w:p>
          <w:p w:rsidR="005E01E5" w:rsidRPr="0013398A" w:rsidRDefault="005E01E5" w:rsidP="00CD2A6C">
            <w:pPr>
              <w:widowControl w:val="0"/>
              <w:autoSpaceDE w:val="0"/>
              <w:autoSpaceDN w:val="0"/>
              <w:adjustRightInd w:val="0"/>
            </w:pPr>
            <w:r>
              <w:t xml:space="preserve">- </w:t>
            </w:r>
            <w:r w:rsidRPr="004A1861">
              <w:t>основные теории и концепции взаимодействия людей в организации, включая вопросы мотивации, командообразования, коммуникаций, лидерства и управления конфликтами</w:t>
            </w:r>
            <w:r>
              <w:t>.</w:t>
            </w:r>
          </w:p>
          <w:p w:rsidR="005E01E5" w:rsidRPr="0013398A" w:rsidRDefault="005E01E5" w:rsidP="00CD2A6C">
            <w:pPr>
              <w:widowControl w:val="0"/>
              <w:autoSpaceDE w:val="0"/>
              <w:autoSpaceDN w:val="0"/>
              <w:adjustRightInd w:val="0"/>
              <w:jc w:val="both"/>
              <w:rPr>
                <w:b/>
              </w:rPr>
            </w:pPr>
            <w:r w:rsidRPr="0013398A">
              <w:rPr>
                <w:b/>
              </w:rPr>
              <w:t>Умеет:</w:t>
            </w:r>
          </w:p>
          <w:p w:rsidR="005E01E5" w:rsidRDefault="005E01E5" w:rsidP="00CD2A6C">
            <w:pPr>
              <w:widowControl w:val="0"/>
              <w:autoSpaceDE w:val="0"/>
              <w:autoSpaceDN w:val="0"/>
              <w:adjustRightInd w:val="0"/>
              <w:contextualSpacing/>
            </w:pPr>
            <w:r w:rsidRPr="0013398A">
              <w:t xml:space="preserve">- </w:t>
            </w:r>
            <w:r>
              <w:t>организовывать командную работу;</w:t>
            </w:r>
          </w:p>
          <w:p w:rsidR="005E01E5" w:rsidRPr="0013398A" w:rsidRDefault="005E01E5" w:rsidP="00CD2A6C">
            <w:pPr>
              <w:widowControl w:val="0"/>
              <w:autoSpaceDE w:val="0"/>
              <w:autoSpaceDN w:val="0"/>
              <w:adjustRightInd w:val="0"/>
              <w:contextualSpacing/>
            </w:pPr>
            <w:r>
              <w:t>-</w:t>
            </w:r>
            <w:r w:rsidRPr="004A1861">
              <w:t>разрабатывать мероприятия по мотивированию и стимулированию персонала организации</w:t>
            </w:r>
            <w:r>
              <w:t xml:space="preserve"> к производительному труду.</w:t>
            </w:r>
          </w:p>
          <w:p w:rsidR="005E01E5" w:rsidRPr="0013398A" w:rsidRDefault="005E01E5" w:rsidP="00CD2A6C">
            <w:pPr>
              <w:widowControl w:val="0"/>
              <w:autoSpaceDE w:val="0"/>
              <w:autoSpaceDN w:val="0"/>
              <w:adjustRightInd w:val="0"/>
              <w:jc w:val="both"/>
              <w:rPr>
                <w:b/>
              </w:rPr>
            </w:pPr>
            <w:r w:rsidRPr="0013398A">
              <w:rPr>
                <w:b/>
              </w:rPr>
              <w:t>Владеет:</w:t>
            </w:r>
          </w:p>
          <w:p w:rsidR="005E01E5" w:rsidRPr="0013398A" w:rsidRDefault="005E01E5" w:rsidP="00CD2A6C">
            <w:pPr>
              <w:autoSpaceDE w:val="0"/>
              <w:autoSpaceDN w:val="0"/>
              <w:adjustRightInd w:val="0"/>
            </w:pPr>
            <w:r w:rsidRPr="0013398A">
              <w:t xml:space="preserve">-навыками </w:t>
            </w:r>
            <w:r>
              <w:t>разработки управленческих решений в формате устойчивого развития организации;</w:t>
            </w:r>
          </w:p>
          <w:p w:rsidR="005E01E5" w:rsidRPr="0013398A" w:rsidRDefault="005E01E5" w:rsidP="00CD2A6C">
            <w:pPr>
              <w:widowControl w:val="0"/>
              <w:autoSpaceDE w:val="0"/>
              <w:autoSpaceDN w:val="0"/>
              <w:adjustRightInd w:val="0"/>
              <w:jc w:val="both"/>
            </w:pPr>
            <w:r w:rsidRPr="0013398A">
              <w:t>-навыками решения типичных и проблемных управленческих задач в условиях рисков и неопределенности внешней среды</w:t>
            </w:r>
            <w:r>
              <w:t>.</w:t>
            </w:r>
          </w:p>
          <w:p w:rsidR="005E01E5" w:rsidRPr="00B858A0" w:rsidRDefault="005E01E5" w:rsidP="00636178">
            <w:pPr>
              <w:tabs>
                <w:tab w:val="left" w:pos="851"/>
              </w:tabs>
              <w:jc w:val="both"/>
              <w:rPr>
                <w:b/>
              </w:rPr>
            </w:pPr>
          </w:p>
        </w:tc>
      </w:tr>
      <w:tr w:rsidR="005E01E5" w:rsidRPr="00DC11F5" w:rsidTr="003E69BB">
        <w:trPr>
          <w:trHeight w:val="416"/>
        </w:trPr>
        <w:tc>
          <w:tcPr>
            <w:tcW w:w="1995" w:type="dxa"/>
          </w:tcPr>
          <w:p w:rsidR="005E01E5" w:rsidRPr="003E69BB" w:rsidRDefault="005E01E5" w:rsidP="00636178">
            <w:pPr>
              <w:rPr>
                <w:b/>
              </w:rPr>
            </w:pPr>
            <w:r w:rsidRPr="003E69BB">
              <w:rPr>
                <w:b/>
              </w:rPr>
              <w:t>ПК-3</w:t>
            </w:r>
          </w:p>
          <w:p w:rsidR="005E01E5" w:rsidRPr="00DC11F5" w:rsidRDefault="005E01E5" w:rsidP="00636178">
            <w:r>
              <w:t>владением навыками стратегического анализа, разработки и осуществления стратегии организации, направленной на обеспечение конкурентоспособности</w:t>
            </w:r>
          </w:p>
        </w:tc>
        <w:tc>
          <w:tcPr>
            <w:tcW w:w="4820" w:type="dxa"/>
          </w:tcPr>
          <w:p w:rsidR="005E01E5" w:rsidRPr="003E69BB" w:rsidRDefault="005E01E5" w:rsidP="00636178">
            <w:pPr>
              <w:autoSpaceDE w:val="0"/>
              <w:autoSpaceDN w:val="0"/>
              <w:adjustRightInd w:val="0"/>
              <w:rPr>
                <w:b/>
              </w:rPr>
            </w:pPr>
            <w:r w:rsidRPr="003E69BB">
              <w:rPr>
                <w:b/>
              </w:rPr>
              <w:t>ПК-3.1</w:t>
            </w:r>
          </w:p>
          <w:p w:rsidR="005E01E5" w:rsidRDefault="005E01E5" w:rsidP="00636178">
            <w:pPr>
              <w:autoSpaceDE w:val="0"/>
              <w:autoSpaceDN w:val="0"/>
              <w:adjustRightInd w:val="0"/>
              <w:jc w:val="both"/>
            </w:pPr>
            <w:r w:rsidRPr="008C7409">
              <w:rPr>
                <w:b/>
              </w:rPr>
              <w:t>Знает:</w:t>
            </w:r>
            <w:r w:rsidRPr="00CE4C66">
              <w:t xml:space="preserve"> роль маркетинга в деятельности </w:t>
            </w:r>
            <w:r>
              <w:t>организаций</w:t>
            </w:r>
            <w:r w:rsidRPr="00CE4C66">
              <w:t xml:space="preserve">; содержание и направления </w:t>
            </w:r>
            <w:r>
              <w:t>менеджмента организаций</w:t>
            </w:r>
            <w:r w:rsidRPr="00CE4C66">
              <w:t xml:space="preserve">; основы управления </w:t>
            </w:r>
            <w:r>
              <w:t>качеством</w:t>
            </w:r>
            <w:r w:rsidRPr="00CE4C66">
              <w:t xml:space="preserve"> на предприятиях; требования к </w:t>
            </w:r>
            <w:r>
              <w:rPr>
                <w:color w:val="000000"/>
              </w:rPr>
              <w:t>у</w:t>
            </w:r>
            <w:r w:rsidRPr="00AD505C">
              <w:rPr>
                <w:color w:val="000000"/>
              </w:rPr>
              <w:t>правлени</w:t>
            </w:r>
            <w:r>
              <w:rPr>
                <w:color w:val="000000"/>
              </w:rPr>
              <w:t>ю</w:t>
            </w:r>
            <w:r w:rsidRPr="00AD505C">
              <w:rPr>
                <w:color w:val="000000"/>
              </w:rPr>
              <w:t xml:space="preserve"> внешнеэкономической деятельностью</w:t>
            </w:r>
            <w:r>
              <w:t xml:space="preserve"> предприятий.</w:t>
            </w:r>
          </w:p>
          <w:p w:rsidR="005E01E5" w:rsidRPr="00877EE7" w:rsidRDefault="005E01E5" w:rsidP="00636178">
            <w:pPr>
              <w:autoSpaceDE w:val="0"/>
              <w:autoSpaceDN w:val="0"/>
              <w:adjustRightInd w:val="0"/>
              <w:rPr>
                <w:b/>
              </w:rPr>
            </w:pPr>
            <w:r w:rsidRPr="00877EE7">
              <w:rPr>
                <w:b/>
              </w:rPr>
              <w:t>ПК-3.2</w:t>
            </w:r>
          </w:p>
          <w:p w:rsidR="005E01E5" w:rsidRDefault="005E01E5" w:rsidP="00636178">
            <w:pPr>
              <w:autoSpaceDE w:val="0"/>
              <w:autoSpaceDN w:val="0"/>
              <w:adjustRightInd w:val="0"/>
              <w:jc w:val="both"/>
            </w:pPr>
            <w:r w:rsidRPr="008C7409">
              <w:rPr>
                <w:b/>
              </w:rPr>
              <w:t>Умеет:</w:t>
            </w:r>
            <w:r w:rsidRPr="00242C57">
              <w:t>организовывать и управлять технологическим</w:t>
            </w:r>
            <w:r>
              <w:t>и</w:t>
            </w:r>
            <w:r w:rsidRPr="00242C57">
              <w:t xml:space="preserve"> процесс</w:t>
            </w:r>
            <w:r>
              <w:t>а</w:t>
            </w:r>
            <w:r w:rsidRPr="00242C57">
              <w:t>м</w:t>
            </w:r>
            <w:r>
              <w:t>и</w:t>
            </w:r>
            <w:r w:rsidRPr="00242C57">
              <w:t xml:space="preserve"> производства </w:t>
            </w:r>
            <w:r w:rsidRPr="00797BB2">
              <w:t>направленной на обеспечение конкурентоспособности</w:t>
            </w:r>
            <w:r>
              <w:t xml:space="preserve"> с целью качественного управления </w:t>
            </w:r>
            <w:r w:rsidRPr="00AD505C">
              <w:rPr>
                <w:color w:val="000000"/>
              </w:rPr>
              <w:t>коммерческой деятельностью</w:t>
            </w:r>
            <w:r>
              <w:rPr>
                <w:color w:val="000000"/>
              </w:rPr>
              <w:t xml:space="preserve"> организации.</w:t>
            </w:r>
          </w:p>
          <w:p w:rsidR="005E01E5" w:rsidRPr="00877EE7" w:rsidRDefault="005E01E5" w:rsidP="00636178">
            <w:pPr>
              <w:autoSpaceDE w:val="0"/>
              <w:autoSpaceDN w:val="0"/>
              <w:adjustRightInd w:val="0"/>
              <w:rPr>
                <w:b/>
              </w:rPr>
            </w:pPr>
            <w:r w:rsidRPr="00877EE7">
              <w:rPr>
                <w:b/>
              </w:rPr>
              <w:t>ПК-3.3</w:t>
            </w:r>
          </w:p>
          <w:p w:rsidR="005E01E5" w:rsidRDefault="005E01E5" w:rsidP="00636178">
            <w:pPr>
              <w:autoSpaceDE w:val="0"/>
              <w:autoSpaceDN w:val="0"/>
              <w:adjustRightInd w:val="0"/>
            </w:pPr>
            <w:r w:rsidRPr="008C7409">
              <w:rPr>
                <w:b/>
              </w:rPr>
              <w:t>Владеет:</w:t>
            </w:r>
            <w:r w:rsidRPr="00797BB2">
              <w:t>навыками стратегического анализа, разработки и осуществления стратегии организации, направленной на обеспечение конкурентоспособности</w:t>
            </w:r>
            <w:r>
              <w:t xml:space="preserve"> организации с целью качественного управления во всех направлениях деятельности организации (маркетинга, коммерции и т.д.).</w:t>
            </w:r>
          </w:p>
        </w:tc>
        <w:tc>
          <w:tcPr>
            <w:tcW w:w="3599" w:type="dxa"/>
          </w:tcPr>
          <w:p w:rsidR="005E01E5" w:rsidRDefault="005E01E5" w:rsidP="00636178">
            <w:pPr>
              <w:jc w:val="both"/>
              <w:rPr>
                <w:b/>
              </w:rPr>
            </w:pPr>
            <w:r w:rsidRPr="008C7409">
              <w:rPr>
                <w:b/>
              </w:rPr>
              <w:t>Зна</w:t>
            </w:r>
            <w:r>
              <w:rPr>
                <w:b/>
              </w:rPr>
              <w:t>ет</w:t>
            </w:r>
            <w:r w:rsidRPr="008C7409">
              <w:rPr>
                <w:b/>
              </w:rPr>
              <w:t>:</w:t>
            </w:r>
          </w:p>
          <w:p w:rsidR="005E01E5" w:rsidRPr="003A61DF" w:rsidRDefault="005E01E5" w:rsidP="003A61DF">
            <w:r w:rsidRPr="003A61DF">
              <w:t xml:space="preserve">- сущность </w:t>
            </w:r>
            <w:r>
              <w:t>стратегического управления;</w:t>
            </w:r>
          </w:p>
          <w:p w:rsidR="005E01E5" w:rsidRPr="005F7335" w:rsidRDefault="005E01E5" w:rsidP="00636178">
            <w:pPr>
              <w:jc w:val="both"/>
            </w:pPr>
            <w:r>
              <w:t xml:space="preserve">- </w:t>
            </w:r>
            <w:r>
              <w:rPr>
                <w:spacing w:val="-6"/>
              </w:rPr>
              <w:t xml:space="preserve"> методы стратегического анализа.</w:t>
            </w:r>
          </w:p>
          <w:p w:rsidR="005E01E5" w:rsidRPr="008C7409" w:rsidRDefault="005E01E5" w:rsidP="00636178">
            <w:pPr>
              <w:tabs>
                <w:tab w:val="left" w:pos="851"/>
              </w:tabs>
              <w:jc w:val="both"/>
              <w:rPr>
                <w:b/>
              </w:rPr>
            </w:pPr>
            <w:r w:rsidRPr="008C7409">
              <w:rPr>
                <w:b/>
              </w:rPr>
              <w:t>Уме</w:t>
            </w:r>
            <w:r>
              <w:rPr>
                <w:b/>
              </w:rPr>
              <w:t>ет</w:t>
            </w:r>
            <w:r w:rsidRPr="008C7409">
              <w:rPr>
                <w:b/>
              </w:rPr>
              <w:t xml:space="preserve">: </w:t>
            </w:r>
          </w:p>
          <w:p w:rsidR="005E01E5" w:rsidRDefault="005E01E5" w:rsidP="00636178">
            <w:pPr>
              <w:tabs>
                <w:tab w:val="left" w:pos="851"/>
              </w:tabs>
              <w:jc w:val="both"/>
            </w:pPr>
            <w:r>
              <w:t>- оценивать состояние внешней среды и внутренние ресурсы организации на основе методов стратегического анализа;</w:t>
            </w:r>
          </w:p>
          <w:p w:rsidR="005E01E5" w:rsidRDefault="005E01E5" w:rsidP="00636178">
            <w:pPr>
              <w:tabs>
                <w:tab w:val="left" w:pos="851"/>
              </w:tabs>
              <w:jc w:val="both"/>
            </w:pPr>
            <w:r>
              <w:t>- разрабатывать стратегические направления развития организации.</w:t>
            </w:r>
          </w:p>
          <w:p w:rsidR="005E01E5" w:rsidRDefault="005E01E5" w:rsidP="00636178">
            <w:pPr>
              <w:tabs>
                <w:tab w:val="left" w:pos="851"/>
              </w:tabs>
              <w:jc w:val="both"/>
              <w:rPr>
                <w:b/>
              </w:rPr>
            </w:pPr>
            <w:r w:rsidRPr="00881869">
              <w:rPr>
                <w:b/>
              </w:rPr>
              <w:t>Владе</w:t>
            </w:r>
            <w:r>
              <w:rPr>
                <w:b/>
              </w:rPr>
              <w:t>ет</w:t>
            </w:r>
            <w:r w:rsidRPr="00881869">
              <w:rPr>
                <w:b/>
              </w:rPr>
              <w:t xml:space="preserve">: </w:t>
            </w:r>
          </w:p>
          <w:p w:rsidR="005E01E5" w:rsidRDefault="005E01E5" w:rsidP="00636178">
            <w:pPr>
              <w:tabs>
                <w:tab w:val="left" w:pos="851"/>
              </w:tabs>
              <w:jc w:val="both"/>
            </w:pPr>
            <w:r>
              <w:t>-</w:t>
            </w:r>
            <w:r w:rsidRPr="005F7335">
              <w:t xml:space="preserve">способностью разработать </w:t>
            </w:r>
            <w:r>
              <w:t xml:space="preserve">бизнес-стратегии </w:t>
            </w:r>
            <w:r w:rsidRPr="005F7335">
              <w:t>на основе комплексного анализа рынка</w:t>
            </w:r>
            <w:r>
              <w:t>, оценки конкурентной среды и поведения потребителей;</w:t>
            </w:r>
          </w:p>
          <w:p w:rsidR="005E01E5" w:rsidRPr="005F7335" w:rsidRDefault="005E01E5" w:rsidP="00374DC5">
            <w:pPr>
              <w:tabs>
                <w:tab w:val="left" w:pos="851"/>
              </w:tabs>
              <w:jc w:val="both"/>
              <w:rPr>
                <w:sz w:val="28"/>
              </w:rPr>
            </w:pPr>
            <w:r>
              <w:t xml:space="preserve">- способностью </w:t>
            </w:r>
            <w:r w:rsidRPr="00881869">
              <w:t xml:space="preserve">планировать и осуществлять </w:t>
            </w:r>
            <w:r>
              <w:t>управленческие воздействия в процессе достижения стратегических целей.</w:t>
            </w:r>
          </w:p>
        </w:tc>
      </w:tr>
    </w:tbl>
    <w:p w:rsidR="005E01E5" w:rsidRPr="001615E8" w:rsidRDefault="005E01E5" w:rsidP="00E67765">
      <w:pPr>
        <w:tabs>
          <w:tab w:val="left" w:pos="6131"/>
        </w:tabs>
        <w:autoSpaceDE w:val="0"/>
        <w:autoSpaceDN w:val="0"/>
        <w:adjustRightInd w:val="0"/>
        <w:ind w:left="142"/>
        <w:jc w:val="both"/>
        <w:rPr>
          <w:b/>
          <w:bCs/>
          <w:iCs/>
        </w:rPr>
      </w:pPr>
    </w:p>
    <w:p w:rsidR="005E01E5" w:rsidRPr="00DC11F5" w:rsidRDefault="005E01E5" w:rsidP="001C5440">
      <w:pPr>
        <w:pStyle w:val="ListParagraph"/>
        <w:numPr>
          <w:ilvl w:val="0"/>
          <w:numId w:val="2"/>
        </w:numPr>
        <w:jc w:val="both"/>
        <w:rPr>
          <w:b/>
          <w:i/>
        </w:rPr>
      </w:pPr>
      <w:r w:rsidRPr="00DC11F5">
        <w:rPr>
          <w:b/>
          <w:i/>
        </w:rPr>
        <w:t>Место дисциплины (модуля) в структуре образовательной программы</w:t>
      </w:r>
    </w:p>
    <w:p w:rsidR="005E01E5" w:rsidRDefault="005E01E5" w:rsidP="003E69BB">
      <w:pPr>
        <w:ind w:firstLine="709"/>
        <w:jc w:val="both"/>
      </w:pPr>
    </w:p>
    <w:p w:rsidR="005E01E5" w:rsidRDefault="005E01E5" w:rsidP="003E69BB">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5E01E5" w:rsidRPr="006237AC" w:rsidRDefault="005E01E5" w:rsidP="003E69BB">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5E01E5" w:rsidRPr="00DC11F5" w:rsidRDefault="005E01E5" w:rsidP="003E69BB">
      <w:pPr>
        <w:ind w:firstLine="709"/>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организационно-управленческий, предпринимательский.</w:t>
      </w:r>
    </w:p>
    <w:p w:rsidR="005E01E5" w:rsidRPr="00DC11F5" w:rsidRDefault="005E01E5" w:rsidP="003E69BB">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5E01E5" w:rsidRPr="00DC11F5" w:rsidRDefault="005E01E5" w:rsidP="00E8101E">
      <w:pPr>
        <w:pStyle w:val="3"/>
        <w:shd w:val="clear" w:color="auto" w:fill="auto"/>
        <w:spacing w:line="240" w:lineRule="auto"/>
        <w:ind w:firstLine="720"/>
        <w:jc w:val="both"/>
        <w:rPr>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1423"/>
        <w:gridCol w:w="1868"/>
        <w:gridCol w:w="1959"/>
        <w:gridCol w:w="4668"/>
      </w:tblGrid>
      <w:tr w:rsidR="005E01E5" w:rsidRPr="00DC11F5" w:rsidTr="00E81561">
        <w:tc>
          <w:tcPr>
            <w:tcW w:w="1423" w:type="dxa"/>
          </w:tcPr>
          <w:p w:rsidR="005E01E5" w:rsidRPr="00DC11F5" w:rsidRDefault="005E01E5" w:rsidP="00637074">
            <w:pPr>
              <w:suppressAutoHyphens/>
              <w:jc w:val="both"/>
            </w:pPr>
            <w:r w:rsidRPr="00DC11F5">
              <w:t>Код компетенции</w:t>
            </w:r>
          </w:p>
        </w:tc>
        <w:tc>
          <w:tcPr>
            <w:tcW w:w="1868" w:type="dxa"/>
          </w:tcPr>
          <w:p w:rsidR="005E01E5" w:rsidRPr="00DC11F5" w:rsidRDefault="005E01E5" w:rsidP="00637074">
            <w:pPr>
              <w:suppressAutoHyphens/>
              <w:jc w:val="both"/>
            </w:pPr>
            <w:r w:rsidRPr="00DC11F5">
              <w:t>Предшествующие дисциплины</w:t>
            </w:r>
          </w:p>
        </w:tc>
        <w:tc>
          <w:tcPr>
            <w:tcW w:w="1959" w:type="dxa"/>
          </w:tcPr>
          <w:p w:rsidR="005E01E5" w:rsidRPr="00DC11F5" w:rsidRDefault="005E01E5" w:rsidP="00637074">
            <w:pPr>
              <w:suppressAutoHyphens/>
              <w:jc w:val="both"/>
            </w:pPr>
            <w:r w:rsidRPr="00DC11F5">
              <w:t>Параллельно осваиваемые</w:t>
            </w:r>
          </w:p>
        </w:tc>
        <w:tc>
          <w:tcPr>
            <w:tcW w:w="4668" w:type="dxa"/>
          </w:tcPr>
          <w:p w:rsidR="005E01E5" w:rsidRPr="00DC11F5" w:rsidRDefault="005E01E5" w:rsidP="00637074">
            <w:pPr>
              <w:suppressAutoHyphens/>
              <w:jc w:val="both"/>
            </w:pPr>
            <w:r w:rsidRPr="00DC11F5">
              <w:t>Последующие дисциплины</w:t>
            </w:r>
          </w:p>
        </w:tc>
      </w:tr>
      <w:tr w:rsidR="005E01E5" w:rsidRPr="00DC11F5" w:rsidTr="003E69BB">
        <w:tc>
          <w:tcPr>
            <w:tcW w:w="1423" w:type="dxa"/>
          </w:tcPr>
          <w:p w:rsidR="005E01E5" w:rsidRPr="00DC11F5" w:rsidRDefault="005E01E5" w:rsidP="00637074">
            <w:pPr>
              <w:suppressAutoHyphens/>
              <w:jc w:val="both"/>
            </w:pPr>
            <w:r>
              <w:t>ОП</w:t>
            </w:r>
            <w:r w:rsidRPr="00DC11F5">
              <w:t>К-</w:t>
            </w:r>
            <w:r>
              <w:t>1</w:t>
            </w:r>
          </w:p>
        </w:tc>
        <w:tc>
          <w:tcPr>
            <w:tcW w:w="1868" w:type="dxa"/>
          </w:tcPr>
          <w:p w:rsidR="005E01E5" w:rsidRPr="00E866AB" w:rsidRDefault="005E01E5" w:rsidP="00536167">
            <w:pPr>
              <w:suppressAutoHyphens/>
              <w:jc w:val="both"/>
            </w:pPr>
            <w:r w:rsidRPr="00E866AB">
              <w:t>-</w:t>
            </w:r>
          </w:p>
        </w:tc>
        <w:tc>
          <w:tcPr>
            <w:tcW w:w="1959" w:type="dxa"/>
          </w:tcPr>
          <w:p w:rsidR="005E01E5" w:rsidRPr="00E866AB" w:rsidRDefault="005E01E5" w:rsidP="008B3563">
            <w:pPr>
              <w:suppressAutoHyphens/>
              <w:jc w:val="both"/>
            </w:pPr>
            <w:r w:rsidRPr="00E866AB">
              <w:t>Экономика</w:t>
            </w:r>
            <w:r>
              <w:t>;</w:t>
            </w:r>
            <w:r w:rsidRPr="00E866AB">
              <w:t xml:space="preserve"> (микроэкономика, макроэкономика); Математика; </w:t>
            </w:r>
          </w:p>
          <w:p w:rsidR="005E01E5" w:rsidRPr="00E866AB" w:rsidRDefault="005E01E5" w:rsidP="008B3563">
            <w:pPr>
              <w:suppressAutoHyphens/>
              <w:jc w:val="both"/>
            </w:pPr>
          </w:p>
        </w:tc>
        <w:tc>
          <w:tcPr>
            <w:tcW w:w="4668" w:type="dxa"/>
          </w:tcPr>
          <w:p w:rsidR="005E01E5" w:rsidRDefault="005E01E5" w:rsidP="00C74A38">
            <w:pPr>
              <w:jc w:val="both"/>
            </w:pPr>
            <w:r w:rsidRPr="00E866AB">
              <w:t xml:space="preserve">Менеджмент организации; </w:t>
            </w:r>
          </w:p>
          <w:p w:rsidR="005E01E5" w:rsidRDefault="005E01E5" w:rsidP="00C74A38">
            <w:pPr>
              <w:jc w:val="both"/>
            </w:pPr>
            <w:r w:rsidRPr="00E866AB">
              <w:t xml:space="preserve">Финансовый и управленческий учет; </w:t>
            </w:r>
          </w:p>
          <w:p w:rsidR="005E01E5" w:rsidRDefault="005E01E5" w:rsidP="00C74A38">
            <w:pPr>
              <w:jc w:val="both"/>
            </w:pPr>
            <w:r w:rsidRPr="00E866AB">
              <w:t xml:space="preserve">Финансы и кредит; </w:t>
            </w:r>
          </w:p>
          <w:p w:rsidR="005E01E5" w:rsidRDefault="005E01E5" w:rsidP="00C74A38">
            <w:pPr>
              <w:jc w:val="both"/>
            </w:pPr>
            <w:r w:rsidRPr="00E866AB">
              <w:t>Экономика предприятия</w:t>
            </w:r>
            <w:r>
              <w:t xml:space="preserve"> (организации);</w:t>
            </w:r>
          </w:p>
          <w:p w:rsidR="005E01E5" w:rsidRDefault="005E01E5" w:rsidP="00C74A38">
            <w:pPr>
              <w:jc w:val="both"/>
            </w:pPr>
            <w:r w:rsidRPr="00E866AB">
              <w:t xml:space="preserve">Экономический анализ; </w:t>
            </w:r>
          </w:p>
          <w:p w:rsidR="005E01E5" w:rsidRDefault="005E01E5" w:rsidP="00C74A38">
            <w:pPr>
              <w:jc w:val="both"/>
            </w:pPr>
            <w:r w:rsidRPr="00E866AB">
              <w:t xml:space="preserve">Маркетинг; </w:t>
            </w:r>
          </w:p>
          <w:p w:rsidR="005E01E5" w:rsidRDefault="005E01E5" w:rsidP="00C74A38">
            <w:pPr>
              <w:jc w:val="both"/>
            </w:pPr>
            <w:r w:rsidRPr="000D33DE">
              <w:t>Ознакомительная практика</w:t>
            </w:r>
            <w:r>
              <w:t>;</w:t>
            </w:r>
          </w:p>
          <w:p w:rsidR="005E01E5" w:rsidRDefault="005E01E5" w:rsidP="00C74A38">
            <w:pPr>
              <w:jc w:val="both"/>
            </w:pPr>
            <w:r w:rsidRPr="00E866AB">
              <w:t>Налоги и налогообложение</w:t>
            </w:r>
            <w:r>
              <w:t>;</w:t>
            </w:r>
          </w:p>
          <w:p w:rsidR="005E01E5" w:rsidRDefault="005E01E5" w:rsidP="00E81561">
            <w:pPr>
              <w:autoSpaceDE w:val="0"/>
              <w:autoSpaceDN w:val="0"/>
              <w:adjustRightInd w:val="0"/>
            </w:pPr>
            <w:r w:rsidRPr="000D33DE">
              <w:t>Технологическая (проектно-технологическая) практика</w:t>
            </w:r>
            <w:r>
              <w:t>;</w:t>
            </w:r>
          </w:p>
          <w:p w:rsidR="005E01E5" w:rsidRPr="00E866AB" w:rsidRDefault="005E01E5" w:rsidP="00E81561">
            <w:pPr>
              <w:jc w:val="both"/>
            </w:pPr>
            <w:r w:rsidRPr="000D33DE">
              <w:t>Защита выпускной квалификационной работы, включая подготовку к процедуре защиты и процедуру защиты</w:t>
            </w:r>
            <w:r w:rsidRPr="005C23A3">
              <w:t>.</w:t>
            </w:r>
          </w:p>
        </w:tc>
      </w:tr>
      <w:tr w:rsidR="005E01E5" w:rsidRPr="00DC11F5" w:rsidTr="003E69BB">
        <w:tc>
          <w:tcPr>
            <w:tcW w:w="1423" w:type="dxa"/>
          </w:tcPr>
          <w:p w:rsidR="005E01E5" w:rsidRDefault="005E01E5" w:rsidP="0051144A">
            <w:pPr>
              <w:suppressAutoHyphens/>
              <w:jc w:val="both"/>
            </w:pPr>
            <w:r w:rsidRPr="00951693">
              <w:t>ОПК</w:t>
            </w:r>
            <w:r>
              <w:t>-3</w:t>
            </w:r>
          </w:p>
        </w:tc>
        <w:tc>
          <w:tcPr>
            <w:tcW w:w="1868" w:type="dxa"/>
          </w:tcPr>
          <w:p w:rsidR="005E01E5" w:rsidRPr="00E866AB" w:rsidRDefault="005E01E5" w:rsidP="00637074">
            <w:pPr>
              <w:suppressAutoHyphens/>
              <w:jc w:val="both"/>
            </w:pPr>
            <w:r w:rsidRPr="00E866AB">
              <w:t>-</w:t>
            </w:r>
          </w:p>
        </w:tc>
        <w:tc>
          <w:tcPr>
            <w:tcW w:w="1959" w:type="dxa"/>
          </w:tcPr>
          <w:p w:rsidR="005E01E5" w:rsidRPr="00E866AB" w:rsidRDefault="005E01E5" w:rsidP="00637074">
            <w:pPr>
              <w:suppressAutoHyphens/>
              <w:jc w:val="both"/>
            </w:pPr>
            <w:r w:rsidRPr="00E866AB">
              <w:t xml:space="preserve">Социально-экономическая география; </w:t>
            </w:r>
          </w:p>
          <w:p w:rsidR="005E01E5" w:rsidRPr="00E866AB" w:rsidRDefault="005E01E5" w:rsidP="00637074">
            <w:pPr>
              <w:suppressAutoHyphens/>
              <w:jc w:val="both"/>
            </w:pPr>
          </w:p>
        </w:tc>
        <w:tc>
          <w:tcPr>
            <w:tcW w:w="4668" w:type="dxa"/>
          </w:tcPr>
          <w:p w:rsidR="005E01E5" w:rsidRPr="00E866AB" w:rsidRDefault="005E01E5" w:rsidP="009A14FE">
            <w:pPr>
              <w:jc w:val="both"/>
            </w:pPr>
            <w:r w:rsidRPr="00E866AB">
              <w:t>Методы принятия управленческих решений; Основы социального государства</w:t>
            </w:r>
            <w:r>
              <w:t>;</w:t>
            </w:r>
          </w:p>
          <w:p w:rsidR="005E01E5" w:rsidRDefault="005E01E5" w:rsidP="00E81561">
            <w:pPr>
              <w:autoSpaceDE w:val="0"/>
              <w:autoSpaceDN w:val="0"/>
              <w:adjustRightInd w:val="0"/>
            </w:pPr>
            <w:r w:rsidRPr="000D33DE">
              <w:t>Технологическая (проектно-технологическая) практика</w:t>
            </w:r>
            <w:r>
              <w:t>;</w:t>
            </w:r>
          </w:p>
          <w:p w:rsidR="005E01E5" w:rsidRPr="00E866AB" w:rsidRDefault="005E01E5" w:rsidP="00E81561">
            <w:pPr>
              <w:jc w:val="both"/>
            </w:pPr>
            <w:r w:rsidRPr="000D33DE">
              <w:t>Защита выпускной квалификационной работы, включая подготовку к процедуре защиты и процедуру защиты</w:t>
            </w:r>
            <w:r w:rsidRPr="005C23A3">
              <w:t>.</w:t>
            </w:r>
          </w:p>
        </w:tc>
      </w:tr>
      <w:tr w:rsidR="005E01E5" w:rsidRPr="00DC11F5" w:rsidTr="003E69BB">
        <w:tc>
          <w:tcPr>
            <w:tcW w:w="1423" w:type="dxa"/>
          </w:tcPr>
          <w:p w:rsidR="005E01E5" w:rsidRPr="00951693" w:rsidRDefault="005E01E5" w:rsidP="0051144A">
            <w:pPr>
              <w:suppressAutoHyphens/>
              <w:jc w:val="both"/>
            </w:pPr>
            <w:r>
              <w:t>ПК-1</w:t>
            </w:r>
          </w:p>
        </w:tc>
        <w:tc>
          <w:tcPr>
            <w:tcW w:w="1868" w:type="dxa"/>
          </w:tcPr>
          <w:p w:rsidR="005E01E5" w:rsidRPr="00E866AB" w:rsidRDefault="005E01E5" w:rsidP="00637074">
            <w:pPr>
              <w:suppressAutoHyphens/>
              <w:jc w:val="both"/>
            </w:pPr>
            <w:r w:rsidRPr="00E866AB">
              <w:t>-</w:t>
            </w:r>
          </w:p>
        </w:tc>
        <w:tc>
          <w:tcPr>
            <w:tcW w:w="1959" w:type="dxa"/>
          </w:tcPr>
          <w:p w:rsidR="005E01E5" w:rsidRPr="00E866AB" w:rsidRDefault="005E01E5" w:rsidP="00637074">
            <w:pPr>
              <w:suppressAutoHyphens/>
              <w:jc w:val="both"/>
            </w:pPr>
            <w:r w:rsidRPr="00E866AB">
              <w:t>-</w:t>
            </w:r>
          </w:p>
        </w:tc>
        <w:tc>
          <w:tcPr>
            <w:tcW w:w="4668" w:type="dxa"/>
          </w:tcPr>
          <w:p w:rsidR="005E01E5" w:rsidRDefault="005E01E5" w:rsidP="00E866AB">
            <w:r w:rsidRPr="00E866AB">
              <w:t>Менеджмент организации;</w:t>
            </w:r>
          </w:p>
          <w:p w:rsidR="005E01E5" w:rsidRDefault="005E01E5" w:rsidP="00E866AB">
            <w:r w:rsidRPr="00E866AB">
              <w:t xml:space="preserve">Управление человеческими ресурсами; </w:t>
            </w:r>
          </w:p>
          <w:p w:rsidR="005E01E5" w:rsidRDefault="005E01E5" w:rsidP="00E866AB">
            <w:r w:rsidRPr="000D33DE">
              <w:t>Ознакомительная практика</w:t>
            </w:r>
            <w:r>
              <w:t>;</w:t>
            </w:r>
          </w:p>
          <w:p w:rsidR="005E01E5" w:rsidRDefault="005E01E5" w:rsidP="00E866AB">
            <w:r w:rsidRPr="00E866AB">
              <w:t xml:space="preserve">Теория лидерства; </w:t>
            </w:r>
          </w:p>
          <w:p w:rsidR="005E01E5" w:rsidRDefault="005E01E5" w:rsidP="00E866AB">
            <w:r w:rsidRPr="00E866AB">
              <w:t xml:space="preserve">Теория мотивации; </w:t>
            </w:r>
          </w:p>
          <w:p w:rsidR="005E01E5" w:rsidRDefault="005E01E5" w:rsidP="00E866AB">
            <w:r w:rsidRPr="00E866AB">
              <w:t xml:space="preserve">Корпоративное управление; </w:t>
            </w:r>
          </w:p>
          <w:p w:rsidR="005E01E5" w:rsidRDefault="005E01E5" w:rsidP="00E866AB">
            <w:r>
              <w:t>Т</w:t>
            </w:r>
            <w:r w:rsidRPr="00E866AB">
              <w:t>ренинг делового общения</w:t>
            </w:r>
            <w:r>
              <w:t>;</w:t>
            </w:r>
          </w:p>
          <w:p w:rsidR="005E01E5" w:rsidRDefault="005E01E5" w:rsidP="00E866AB">
            <w:r w:rsidRPr="000D33DE">
              <w:t>Организационно-управленческая практика</w:t>
            </w:r>
            <w:r>
              <w:t>;</w:t>
            </w:r>
          </w:p>
          <w:p w:rsidR="005E01E5" w:rsidRDefault="005E01E5" w:rsidP="00BE3456">
            <w:r w:rsidRPr="000D33DE">
              <w:t>Технологическая (проектно-технологическая) практика</w:t>
            </w:r>
            <w:r>
              <w:t>;</w:t>
            </w:r>
          </w:p>
          <w:p w:rsidR="005E01E5" w:rsidRDefault="005E01E5" w:rsidP="00BE3456">
            <w:r w:rsidRPr="000D33DE">
              <w:t>Преддипломная практика</w:t>
            </w:r>
            <w:r>
              <w:t>;</w:t>
            </w:r>
          </w:p>
          <w:p w:rsidR="005E01E5" w:rsidRPr="00E866AB" w:rsidRDefault="005E01E5" w:rsidP="00BE3456">
            <w:r w:rsidRPr="000D33DE">
              <w:t>Защита выпускной квалификационной работы, включая подготовку к процедуре защиты и процедуру защиты</w:t>
            </w:r>
            <w:r w:rsidRPr="005C23A3">
              <w:t>.</w:t>
            </w:r>
          </w:p>
        </w:tc>
      </w:tr>
      <w:tr w:rsidR="005E01E5" w:rsidRPr="00DC11F5" w:rsidTr="00E81561">
        <w:tc>
          <w:tcPr>
            <w:tcW w:w="1423" w:type="dxa"/>
          </w:tcPr>
          <w:p w:rsidR="005E01E5" w:rsidRDefault="005E01E5" w:rsidP="00F81851">
            <w:pPr>
              <w:suppressAutoHyphens/>
              <w:jc w:val="both"/>
            </w:pPr>
            <w:r>
              <w:t>ПК-3</w:t>
            </w:r>
          </w:p>
        </w:tc>
        <w:tc>
          <w:tcPr>
            <w:tcW w:w="1868" w:type="dxa"/>
          </w:tcPr>
          <w:p w:rsidR="005E01E5" w:rsidRPr="00E866AB" w:rsidRDefault="005E01E5" w:rsidP="009A14FE">
            <w:pPr>
              <w:suppressAutoHyphens/>
              <w:jc w:val="both"/>
            </w:pPr>
            <w:r w:rsidRPr="00E866AB">
              <w:t>-</w:t>
            </w:r>
          </w:p>
        </w:tc>
        <w:tc>
          <w:tcPr>
            <w:tcW w:w="1959" w:type="dxa"/>
          </w:tcPr>
          <w:p w:rsidR="005E01E5" w:rsidRPr="00E866AB" w:rsidRDefault="005E01E5" w:rsidP="009A14FE">
            <w:pPr>
              <w:suppressAutoHyphens/>
              <w:jc w:val="both"/>
            </w:pPr>
            <w:r w:rsidRPr="00E866AB">
              <w:t>-</w:t>
            </w:r>
          </w:p>
        </w:tc>
        <w:tc>
          <w:tcPr>
            <w:tcW w:w="4668" w:type="dxa"/>
          </w:tcPr>
          <w:p w:rsidR="005E01E5" w:rsidRDefault="005E01E5" w:rsidP="00BE3456">
            <w:r w:rsidRPr="00E866AB">
              <w:t xml:space="preserve">Менеджмент организации; </w:t>
            </w:r>
          </w:p>
          <w:p w:rsidR="005E01E5" w:rsidRDefault="005E01E5" w:rsidP="00BE3456">
            <w:r w:rsidRPr="00E866AB">
              <w:t xml:space="preserve">Маркетинг; </w:t>
            </w:r>
          </w:p>
          <w:p w:rsidR="005E01E5" w:rsidRDefault="005E01E5" w:rsidP="00BE3456">
            <w:r w:rsidRPr="00E866AB">
              <w:t>Стратегический менеджмент;</w:t>
            </w:r>
          </w:p>
          <w:p w:rsidR="005E01E5" w:rsidRDefault="005E01E5" w:rsidP="00BE3456">
            <w:r w:rsidRPr="00E866AB">
              <w:t xml:space="preserve">Управление качеством; </w:t>
            </w:r>
          </w:p>
          <w:p w:rsidR="005E01E5" w:rsidRPr="00E866AB" w:rsidRDefault="005E01E5" w:rsidP="00BE3456">
            <w:r w:rsidRPr="00E866AB">
              <w:t xml:space="preserve">Управление коммерческой деятельностью;Корпоративное управление; </w:t>
            </w:r>
          </w:p>
          <w:p w:rsidR="005E01E5" w:rsidRDefault="005E01E5" w:rsidP="00BE3456">
            <w:r w:rsidRPr="00E866AB">
              <w:t>Управление внешнеэкономической деятельностью</w:t>
            </w:r>
            <w:r>
              <w:t>;</w:t>
            </w:r>
          </w:p>
          <w:p w:rsidR="005E01E5" w:rsidRDefault="005E01E5" w:rsidP="00BE3456">
            <w:r w:rsidRPr="000D33DE">
              <w:t>Технологическая (проектно-технологическая) практика</w:t>
            </w:r>
            <w:r>
              <w:t>;</w:t>
            </w:r>
          </w:p>
          <w:p w:rsidR="005E01E5" w:rsidRDefault="005E01E5" w:rsidP="00BE3456">
            <w:r w:rsidRPr="000D33DE">
              <w:t>Преддипломная практика</w:t>
            </w:r>
            <w:r>
              <w:t>;</w:t>
            </w:r>
          </w:p>
          <w:p w:rsidR="005E01E5" w:rsidRPr="00E866AB" w:rsidRDefault="005E01E5" w:rsidP="00BE3456">
            <w:r w:rsidRPr="000D33DE">
              <w:t>Защита выпускной квалификационной работы, включая подготовку к процедуре защиты и процедуру защиты</w:t>
            </w:r>
            <w:r w:rsidRPr="00E866AB">
              <w:t>.</w:t>
            </w:r>
          </w:p>
        </w:tc>
      </w:tr>
    </w:tbl>
    <w:p w:rsidR="005E01E5" w:rsidRPr="00DC11F5" w:rsidRDefault="005E01E5" w:rsidP="00E8101E">
      <w:pPr>
        <w:suppressAutoHyphens/>
        <w:ind w:firstLine="709"/>
        <w:jc w:val="both"/>
        <w:rPr>
          <w:highlight w:val="yellow"/>
        </w:rPr>
      </w:pPr>
    </w:p>
    <w:p w:rsidR="005E01E5" w:rsidRPr="00671313" w:rsidRDefault="005E01E5" w:rsidP="00E80F41">
      <w:pPr>
        <w:suppressAutoHyphens/>
        <w:ind w:firstLine="709"/>
        <w:jc w:val="both"/>
      </w:pPr>
      <w:r w:rsidRPr="00E80F41">
        <w:t xml:space="preserve">Дисциплина частично реализуется в форме практической подготовки. Практическая подготовка организуется путем проведения/выполнения </w:t>
      </w:r>
      <w:r w:rsidRPr="00671313">
        <w:t>практических занятий, решением задач, проектных заданий. Содержание заданий должно соответствовать направленности (профилю) программы.</w:t>
      </w:r>
    </w:p>
    <w:p w:rsidR="005E01E5" w:rsidRPr="002900BE" w:rsidRDefault="005E01E5" w:rsidP="006B2812">
      <w:pPr>
        <w:suppressAutoHyphens/>
        <w:ind w:firstLine="709"/>
        <w:jc w:val="both"/>
        <w:rPr>
          <w:highlight w:val="green"/>
        </w:rPr>
      </w:pPr>
      <w:r w:rsidRPr="006B2812">
        <w:t>Дисциплина в рамках воспитательной работы направлена на формирование у обучающихся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t>.</w:t>
      </w:r>
    </w:p>
    <w:p w:rsidR="005E01E5" w:rsidRPr="00DC11F5" w:rsidRDefault="005E01E5"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5E01E5" w:rsidRDefault="005E01E5" w:rsidP="00E8101E">
      <w:pPr>
        <w:suppressAutoHyphens/>
        <w:ind w:firstLine="709"/>
        <w:jc w:val="both"/>
        <w:rPr>
          <w:highlight w:val="yellow"/>
        </w:rPr>
      </w:pPr>
    </w:p>
    <w:p w:rsidR="005E01E5" w:rsidRDefault="005E01E5" w:rsidP="00E8101E">
      <w:pPr>
        <w:suppressAutoHyphens/>
        <w:ind w:firstLine="709"/>
        <w:jc w:val="both"/>
        <w:rPr>
          <w:highlight w:val="yellow"/>
        </w:rPr>
      </w:pPr>
    </w:p>
    <w:p w:rsidR="005E01E5" w:rsidRDefault="005E01E5" w:rsidP="00E8101E">
      <w:pPr>
        <w:suppressAutoHyphens/>
        <w:ind w:firstLine="709"/>
        <w:jc w:val="both"/>
        <w:rPr>
          <w:highlight w:val="yellow"/>
        </w:rPr>
      </w:pPr>
    </w:p>
    <w:p w:rsidR="005E01E5" w:rsidRPr="00DC11F5" w:rsidRDefault="005E01E5" w:rsidP="00E8101E">
      <w:pPr>
        <w:suppressAutoHyphens/>
        <w:ind w:firstLine="709"/>
        <w:jc w:val="both"/>
        <w:rPr>
          <w:highlight w:val="yellow"/>
        </w:rPr>
      </w:pPr>
    </w:p>
    <w:p w:rsidR="005E01E5" w:rsidRDefault="005E01E5" w:rsidP="00034A75">
      <w:pPr>
        <w:pStyle w:val="ListParagraph"/>
        <w:numPr>
          <w:ilvl w:val="0"/>
          <w:numId w:val="2"/>
        </w:numPr>
        <w:jc w:val="both"/>
        <w:rPr>
          <w:b/>
          <w:i/>
        </w:rPr>
      </w:pPr>
      <w:r w:rsidRPr="00DC11F5">
        <w:rPr>
          <w:b/>
          <w:i/>
        </w:rPr>
        <w:t>Объем дисциплины</w:t>
      </w:r>
    </w:p>
    <w:p w:rsidR="005E01E5" w:rsidRPr="00DC11F5" w:rsidRDefault="005E01E5" w:rsidP="000611F8">
      <w:pPr>
        <w:pStyle w:val="ListParagraph"/>
        <w:ind w:left="360"/>
        <w:jc w:val="both"/>
        <w:rPr>
          <w:b/>
          <w:i/>
        </w:rPr>
      </w:pPr>
    </w:p>
    <w:tbl>
      <w:tblPr>
        <w:tblW w:w="9540" w:type="dxa"/>
        <w:tblInd w:w="108" w:type="dxa"/>
        <w:tblLayout w:type="fixed"/>
        <w:tblCellMar>
          <w:left w:w="0" w:type="dxa"/>
          <w:right w:w="0" w:type="dxa"/>
        </w:tblCellMar>
        <w:tblLook w:val="0000"/>
      </w:tblPr>
      <w:tblGrid>
        <w:gridCol w:w="250"/>
        <w:gridCol w:w="5870"/>
        <w:gridCol w:w="1800"/>
        <w:gridCol w:w="1620"/>
      </w:tblGrid>
      <w:tr w:rsidR="005E01E5" w:rsidRPr="00DC11F5" w:rsidTr="00BE3456">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E01E5" w:rsidRPr="00DC11F5" w:rsidRDefault="005E01E5"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E01E5" w:rsidRPr="00DC11F5" w:rsidRDefault="005E01E5" w:rsidP="00637074">
            <w:pPr>
              <w:jc w:val="center"/>
              <w:rPr>
                <w:lang w:val="en-US"/>
              </w:rPr>
            </w:pPr>
            <w:r w:rsidRPr="00DC11F5">
              <w:rPr>
                <w:b/>
                <w:bCs/>
                <w:i/>
                <w:iCs/>
              </w:rPr>
              <w:t>Формы обучения</w:t>
            </w:r>
          </w:p>
        </w:tc>
      </w:tr>
      <w:tr w:rsidR="005E01E5" w:rsidRPr="00DC11F5" w:rsidTr="00BE3456">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E01E5" w:rsidRPr="00DC11F5" w:rsidRDefault="005E01E5"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E01E5" w:rsidRPr="00DC11F5" w:rsidRDefault="005E01E5"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E01E5" w:rsidRPr="00DC11F5" w:rsidRDefault="005E01E5" w:rsidP="00BE3456">
            <w:pPr>
              <w:jc w:val="center"/>
              <w:rPr>
                <w:lang w:val="en-US"/>
              </w:rPr>
            </w:pPr>
            <w:r>
              <w:rPr>
                <w:b/>
                <w:bCs/>
                <w:i/>
                <w:iCs/>
              </w:rPr>
              <w:t>Очно-з</w:t>
            </w:r>
            <w:r w:rsidRPr="00DC11F5">
              <w:rPr>
                <w:b/>
                <w:bCs/>
                <w:i/>
                <w:iCs/>
              </w:rPr>
              <w:t>аочная</w:t>
            </w:r>
          </w:p>
        </w:tc>
      </w:tr>
      <w:tr w:rsidR="005E01E5" w:rsidRPr="00DC11F5" w:rsidTr="00BE345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E01E5" w:rsidRPr="00DC11F5" w:rsidRDefault="005E01E5"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E01E5" w:rsidRPr="00DC11F5" w:rsidRDefault="005E01E5" w:rsidP="0051144A">
            <w:pPr>
              <w:jc w:val="center"/>
              <w:rPr>
                <w:lang w:val="en-US"/>
              </w:rPr>
            </w:pPr>
            <w:r>
              <w:rPr>
                <w:color w:val="000000"/>
              </w:rPr>
              <w:t>10/360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E01E5" w:rsidRPr="00AB3D06" w:rsidRDefault="005E01E5" w:rsidP="00E713DB">
            <w:pPr>
              <w:jc w:val="center"/>
            </w:pPr>
            <w:r w:rsidRPr="00AB3D06">
              <w:t>10/360</w:t>
            </w:r>
          </w:p>
        </w:tc>
      </w:tr>
      <w:tr w:rsidR="005E01E5" w:rsidRPr="00DC11F5" w:rsidTr="00BE345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E01E5" w:rsidRPr="00DC11F5" w:rsidRDefault="005E01E5" w:rsidP="00006E94">
            <w:pPr>
              <w:jc w:val="both"/>
              <w:rPr>
                <w:b/>
                <w:bCs/>
              </w:rPr>
            </w:pPr>
            <w:r w:rsidRPr="00DC11F5">
              <w:rPr>
                <w:b/>
                <w:bCs/>
              </w:rPr>
              <w:t>Семестр</w:t>
            </w:r>
            <w:r>
              <w:rPr>
                <w:b/>
                <w:bCs/>
              </w:rPr>
              <w:t>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E01E5" w:rsidRPr="00DC11F5" w:rsidRDefault="005E01E5" w:rsidP="000F0A9C">
            <w:pPr>
              <w:jc w:val="center"/>
              <w:rPr>
                <w:color w:val="000000"/>
              </w:rPr>
            </w:pPr>
            <w:r>
              <w:rPr>
                <w:color w:val="000000"/>
              </w:rPr>
              <w:t>1/2 (</w:t>
            </w:r>
            <w:r>
              <w:t>180/180)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E01E5" w:rsidRDefault="005E01E5" w:rsidP="00E713DB">
            <w:pPr>
              <w:jc w:val="center"/>
            </w:pPr>
            <w:r w:rsidRPr="00AB3D06">
              <w:t>1/2 (</w:t>
            </w:r>
            <w:r>
              <w:t>216</w:t>
            </w:r>
            <w:r w:rsidRPr="00AB3D06">
              <w:t>/</w:t>
            </w:r>
            <w:r>
              <w:t>144</w:t>
            </w:r>
            <w:r w:rsidRPr="00AB3D06">
              <w:t>)</w:t>
            </w:r>
          </w:p>
        </w:tc>
      </w:tr>
      <w:tr w:rsidR="005E01E5" w:rsidRPr="00DC11F5" w:rsidTr="00BE345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E01E5" w:rsidRPr="00DC11F5" w:rsidRDefault="005E01E5"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E01E5" w:rsidRPr="00DC11F5" w:rsidRDefault="005E01E5"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E01E5" w:rsidRPr="00DC11F5" w:rsidRDefault="005E01E5" w:rsidP="00637074">
            <w:pPr>
              <w:jc w:val="center"/>
            </w:pPr>
          </w:p>
        </w:tc>
      </w:tr>
      <w:tr w:rsidR="005E01E5" w:rsidRPr="00DC11F5" w:rsidTr="00BE3456">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E01E5" w:rsidRPr="00DC11F5" w:rsidRDefault="005E01E5"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E01E5" w:rsidRPr="000A5A62" w:rsidRDefault="005E01E5"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E01E5" w:rsidRPr="00DC11F5" w:rsidRDefault="005E01E5" w:rsidP="000F0A9C">
            <w:pPr>
              <w:jc w:val="center"/>
              <w:rPr>
                <w:lang w:val="en-US"/>
              </w:rPr>
            </w:pPr>
            <w:r>
              <w:t>36/20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E01E5" w:rsidRPr="00BE57FE" w:rsidRDefault="005E01E5" w:rsidP="00637074">
            <w:pPr>
              <w:jc w:val="center"/>
            </w:pPr>
            <w:r>
              <w:t>18/12</w:t>
            </w:r>
          </w:p>
        </w:tc>
      </w:tr>
      <w:tr w:rsidR="005E01E5" w:rsidRPr="00DC11F5" w:rsidTr="00BE3456">
        <w:trPr>
          <w:trHeight w:val="1"/>
        </w:trPr>
        <w:tc>
          <w:tcPr>
            <w:tcW w:w="250" w:type="dxa"/>
            <w:vMerge/>
            <w:tcBorders>
              <w:left w:val="single" w:sz="2" w:space="0" w:color="000000"/>
              <w:right w:val="single" w:sz="2" w:space="0" w:color="000000"/>
            </w:tcBorders>
            <w:shd w:val="clear" w:color="000000" w:fill="FFFFFF"/>
          </w:tcPr>
          <w:p w:rsidR="005E01E5" w:rsidRPr="00DC11F5" w:rsidRDefault="005E01E5"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E01E5" w:rsidRPr="00DC11F5" w:rsidRDefault="005E01E5" w:rsidP="00006E94">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E01E5" w:rsidRPr="00DC11F5" w:rsidRDefault="005E01E5" w:rsidP="00BE3456">
            <w:pPr>
              <w:jc w:val="center"/>
              <w:rPr>
                <w:lang w:val="en-US"/>
              </w:rPr>
            </w:pPr>
            <w:r>
              <w:t>34(</w:t>
            </w:r>
            <w:r>
              <w:rPr>
                <w:u w:val="single"/>
              </w:rPr>
              <w:t>6</w:t>
            </w:r>
            <w:r>
              <w:t>*)/40(</w:t>
            </w:r>
            <w:r>
              <w:rPr>
                <w:u w:val="single"/>
              </w:rPr>
              <w:t>8</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E01E5" w:rsidRPr="00BE57FE" w:rsidRDefault="005E01E5" w:rsidP="00EB153C">
            <w:pPr>
              <w:jc w:val="center"/>
            </w:pPr>
            <w:r>
              <w:t>18(</w:t>
            </w:r>
            <w:r>
              <w:rPr>
                <w:u w:val="single"/>
              </w:rPr>
              <w:t>3</w:t>
            </w:r>
            <w:r w:rsidRPr="00EB153C">
              <w:rPr>
                <w:u w:val="single"/>
              </w:rPr>
              <w:t>*</w:t>
            </w:r>
            <w:r>
              <w:t>)/30(</w:t>
            </w:r>
            <w:r w:rsidRPr="00EB153C">
              <w:rPr>
                <w:u w:val="single"/>
              </w:rPr>
              <w:t>6*</w:t>
            </w:r>
            <w:r>
              <w:t>)</w:t>
            </w:r>
          </w:p>
        </w:tc>
      </w:tr>
      <w:tr w:rsidR="005E01E5" w:rsidRPr="00DC11F5" w:rsidTr="00BE3456">
        <w:trPr>
          <w:trHeight w:val="1"/>
        </w:trPr>
        <w:tc>
          <w:tcPr>
            <w:tcW w:w="250" w:type="dxa"/>
            <w:vMerge/>
            <w:tcBorders>
              <w:left w:val="single" w:sz="2" w:space="0" w:color="000000"/>
              <w:right w:val="single" w:sz="2" w:space="0" w:color="000000"/>
            </w:tcBorders>
            <w:shd w:val="clear" w:color="000000" w:fill="FFFFFF"/>
          </w:tcPr>
          <w:p w:rsidR="005E01E5" w:rsidRPr="00DC11F5" w:rsidRDefault="005E01E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E01E5" w:rsidRPr="003F2293" w:rsidRDefault="005E01E5"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E01E5" w:rsidRPr="000A5A62" w:rsidRDefault="005E01E5"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E01E5" w:rsidRPr="000A5A62" w:rsidRDefault="005E01E5" w:rsidP="000A5A62">
            <w:pPr>
              <w:jc w:val="center"/>
            </w:pPr>
          </w:p>
        </w:tc>
      </w:tr>
      <w:tr w:rsidR="005E01E5" w:rsidRPr="00DC11F5" w:rsidTr="00BE3456">
        <w:trPr>
          <w:trHeight w:val="1"/>
        </w:trPr>
        <w:tc>
          <w:tcPr>
            <w:tcW w:w="250" w:type="dxa"/>
            <w:vMerge/>
            <w:tcBorders>
              <w:left w:val="single" w:sz="2" w:space="0" w:color="000000"/>
              <w:right w:val="single" w:sz="2" w:space="0" w:color="000000"/>
            </w:tcBorders>
            <w:shd w:val="clear" w:color="000000" w:fill="FFFFFF"/>
          </w:tcPr>
          <w:p w:rsidR="005E01E5" w:rsidRPr="00DC11F5" w:rsidRDefault="005E01E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E01E5" w:rsidRPr="00DC11F5" w:rsidRDefault="005E01E5"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E01E5" w:rsidRPr="00FD2413" w:rsidRDefault="005E01E5"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E01E5" w:rsidRPr="00271B4E" w:rsidRDefault="005E01E5" w:rsidP="00EF4800">
            <w:pPr>
              <w:jc w:val="center"/>
            </w:pPr>
            <w:r w:rsidRPr="00271B4E">
              <w:t>-/2</w:t>
            </w:r>
          </w:p>
        </w:tc>
      </w:tr>
      <w:tr w:rsidR="005E01E5" w:rsidRPr="00DC11F5" w:rsidTr="00BE3456">
        <w:trPr>
          <w:trHeight w:val="1"/>
        </w:trPr>
        <w:tc>
          <w:tcPr>
            <w:tcW w:w="250" w:type="dxa"/>
            <w:vMerge/>
            <w:tcBorders>
              <w:left w:val="single" w:sz="2" w:space="0" w:color="000000"/>
              <w:right w:val="single" w:sz="2" w:space="0" w:color="000000"/>
            </w:tcBorders>
            <w:shd w:val="clear" w:color="000000" w:fill="FFFFFF"/>
          </w:tcPr>
          <w:p w:rsidR="005E01E5" w:rsidRPr="00DC11F5" w:rsidRDefault="005E01E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E01E5" w:rsidRDefault="005E01E5"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E01E5" w:rsidRDefault="005E01E5" w:rsidP="000A5A62">
            <w:pPr>
              <w:jc w:val="center"/>
            </w:pPr>
            <w: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E01E5" w:rsidRDefault="005E01E5" w:rsidP="00EF4800">
            <w:pPr>
              <w:jc w:val="center"/>
            </w:pPr>
            <w:r w:rsidRPr="00271B4E">
              <w:t>/1</w:t>
            </w:r>
          </w:p>
        </w:tc>
      </w:tr>
      <w:tr w:rsidR="005E01E5" w:rsidRPr="00DC11F5" w:rsidTr="00BE3456">
        <w:trPr>
          <w:trHeight w:val="1"/>
        </w:trPr>
        <w:tc>
          <w:tcPr>
            <w:tcW w:w="250" w:type="dxa"/>
            <w:vMerge/>
            <w:tcBorders>
              <w:left w:val="single" w:sz="2" w:space="0" w:color="000000"/>
              <w:right w:val="single" w:sz="2" w:space="0" w:color="000000"/>
            </w:tcBorders>
            <w:shd w:val="clear" w:color="000000" w:fill="FFFFFF"/>
          </w:tcPr>
          <w:p w:rsidR="005E01E5" w:rsidRPr="00DC11F5" w:rsidRDefault="005E01E5"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E01E5" w:rsidRPr="00DC11F5" w:rsidRDefault="005E01E5" w:rsidP="000F0A9C">
            <w:pPr>
              <w:jc w:val="both"/>
            </w:pPr>
            <w:r w:rsidRPr="00DC11F5">
              <w:t xml:space="preserve">Промежуточная аттестация: </w:t>
            </w:r>
            <w:r>
              <w:t xml:space="preserve">зачет /экзамен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E01E5" w:rsidRPr="00B13684" w:rsidRDefault="005E01E5" w:rsidP="00BE3456">
            <w:pPr>
              <w:jc w:val="center"/>
            </w:pPr>
            <w:r w:rsidRPr="00BE3456">
              <w:t>2/</w:t>
            </w:r>
            <w:r>
              <w:t>27(2/25)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E01E5" w:rsidRPr="00BE57FE" w:rsidRDefault="005E01E5" w:rsidP="000A5A62">
            <w:pPr>
              <w:jc w:val="center"/>
            </w:pPr>
            <w:r w:rsidRPr="00BE3456">
              <w:t>2/</w:t>
            </w:r>
            <w:r>
              <w:t xml:space="preserve"> 27(2/25)</w:t>
            </w:r>
          </w:p>
        </w:tc>
      </w:tr>
      <w:tr w:rsidR="005E01E5" w:rsidRPr="00DC11F5" w:rsidTr="00BE345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E01E5" w:rsidRPr="00DC11F5" w:rsidRDefault="005E01E5"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E01E5" w:rsidRPr="00DC11F5" w:rsidRDefault="005E01E5" w:rsidP="000F0A9C">
            <w:pPr>
              <w:jc w:val="center"/>
              <w:rPr>
                <w:lang w:val="en-US"/>
              </w:rPr>
            </w:pPr>
            <w:r>
              <w:t>108/90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E01E5" w:rsidRPr="00BE57FE" w:rsidRDefault="005E01E5" w:rsidP="000A5A62">
            <w:pPr>
              <w:jc w:val="center"/>
            </w:pPr>
            <w:r>
              <w:t>178/72</w:t>
            </w:r>
          </w:p>
        </w:tc>
      </w:tr>
    </w:tbl>
    <w:p w:rsidR="005E01E5" w:rsidRPr="00DC11F5" w:rsidRDefault="005E01E5" w:rsidP="001E43EC">
      <w:pPr>
        <w:ind w:left="360"/>
        <w:jc w:val="both"/>
      </w:pPr>
    </w:p>
    <w:p w:rsidR="005E01E5" w:rsidRPr="00DC11F5" w:rsidRDefault="005E01E5" w:rsidP="001C5440">
      <w:pPr>
        <w:pStyle w:val="ListParagraph"/>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E01E5" w:rsidRPr="00DC11F5" w:rsidRDefault="005E01E5" w:rsidP="00034A75">
      <w:pPr>
        <w:pStyle w:val="ListParagraph"/>
        <w:ind w:left="862"/>
        <w:rPr>
          <w:b/>
        </w:rPr>
      </w:pPr>
      <w:r w:rsidRPr="00DC11F5">
        <w:rPr>
          <w:b/>
        </w:rPr>
        <w:t>4.1Распределение часов по разделам/темам и видам работы</w:t>
      </w:r>
    </w:p>
    <w:p w:rsidR="005E01E5" w:rsidRDefault="005E01E5" w:rsidP="00034A75">
      <w:pPr>
        <w:pStyle w:val="ListParagraph"/>
        <w:ind w:left="1724"/>
        <w:jc w:val="both"/>
        <w:rPr>
          <w:b/>
        </w:rPr>
      </w:pPr>
      <w:r w:rsidRPr="00DC11F5">
        <w:rPr>
          <w:b/>
        </w:rPr>
        <w:t>4.1.1Очная форма обучения</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431"/>
        <w:gridCol w:w="131"/>
        <w:gridCol w:w="4830"/>
        <w:gridCol w:w="850"/>
        <w:gridCol w:w="851"/>
        <w:gridCol w:w="567"/>
        <w:gridCol w:w="1984"/>
      </w:tblGrid>
      <w:tr w:rsidR="005E01E5" w:rsidRPr="00DC11F5" w:rsidTr="00157DFA">
        <w:tc>
          <w:tcPr>
            <w:tcW w:w="431" w:type="dxa"/>
            <w:vMerge w:val="restart"/>
          </w:tcPr>
          <w:p w:rsidR="005E01E5" w:rsidRPr="00D67324" w:rsidRDefault="005E01E5" w:rsidP="00827C0C">
            <w:pPr>
              <w:jc w:val="center"/>
              <w:rPr>
                <w:b/>
              </w:rPr>
            </w:pPr>
          </w:p>
          <w:p w:rsidR="005E01E5" w:rsidRPr="00D67324" w:rsidRDefault="005E01E5" w:rsidP="00827C0C">
            <w:pPr>
              <w:jc w:val="center"/>
              <w:rPr>
                <w:b/>
              </w:rPr>
            </w:pPr>
            <w:r w:rsidRPr="00D67324">
              <w:rPr>
                <w:b/>
              </w:rPr>
              <w:t>№ п/п</w:t>
            </w:r>
          </w:p>
        </w:tc>
        <w:tc>
          <w:tcPr>
            <w:tcW w:w="4961" w:type="dxa"/>
            <w:gridSpan w:val="2"/>
            <w:vMerge w:val="restart"/>
          </w:tcPr>
          <w:p w:rsidR="005E01E5" w:rsidRPr="00D67324" w:rsidRDefault="005E01E5" w:rsidP="00827C0C">
            <w:pPr>
              <w:jc w:val="center"/>
              <w:rPr>
                <w:b/>
              </w:rPr>
            </w:pPr>
          </w:p>
          <w:p w:rsidR="005E01E5" w:rsidRPr="00D67324" w:rsidRDefault="005E01E5" w:rsidP="00827C0C">
            <w:pPr>
              <w:jc w:val="center"/>
              <w:rPr>
                <w:b/>
              </w:rPr>
            </w:pPr>
            <w:r w:rsidRPr="00D67324">
              <w:rPr>
                <w:b/>
              </w:rPr>
              <w:t>Раздел/тема</w:t>
            </w:r>
          </w:p>
        </w:tc>
        <w:tc>
          <w:tcPr>
            <w:tcW w:w="4252" w:type="dxa"/>
            <w:gridSpan w:val="4"/>
          </w:tcPr>
          <w:p w:rsidR="005E01E5" w:rsidRPr="00D67324" w:rsidRDefault="005E01E5" w:rsidP="00827C0C">
            <w:pPr>
              <w:jc w:val="center"/>
              <w:rPr>
                <w:b/>
              </w:rPr>
            </w:pPr>
            <w:r w:rsidRPr="00D67324">
              <w:rPr>
                <w:b/>
              </w:rPr>
              <w:t>Виды учебной работы (в часах)</w:t>
            </w:r>
          </w:p>
        </w:tc>
      </w:tr>
      <w:tr w:rsidR="005E01E5" w:rsidRPr="00DC11F5" w:rsidTr="00157DFA">
        <w:tc>
          <w:tcPr>
            <w:tcW w:w="431" w:type="dxa"/>
            <w:vMerge/>
          </w:tcPr>
          <w:p w:rsidR="005E01E5" w:rsidRPr="00D67324" w:rsidRDefault="005E01E5" w:rsidP="00827C0C">
            <w:pPr>
              <w:jc w:val="center"/>
              <w:rPr>
                <w:b/>
              </w:rPr>
            </w:pPr>
          </w:p>
        </w:tc>
        <w:tc>
          <w:tcPr>
            <w:tcW w:w="4961" w:type="dxa"/>
            <w:gridSpan w:val="2"/>
            <w:vMerge/>
          </w:tcPr>
          <w:p w:rsidR="005E01E5" w:rsidRPr="00D67324" w:rsidRDefault="005E01E5" w:rsidP="00827C0C">
            <w:pPr>
              <w:jc w:val="center"/>
              <w:rPr>
                <w:b/>
              </w:rPr>
            </w:pPr>
          </w:p>
        </w:tc>
        <w:tc>
          <w:tcPr>
            <w:tcW w:w="2268" w:type="dxa"/>
            <w:gridSpan w:val="3"/>
          </w:tcPr>
          <w:p w:rsidR="005E01E5" w:rsidRPr="00D67324" w:rsidRDefault="005E01E5" w:rsidP="00827C0C">
            <w:pPr>
              <w:jc w:val="center"/>
              <w:rPr>
                <w:b/>
              </w:rPr>
            </w:pPr>
            <w:r w:rsidRPr="00D67324">
              <w:rPr>
                <w:b/>
              </w:rPr>
              <w:t>Аудиторная работа</w:t>
            </w:r>
          </w:p>
        </w:tc>
        <w:tc>
          <w:tcPr>
            <w:tcW w:w="1984" w:type="dxa"/>
            <w:vMerge w:val="restart"/>
          </w:tcPr>
          <w:p w:rsidR="005E01E5" w:rsidRPr="00D67324" w:rsidRDefault="005E01E5" w:rsidP="00827C0C">
            <w:pPr>
              <w:jc w:val="center"/>
              <w:rPr>
                <w:b/>
              </w:rPr>
            </w:pPr>
            <w:r w:rsidRPr="00D67324">
              <w:rPr>
                <w:b/>
              </w:rPr>
              <w:t>Самостоятельная работа</w:t>
            </w:r>
          </w:p>
        </w:tc>
      </w:tr>
      <w:tr w:rsidR="005E01E5" w:rsidRPr="00DC11F5" w:rsidTr="00157DFA">
        <w:tc>
          <w:tcPr>
            <w:tcW w:w="431" w:type="dxa"/>
            <w:vMerge/>
          </w:tcPr>
          <w:p w:rsidR="005E01E5" w:rsidRPr="00D67324" w:rsidRDefault="005E01E5" w:rsidP="00827C0C">
            <w:pPr>
              <w:jc w:val="both"/>
            </w:pPr>
          </w:p>
        </w:tc>
        <w:tc>
          <w:tcPr>
            <w:tcW w:w="4961" w:type="dxa"/>
            <w:gridSpan w:val="2"/>
            <w:vMerge/>
          </w:tcPr>
          <w:p w:rsidR="005E01E5" w:rsidRPr="00D67324" w:rsidRDefault="005E01E5" w:rsidP="00827C0C">
            <w:pPr>
              <w:jc w:val="both"/>
            </w:pPr>
          </w:p>
        </w:tc>
        <w:tc>
          <w:tcPr>
            <w:tcW w:w="850" w:type="dxa"/>
          </w:tcPr>
          <w:p w:rsidR="005E01E5" w:rsidRPr="00D67324" w:rsidRDefault="005E01E5" w:rsidP="00827C0C">
            <w:pPr>
              <w:jc w:val="center"/>
              <w:rPr>
                <w:b/>
              </w:rPr>
            </w:pPr>
            <w:r w:rsidRPr="00D67324">
              <w:rPr>
                <w:b/>
              </w:rPr>
              <w:t>ЛЗ</w:t>
            </w:r>
          </w:p>
        </w:tc>
        <w:tc>
          <w:tcPr>
            <w:tcW w:w="851" w:type="dxa"/>
          </w:tcPr>
          <w:p w:rsidR="005E01E5" w:rsidRPr="00D67324" w:rsidRDefault="005E01E5" w:rsidP="00827C0C">
            <w:pPr>
              <w:jc w:val="center"/>
              <w:rPr>
                <w:b/>
              </w:rPr>
            </w:pPr>
            <w:r w:rsidRPr="00D67324">
              <w:rPr>
                <w:b/>
              </w:rPr>
              <w:t>ПЗ</w:t>
            </w:r>
          </w:p>
        </w:tc>
        <w:tc>
          <w:tcPr>
            <w:tcW w:w="567" w:type="dxa"/>
          </w:tcPr>
          <w:p w:rsidR="005E01E5" w:rsidRPr="00D67324" w:rsidRDefault="005E01E5" w:rsidP="00827C0C">
            <w:pPr>
              <w:rPr>
                <w:b/>
              </w:rPr>
            </w:pPr>
            <w:r w:rsidRPr="00D67324">
              <w:rPr>
                <w:b/>
              </w:rPr>
              <w:t>ЛабЗ</w:t>
            </w:r>
          </w:p>
        </w:tc>
        <w:tc>
          <w:tcPr>
            <w:tcW w:w="1984" w:type="dxa"/>
            <w:vMerge/>
          </w:tcPr>
          <w:p w:rsidR="005E01E5" w:rsidRPr="00D67324" w:rsidRDefault="005E01E5" w:rsidP="00827C0C">
            <w:pPr>
              <w:jc w:val="both"/>
            </w:pPr>
          </w:p>
        </w:tc>
      </w:tr>
      <w:tr w:rsidR="005E01E5" w:rsidRPr="00DC11F5" w:rsidTr="00157DFA">
        <w:tc>
          <w:tcPr>
            <w:tcW w:w="9644" w:type="dxa"/>
            <w:gridSpan w:val="7"/>
          </w:tcPr>
          <w:p w:rsidR="005E01E5" w:rsidRPr="000C26B2" w:rsidRDefault="005E01E5" w:rsidP="00827C0C">
            <w:pPr>
              <w:jc w:val="center"/>
              <w:rPr>
                <w:b/>
              </w:rPr>
            </w:pPr>
            <w:r w:rsidRPr="000C26B2">
              <w:rPr>
                <w:b/>
              </w:rPr>
              <w:t>1 семестр</w:t>
            </w:r>
          </w:p>
        </w:tc>
      </w:tr>
      <w:tr w:rsidR="005E01E5" w:rsidRPr="00DC11F5" w:rsidTr="00157DFA">
        <w:trPr>
          <w:trHeight w:hRule="exact" w:val="340"/>
        </w:trPr>
        <w:tc>
          <w:tcPr>
            <w:tcW w:w="431" w:type="dxa"/>
          </w:tcPr>
          <w:p w:rsidR="005E01E5" w:rsidRPr="00D67324" w:rsidRDefault="005E01E5" w:rsidP="00827C0C">
            <w:pPr>
              <w:pStyle w:val="ListParagraph"/>
              <w:ind w:left="0"/>
            </w:pPr>
            <w:r w:rsidRPr="00D67324">
              <w:t>1</w:t>
            </w:r>
          </w:p>
        </w:tc>
        <w:tc>
          <w:tcPr>
            <w:tcW w:w="4961" w:type="dxa"/>
            <w:gridSpan w:val="2"/>
          </w:tcPr>
          <w:p w:rsidR="005E01E5" w:rsidRPr="00EA65F8" w:rsidRDefault="005E01E5" w:rsidP="00827C0C">
            <w:pPr>
              <w:pStyle w:val="FootnoteText"/>
              <w:jc w:val="both"/>
              <w:rPr>
                <w:spacing w:val="2"/>
                <w:sz w:val="24"/>
                <w:szCs w:val="24"/>
              </w:rPr>
            </w:pPr>
            <w:r w:rsidRPr="00EA65F8">
              <w:rPr>
                <w:sz w:val="24"/>
                <w:szCs w:val="24"/>
              </w:rPr>
              <w:t>Сущность управления и менеджмента</w:t>
            </w:r>
          </w:p>
        </w:tc>
        <w:tc>
          <w:tcPr>
            <w:tcW w:w="850" w:type="dxa"/>
          </w:tcPr>
          <w:p w:rsidR="005E01E5" w:rsidRPr="00D67324" w:rsidRDefault="005E01E5" w:rsidP="00827C0C">
            <w:pPr>
              <w:jc w:val="center"/>
            </w:pPr>
            <w:r>
              <w:t>2</w:t>
            </w:r>
          </w:p>
          <w:p w:rsidR="005E01E5" w:rsidRPr="00D67324" w:rsidRDefault="005E01E5" w:rsidP="00827C0C">
            <w:pPr>
              <w:jc w:val="center"/>
            </w:pPr>
          </w:p>
        </w:tc>
        <w:tc>
          <w:tcPr>
            <w:tcW w:w="851" w:type="dxa"/>
          </w:tcPr>
          <w:p w:rsidR="005E01E5" w:rsidRPr="00D67324" w:rsidRDefault="005E01E5" w:rsidP="00827C0C">
            <w:pPr>
              <w:jc w:val="center"/>
            </w:pPr>
            <w:r>
              <w:t>2</w:t>
            </w:r>
          </w:p>
        </w:tc>
        <w:tc>
          <w:tcPr>
            <w:tcW w:w="567" w:type="dxa"/>
          </w:tcPr>
          <w:p w:rsidR="005E01E5" w:rsidRPr="00D67324" w:rsidRDefault="005E01E5" w:rsidP="00827C0C">
            <w:pPr>
              <w:jc w:val="center"/>
            </w:pPr>
          </w:p>
        </w:tc>
        <w:tc>
          <w:tcPr>
            <w:tcW w:w="1984" w:type="dxa"/>
          </w:tcPr>
          <w:p w:rsidR="005E01E5" w:rsidRPr="00D67324" w:rsidRDefault="005E01E5" w:rsidP="00827C0C">
            <w:pPr>
              <w:jc w:val="center"/>
            </w:pPr>
            <w:r>
              <w:t>10</w:t>
            </w:r>
          </w:p>
        </w:tc>
      </w:tr>
      <w:tr w:rsidR="005E01E5" w:rsidRPr="00DC11F5" w:rsidTr="00157DFA">
        <w:trPr>
          <w:trHeight w:hRule="exact" w:val="340"/>
        </w:trPr>
        <w:tc>
          <w:tcPr>
            <w:tcW w:w="431" w:type="dxa"/>
          </w:tcPr>
          <w:p w:rsidR="005E01E5" w:rsidRPr="00D67324" w:rsidRDefault="005E01E5" w:rsidP="00827C0C">
            <w:pPr>
              <w:pStyle w:val="ListParagraph"/>
              <w:ind w:left="0"/>
            </w:pPr>
            <w:r w:rsidRPr="00D67324">
              <w:t>2</w:t>
            </w:r>
          </w:p>
        </w:tc>
        <w:tc>
          <w:tcPr>
            <w:tcW w:w="4961" w:type="dxa"/>
            <w:gridSpan w:val="2"/>
          </w:tcPr>
          <w:p w:rsidR="005E01E5" w:rsidRPr="00EA65F8" w:rsidRDefault="005E01E5" w:rsidP="00827C0C">
            <w:pPr>
              <w:jc w:val="both"/>
            </w:pPr>
            <w:r w:rsidRPr="00EA65F8">
              <w:t>Значение менеджмента</w:t>
            </w:r>
          </w:p>
        </w:tc>
        <w:tc>
          <w:tcPr>
            <w:tcW w:w="850" w:type="dxa"/>
          </w:tcPr>
          <w:p w:rsidR="005E01E5" w:rsidRPr="00D67324" w:rsidRDefault="005E01E5" w:rsidP="00827C0C">
            <w:pPr>
              <w:jc w:val="center"/>
            </w:pPr>
            <w:r>
              <w:t>2</w:t>
            </w:r>
          </w:p>
        </w:tc>
        <w:tc>
          <w:tcPr>
            <w:tcW w:w="851" w:type="dxa"/>
          </w:tcPr>
          <w:p w:rsidR="005E01E5" w:rsidRPr="00D67324" w:rsidRDefault="005E01E5" w:rsidP="00827C0C">
            <w:pPr>
              <w:jc w:val="center"/>
            </w:pPr>
            <w:r>
              <w:t>2</w:t>
            </w:r>
          </w:p>
        </w:tc>
        <w:tc>
          <w:tcPr>
            <w:tcW w:w="567" w:type="dxa"/>
          </w:tcPr>
          <w:p w:rsidR="005E01E5" w:rsidRPr="00D67324" w:rsidRDefault="005E01E5" w:rsidP="00827C0C">
            <w:pPr>
              <w:jc w:val="center"/>
            </w:pPr>
          </w:p>
        </w:tc>
        <w:tc>
          <w:tcPr>
            <w:tcW w:w="1984" w:type="dxa"/>
          </w:tcPr>
          <w:p w:rsidR="005E01E5" w:rsidRPr="00D67324" w:rsidRDefault="005E01E5" w:rsidP="00827C0C">
            <w:pPr>
              <w:jc w:val="center"/>
            </w:pPr>
            <w:r w:rsidRPr="0082072B">
              <w:t>10</w:t>
            </w:r>
          </w:p>
        </w:tc>
      </w:tr>
      <w:tr w:rsidR="005E01E5" w:rsidRPr="00DC11F5" w:rsidTr="00157DFA">
        <w:tc>
          <w:tcPr>
            <w:tcW w:w="431" w:type="dxa"/>
          </w:tcPr>
          <w:p w:rsidR="005E01E5" w:rsidRPr="00D67324" w:rsidRDefault="005E01E5" w:rsidP="00827C0C">
            <w:pPr>
              <w:pStyle w:val="ListParagraph"/>
              <w:ind w:left="0"/>
            </w:pPr>
            <w:r w:rsidRPr="00D67324">
              <w:t>3</w:t>
            </w:r>
          </w:p>
        </w:tc>
        <w:tc>
          <w:tcPr>
            <w:tcW w:w="4961" w:type="dxa"/>
            <w:gridSpan w:val="2"/>
          </w:tcPr>
          <w:p w:rsidR="005E01E5" w:rsidRPr="00EA65F8" w:rsidRDefault="005E01E5" w:rsidP="00827C0C">
            <w:pPr>
              <w:jc w:val="both"/>
            </w:pPr>
            <w:r w:rsidRPr="00EA65F8">
              <w:t>Методологические основы управленческой науки</w:t>
            </w:r>
          </w:p>
        </w:tc>
        <w:tc>
          <w:tcPr>
            <w:tcW w:w="850" w:type="dxa"/>
          </w:tcPr>
          <w:p w:rsidR="005E01E5" w:rsidRPr="00D67324" w:rsidRDefault="005E01E5" w:rsidP="00827C0C">
            <w:pPr>
              <w:jc w:val="center"/>
            </w:pPr>
            <w:r>
              <w:t>2</w:t>
            </w:r>
          </w:p>
        </w:tc>
        <w:tc>
          <w:tcPr>
            <w:tcW w:w="851" w:type="dxa"/>
          </w:tcPr>
          <w:p w:rsidR="005E01E5" w:rsidRPr="00D67324" w:rsidRDefault="005E01E5" w:rsidP="00827C0C">
            <w:pPr>
              <w:jc w:val="center"/>
            </w:pPr>
            <w:r>
              <w:t>2</w:t>
            </w:r>
          </w:p>
        </w:tc>
        <w:tc>
          <w:tcPr>
            <w:tcW w:w="567" w:type="dxa"/>
          </w:tcPr>
          <w:p w:rsidR="005E01E5" w:rsidRPr="00D67324" w:rsidRDefault="005E01E5" w:rsidP="00827C0C">
            <w:pPr>
              <w:jc w:val="center"/>
            </w:pPr>
          </w:p>
        </w:tc>
        <w:tc>
          <w:tcPr>
            <w:tcW w:w="1984" w:type="dxa"/>
          </w:tcPr>
          <w:p w:rsidR="005E01E5" w:rsidRPr="00D67324" w:rsidRDefault="005E01E5" w:rsidP="00827C0C">
            <w:pPr>
              <w:jc w:val="center"/>
            </w:pPr>
            <w:r w:rsidRPr="0082072B">
              <w:t>10</w:t>
            </w:r>
          </w:p>
        </w:tc>
      </w:tr>
      <w:tr w:rsidR="005E01E5" w:rsidRPr="00DC11F5" w:rsidTr="00157DFA">
        <w:trPr>
          <w:trHeight w:hRule="exact" w:val="340"/>
        </w:trPr>
        <w:tc>
          <w:tcPr>
            <w:tcW w:w="431" w:type="dxa"/>
          </w:tcPr>
          <w:p w:rsidR="005E01E5" w:rsidRPr="00D67324" w:rsidRDefault="005E01E5" w:rsidP="00827C0C">
            <w:pPr>
              <w:pStyle w:val="ListParagraph"/>
              <w:ind w:left="0"/>
            </w:pPr>
            <w:r w:rsidRPr="00D67324">
              <w:t>4</w:t>
            </w:r>
          </w:p>
          <w:p w:rsidR="005E01E5" w:rsidRPr="00D67324" w:rsidRDefault="005E01E5" w:rsidP="00827C0C">
            <w:pPr>
              <w:pStyle w:val="ListParagraph"/>
              <w:ind w:left="0"/>
            </w:pPr>
          </w:p>
        </w:tc>
        <w:tc>
          <w:tcPr>
            <w:tcW w:w="4961" w:type="dxa"/>
            <w:gridSpan w:val="2"/>
          </w:tcPr>
          <w:p w:rsidR="005E01E5" w:rsidRPr="00EA65F8" w:rsidRDefault="005E01E5" w:rsidP="00827C0C">
            <w:pPr>
              <w:jc w:val="both"/>
            </w:pPr>
            <w:r w:rsidRPr="00EA65F8">
              <w:t>Эволюция управленческой мысли</w:t>
            </w:r>
          </w:p>
        </w:tc>
        <w:tc>
          <w:tcPr>
            <w:tcW w:w="850" w:type="dxa"/>
          </w:tcPr>
          <w:p w:rsidR="005E01E5" w:rsidRDefault="005E01E5" w:rsidP="00827C0C">
            <w:pPr>
              <w:jc w:val="center"/>
            </w:pPr>
            <w:r>
              <w:t>4</w:t>
            </w:r>
          </w:p>
        </w:tc>
        <w:tc>
          <w:tcPr>
            <w:tcW w:w="851" w:type="dxa"/>
          </w:tcPr>
          <w:p w:rsidR="005E01E5" w:rsidRPr="00D67324" w:rsidRDefault="005E01E5" w:rsidP="00827C0C">
            <w:pPr>
              <w:jc w:val="center"/>
            </w:pPr>
            <w:r>
              <w:t>4(4</w:t>
            </w:r>
            <w:r w:rsidRPr="00D11D37">
              <w:t>*</w:t>
            </w:r>
            <w:r>
              <w:t>)</w:t>
            </w:r>
          </w:p>
        </w:tc>
        <w:tc>
          <w:tcPr>
            <w:tcW w:w="567" w:type="dxa"/>
          </w:tcPr>
          <w:p w:rsidR="005E01E5" w:rsidRPr="00D67324" w:rsidRDefault="005E01E5" w:rsidP="00827C0C">
            <w:pPr>
              <w:jc w:val="center"/>
            </w:pPr>
          </w:p>
        </w:tc>
        <w:tc>
          <w:tcPr>
            <w:tcW w:w="1984" w:type="dxa"/>
          </w:tcPr>
          <w:p w:rsidR="005E01E5" w:rsidRPr="00D67324" w:rsidRDefault="005E01E5" w:rsidP="00827C0C">
            <w:pPr>
              <w:jc w:val="center"/>
            </w:pPr>
            <w:r w:rsidRPr="0082072B">
              <w:t>10</w:t>
            </w:r>
          </w:p>
        </w:tc>
      </w:tr>
      <w:tr w:rsidR="005E01E5" w:rsidRPr="00DC11F5" w:rsidTr="00157DFA">
        <w:trPr>
          <w:trHeight w:hRule="exact" w:val="340"/>
        </w:trPr>
        <w:tc>
          <w:tcPr>
            <w:tcW w:w="431" w:type="dxa"/>
          </w:tcPr>
          <w:p w:rsidR="005E01E5" w:rsidRPr="00D67324" w:rsidRDefault="005E01E5" w:rsidP="00827C0C">
            <w:pPr>
              <w:pStyle w:val="ListParagraph"/>
              <w:ind w:left="0"/>
            </w:pPr>
            <w:r>
              <w:t>5</w:t>
            </w:r>
          </w:p>
        </w:tc>
        <w:tc>
          <w:tcPr>
            <w:tcW w:w="4961" w:type="dxa"/>
            <w:gridSpan w:val="2"/>
          </w:tcPr>
          <w:p w:rsidR="005E01E5" w:rsidRPr="00EA65F8" w:rsidRDefault="005E01E5" w:rsidP="00827C0C">
            <w:pPr>
              <w:jc w:val="both"/>
            </w:pPr>
            <w:r w:rsidRPr="00EA65F8">
              <w:t>Методы</w:t>
            </w:r>
            <w:r>
              <w:t xml:space="preserve"> и функции</w:t>
            </w:r>
            <w:r w:rsidRPr="00EA65F8">
              <w:t xml:space="preserve"> управления</w:t>
            </w:r>
          </w:p>
        </w:tc>
        <w:tc>
          <w:tcPr>
            <w:tcW w:w="850" w:type="dxa"/>
          </w:tcPr>
          <w:p w:rsidR="005E01E5" w:rsidRPr="00D3076D" w:rsidRDefault="005E01E5" w:rsidP="00827C0C">
            <w:pPr>
              <w:jc w:val="center"/>
              <w:rPr>
                <w:b/>
              </w:rPr>
            </w:pPr>
            <w:r>
              <w:t>4</w:t>
            </w:r>
          </w:p>
        </w:tc>
        <w:tc>
          <w:tcPr>
            <w:tcW w:w="851" w:type="dxa"/>
          </w:tcPr>
          <w:p w:rsidR="005E01E5" w:rsidRPr="00D67324" w:rsidRDefault="005E01E5" w:rsidP="00827C0C">
            <w:pPr>
              <w:jc w:val="center"/>
            </w:pPr>
            <w:r>
              <w:t>4</w:t>
            </w:r>
            <w:r w:rsidRPr="00D11D37">
              <w:t>(</w:t>
            </w:r>
            <w:r>
              <w:t>2</w:t>
            </w:r>
            <w:r w:rsidRPr="00D11D37">
              <w:t>*)</w:t>
            </w:r>
          </w:p>
        </w:tc>
        <w:tc>
          <w:tcPr>
            <w:tcW w:w="567" w:type="dxa"/>
          </w:tcPr>
          <w:p w:rsidR="005E01E5" w:rsidRPr="00D67324" w:rsidRDefault="005E01E5" w:rsidP="00827C0C">
            <w:pPr>
              <w:jc w:val="center"/>
            </w:pPr>
          </w:p>
        </w:tc>
        <w:tc>
          <w:tcPr>
            <w:tcW w:w="1984" w:type="dxa"/>
          </w:tcPr>
          <w:p w:rsidR="005E01E5" w:rsidRPr="00D67324" w:rsidRDefault="005E01E5" w:rsidP="00827C0C">
            <w:pPr>
              <w:jc w:val="center"/>
            </w:pPr>
            <w:r w:rsidRPr="0082072B">
              <w:t>10</w:t>
            </w:r>
          </w:p>
        </w:tc>
      </w:tr>
      <w:tr w:rsidR="005E01E5" w:rsidRPr="00DC11F5" w:rsidTr="00157DFA">
        <w:trPr>
          <w:trHeight w:hRule="exact" w:val="340"/>
        </w:trPr>
        <w:tc>
          <w:tcPr>
            <w:tcW w:w="431" w:type="dxa"/>
          </w:tcPr>
          <w:p w:rsidR="005E01E5" w:rsidRDefault="005E01E5" w:rsidP="00827C0C">
            <w:pPr>
              <w:pStyle w:val="ListParagraph"/>
              <w:ind w:left="0"/>
            </w:pPr>
            <w:r>
              <w:t>6</w:t>
            </w:r>
          </w:p>
        </w:tc>
        <w:tc>
          <w:tcPr>
            <w:tcW w:w="4961" w:type="dxa"/>
            <w:gridSpan w:val="2"/>
          </w:tcPr>
          <w:p w:rsidR="005E01E5" w:rsidRPr="00EA65F8" w:rsidRDefault="005E01E5" w:rsidP="00827C0C">
            <w:pPr>
              <w:jc w:val="both"/>
            </w:pPr>
            <w:r w:rsidRPr="00EA65F8">
              <w:t>Процесс управления</w:t>
            </w:r>
          </w:p>
        </w:tc>
        <w:tc>
          <w:tcPr>
            <w:tcW w:w="850" w:type="dxa"/>
          </w:tcPr>
          <w:p w:rsidR="005E01E5" w:rsidRPr="00D3076D" w:rsidRDefault="005E01E5" w:rsidP="00827C0C">
            <w:pPr>
              <w:jc w:val="center"/>
            </w:pPr>
            <w:r w:rsidRPr="00D3076D">
              <w:t>4</w:t>
            </w:r>
          </w:p>
        </w:tc>
        <w:tc>
          <w:tcPr>
            <w:tcW w:w="851" w:type="dxa"/>
          </w:tcPr>
          <w:p w:rsidR="005E01E5" w:rsidRPr="00D67324" w:rsidRDefault="005E01E5" w:rsidP="00827C0C">
            <w:pPr>
              <w:jc w:val="center"/>
            </w:pPr>
            <w:r>
              <w:t>4</w:t>
            </w:r>
          </w:p>
        </w:tc>
        <w:tc>
          <w:tcPr>
            <w:tcW w:w="567" w:type="dxa"/>
          </w:tcPr>
          <w:p w:rsidR="005E01E5" w:rsidRPr="00D67324" w:rsidRDefault="005E01E5" w:rsidP="00827C0C">
            <w:pPr>
              <w:jc w:val="center"/>
            </w:pPr>
          </w:p>
        </w:tc>
        <w:tc>
          <w:tcPr>
            <w:tcW w:w="1984" w:type="dxa"/>
          </w:tcPr>
          <w:p w:rsidR="005E01E5" w:rsidRPr="00D67324" w:rsidRDefault="005E01E5" w:rsidP="00827C0C">
            <w:pPr>
              <w:jc w:val="center"/>
            </w:pPr>
            <w:r w:rsidRPr="0082072B">
              <w:t>10</w:t>
            </w:r>
          </w:p>
        </w:tc>
      </w:tr>
      <w:tr w:rsidR="005E01E5" w:rsidRPr="00DC11F5" w:rsidTr="00157DFA">
        <w:trPr>
          <w:trHeight w:hRule="exact" w:val="340"/>
        </w:trPr>
        <w:tc>
          <w:tcPr>
            <w:tcW w:w="431" w:type="dxa"/>
          </w:tcPr>
          <w:p w:rsidR="005E01E5" w:rsidRDefault="005E01E5" w:rsidP="00827C0C">
            <w:pPr>
              <w:pStyle w:val="ListParagraph"/>
              <w:ind w:left="0"/>
            </w:pPr>
            <w:r>
              <w:t>7</w:t>
            </w:r>
          </w:p>
        </w:tc>
        <w:tc>
          <w:tcPr>
            <w:tcW w:w="4961" w:type="dxa"/>
            <w:gridSpan w:val="2"/>
          </w:tcPr>
          <w:p w:rsidR="005E01E5" w:rsidRPr="00EA65F8" w:rsidRDefault="005E01E5" w:rsidP="00827C0C">
            <w:pPr>
              <w:jc w:val="both"/>
            </w:pPr>
            <w:r w:rsidRPr="00EA65F8">
              <w:t>Организация как объект управления</w:t>
            </w:r>
          </w:p>
        </w:tc>
        <w:tc>
          <w:tcPr>
            <w:tcW w:w="850" w:type="dxa"/>
          </w:tcPr>
          <w:p w:rsidR="005E01E5" w:rsidRPr="00D3076D" w:rsidRDefault="005E01E5" w:rsidP="00827C0C">
            <w:pPr>
              <w:jc w:val="center"/>
            </w:pPr>
            <w:r>
              <w:t>4</w:t>
            </w:r>
          </w:p>
        </w:tc>
        <w:tc>
          <w:tcPr>
            <w:tcW w:w="851" w:type="dxa"/>
          </w:tcPr>
          <w:p w:rsidR="005E01E5" w:rsidRPr="00D67324" w:rsidRDefault="005E01E5" w:rsidP="007F3898">
            <w:pPr>
              <w:jc w:val="center"/>
            </w:pPr>
            <w:r>
              <w:t>4</w:t>
            </w:r>
          </w:p>
        </w:tc>
        <w:tc>
          <w:tcPr>
            <w:tcW w:w="567" w:type="dxa"/>
          </w:tcPr>
          <w:p w:rsidR="005E01E5" w:rsidRPr="00D67324" w:rsidRDefault="005E01E5" w:rsidP="00827C0C">
            <w:pPr>
              <w:jc w:val="center"/>
            </w:pPr>
          </w:p>
        </w:tc>
        <w:tc>
          <w:tcPr>
            <w:tcW w:w="1984" w:type="dxa"/>
          </w:tcPr>
          <w:p w:rsidR="005E01E5" w:rsidRPr="00D67324" w:rsidRDefault="005E01E5" w:rsidP="00827C0C">
            <w:pPr>
              <w:jc w:val="center"/>
            </w:pPr>
            <w:r w:rsidRPr="0082072B">
              <w:t>10</w:t>
            </w:r>
          </w:p>
        </w:tc>
      </w:tr>
      <w:tr w:rsidR="005E01E5" w:rsidRPr="00DC11F5" w:rsidTr="00157DFA">
        <w:trPr>
          <w:trHeight w:hRule="exact" w:val="340"/>
        </w:trPr>
        <w:tc>
          <w:tcPr>
            <w:tcW w:w="431" w:type="dxa"/>
          </w:tcPr>
          <w:p w:rsidR="005E01E5" w:rsidRDefault="005E01E5" w:rsidP="00827C0C">
            <w:pPr>
              <w:pStyle w:val="ListParagraph"/>
              <w:ind w:left="0"/>
            </w:pPr>
            <w:r>
              <w:t>8</w:t>
            </w:r>
          </w:p>
        </w:tc>
        <w:tc>
          <w:tcPr>
            <w:tcW w:w="4961" w:type="dxa"/>
            <w:gridSpan w:val="2"/>
          </w:tcPr>
          <w:p w:rsidR="005E01E5" w:rsidRPr="00EA65F8" w:rsidRDefault="005E01E5" w:rsidP="00827C0C">
            <w:pPr>
              <w:jc w:val="both"/>
            </w:pPr>
            <w:r w:rsidRPr="00EA65F8">
              <w:t>Структура организации</w:t>
            </w:r>
          </w:p>
        </w:tc>
        <w:tc>
          <w:tcPr>
            <w:tcW w:w="850" w:type="dxa"/>
          </w:tcPr>
          <w:p w:rsidR="005E01E5" w:rsidRDefault="005E01E5" w:rsidP="00827C0C">
            <w:pPr>
              <w:jc w:val="center"/>
            </w:pPr>
            <w:r>
              <w:t>2</w:t>
            </w:r>
          </w:p>
        </w:tc>
        <w:tc>
          <w:tcPr>
            <w:tcW w:w="851" w:type="dxa"/>
          </w:tcPr>
          <w:p w:rsidR="005E01E5" w:rsidRDefault="005E01E5" w:rsidP="00827C0C">
            <w:pPr>
              <w:jc w:val="center"/>
            </w:pPr>
            <w:r>
              <w:t>2</w:t>
            </w:r>
          </w:p>
        </w:tc>
        <w:tc>
          <w:tcPr>
            <w:tcW w:w="567" w:type="dxa"/>
          </w:tcPr>
          <w:p w:rsidR="005E01E5" w:rsidRPr="00D67324" w:rsidRDefault="005E01E5" w:rsidP="00827C0C">
            <w:pPr>
              <w:jc w:val="center"/>
            </w:pPr>
          </w:p>
        </w:tc>
        <w:tc>
          <w:tcPr>
            <w:tcW w:w="1984" w:type="dxa"/>
          </w:tcPr>
          <w:p w:rsidR="005E01E5" w:rsidRDefault="005E01E5" w:rsidP="00827C0C">
            <w:pPr>
              <w:jc w:val="center"/>
            </w:pPr>
            <w:r w:rsidRPr="0082072B">
              <w:t>10</w:t>
            </w:r>
          </w:p>
        </w:tc>
      </w:tr>
      <w:tr w:rsidR="005E01E5" w:rsidRPr="00DC11F5" w:rsidTr="00157DFA">
        <w:trPr>
          <w:trHeight w:hRule="exact" w:val="340"/>
        </w:trPr>
        <w:tc>
          <w:tcPr>
            <w:tcW w:w="431" w:type="dxa"/>
          </w:tcPr>
          <w:p w:rsidR="005E01E5" w:rsidRDefault="005E01E5" w:rsidP="00827C0C">
            <w:pPr>
              <w:pStyle w:val="ListParagraph"/>
              <w:ind w:left="0"/>
            </w:pPr>
            <w:r>
              <w:t>9</w:t>
            </w:r>
          </w:p>
        </w:tc>
        <w:tc>
          <w:tcPr>
            <w:tcW w:w="4961" w:type="dxa"/>
            <w:gridSpan w:val="2"/>
          </w:tcPr>
          <w:p w:rsidR="005E01E5" w:rsidRPr="00EA65F8" w:rsidRDefault="005E01E5" w:rsidP="00827C0C">
            <w:pPr>
              <w:jc w:val="both"/>
            </w:pPr>
            <w:r w:rsidRPr="00EA65F8">
              <w:t>Организационная культура</w:t>
            </w:r>
          </w:p>
        </w:tc>
        <w:tc>
          <w:tcPr>
            <w:tcW w:w="850" w:type="dxa"/>
          </w:tcPr>
          <w:p w:rsidR="005E01E5" w:rsidRDefault="005E01E5" w:rsidP="00827C0C">
            <w:pPr>
              <w:jc w:val="center"/>
            </w:pPr>
            <w:r>
              <w:t>6</w:t>
            </w:r>
          </w:p>
        </w:tc>
        <w:tc>
          <w:tcPr>
            <w:tcW w:w="851" w:type="dxa"/>
          </w:tcPr>
          <w:p w:rsidR="005E01E5" w:rsidRDefault="005E01E5" w:rsidP="00161BE4">
            <w:pPr>
              <w:jc w:val="center"/>
            </w:pPr>
            <w:r>
              <w:t>6</w:t>
            </w:r>
          </w:p>
        </w:tc>
        <w:tc>
          <w:tcPr>
            <w:tcW w:w="567" w:type="dxa"/>
          </w:tcPr>
          <w:p w:rsidR="005E01E5" w:rsidRPr="00D67324" w:rsidRDefault="005E01E5" w:rsidP="00827C0C">
            <w:pPr>
              <w:jc w:val="center"/>
            </w:pPr>
          </w:p>
        </w:tc>
        <w:tc>
          <w:tcPr>
            <w:tcW w:w="1984" w:type="dxa"/>
          </w:tcPr>
          <w:p w:rsidR="005E01E5" w:rsidRDefault="005E01E5" w:rsidP="00827C0C">
            <w:pPr>
              <w:jc w:val="center"/>
            </w:pPr>
            <w:r w:rsidRPr="0082072B">
              <w:t>1</w:t>
            </w:r>
            <w:r>
              <w:t>8</w:t>
            </w:r>
          </w:p>
        </w:tc>
      </w:tr>
      <w:tr w:rsidR="005E01E5" w:rsidRPr="00DC11F5" w:rsidTr="00157DFA">
        <w:trPr>
          <w:trHeight w:val="544"/>
        </w:trPr>
        <w:tc>
          <w:tcPr>
            <w:tcW w:w="431" w:type="dxa"/>
          </w:tcPr>
          <w:p w:rsidR="005E01E5" w:rsidRDefault="005E01E5" w:rsidP="00827C0C">
            <w:pPr>
              <w:pStyle w:val="ListParagraph"/>
              <w:ind w:left="0"/>
            </w:pPr>
            <w:r>
              <w:t>10</w:t>
            </w:r>
          </w:p>
        </w:tc>
        <w:tc>
          <w:tcPr>
            <w:tcW w:w="4961" w:type="dxa"/>
            <w:gridSpan w:val="2"/>
          </w:tcPr>
          <w:p w:rsidR="005E01E5" w:rsidRPr="00EA65F8" w:rsidRDefault="005E01E5" w:rsidP="00827C0C">
            <w:r>
              <w:rPr>
                <w:bCs/>
              </w:rPr>
              <w:t>Сущность управленческого решения, п</w:t>
            </w:r>
            <w:r w:rsidRPr="00EA65F8">
              <w:t>роцесс и методы принятия управленческих решений</w:t>
            </w:r>
          </w:p>
        </w:tc>
        <w:tc>
          <w:tcPr>
            <w:tcW w:w="850" w:type="dxa"/>
          </w:tcPr>
          <w:p w:rsidR="005E01E5" w:rsidRDefault="005E01E5" w:rsidP="00827C0C">
            <w:pPr>
              <w:jc w:val="center"/>
            </w:pPr>
            <w:r>
              <w:t>6</w:t>
            </w:r>
          </w:p>
        </w:tc>
        <w:tc>
          <w:tcPr>
            <w:tcW w:w="851" w:type="dxa"/>
          </w:tcPr>
          <w:p w:rsidR="005E01E5" w:rsidRDefault="005E01E5" w:rsidP="00827C0C">
            <w:pPr>
              <w:jc w:val="center"/>
            </w:pPr>
            <w:r>
              <w:t>4</w:t>
            </w:r>
          </w:p>
        </w:tc>
        <w:tc>
          <w:tcPr>
            <w:tcW w:w="567" w:type="dxa"/>
          </w:tcPr>
          <w:p w:rsidR="005E01E5" w:rsidRPr="00D67324" w:rsidRDefault="005E01E5" w:rsidP="00827C0C">
            <w:pPr>
              <w:jc w:val="center"/>
            </w:pPr>
          </w:p>
        </w:tc>
        <w:tc>
          <w:tcPr>
            <w:tcW w:w="1984" w:type="dxa"/>
          </w:tcPr>
          <w:p w:rsidR="005E01E5" w:rsidRDefault="005E01E5" w:rsidP="00827C0C">
            <w:pPr>
              <w:jc w:val="center"/>
            </w:pPr>
            <w:r w:rsidRPr="0082072B">
              <w:t>10</w:t>
            </w:r>
          </w:p>
        </w:tc>
      </w:tr>
      <w:tr w:rsidR="005E01E5" w:rsidRPr="00DC11F5" w:rsidTr="00157DFA">
        <w:tc>
          <w:tcPr>
            <w:tcW w:w="562" w:type="dxa"/>
            <w:gridSpan w:val="2"/>
          </w:tcPr>
          <w:p w:rsidR="005E01E5" w:rsidRPr="00D67324" w:rsidRDefault="005E01E5" w:rsidP="00827C0C">
            <w:pPr>
              <w:pStyle w:val="ListParagraph"/>
              <w:ind w:left="0"/>
            </w:pPr>
          </w:p>
        </w:tc>
        <w:tc>
          <w:tcPr>
            <w:tcW w:w="4830" w:type="dxa"/>
          </w:tcPr>
          <w:p w:rsidR="005E01E5" w:rsidRPr="00D67324" w:rsidRDefault="005E01E5" w:rsidP="00827C0C">
            <w:r w:rsidRPr="00D67324">
              <w:t>Итого в 1 семестре</w:t>
            </w:r>
          </w:p>
        </w:tc>
        <w:tc>
          <w:tcPr>
            <w:tcW w:w="850" w:type="dxa"/>
          </w:tcPr>
          <w:p w:rsidR="005E01E5" w:rsidRPr="00D67324" w:rsidRDefault="005E01E5" w:rsidP="00827C0C">
            <w:pPr>
              <w:jc w:val="center"/>
            </w:pPr>
            <w:r>
              <w:t>36</w:t>
            </w:r>
          </w:p>
        </w:tc>
        <w:tc>
          <w:tcPr>
            <w:tcW w:w="851" w:type="dxa"/>
          </w:tcPr>
          <w:p w:rsidR="005E01E5" w:rsidRPr="00D67324" w:rsidRDefault="005E01E5" w:rsidP="00827C0C">
            <w:pPr>
              <w:jc w:val="center"/>
            </w:pPr>
            <w:r>
              <w:t>34</w:t>
            </w:r>
            <w:r w:rsidRPr="00D67324">
              <w:t>(</w:t>
            </w:r>
            <w:r>
              <w:t>6</w:t>
            </w:r>
            <w:r w:rsidRPr="00D67324">
              <w:t>*)</w:t>
            </w:r>
          </w:p>
        </w:tc>
        <w:tc>
          <w:tcPr>
            <w:tcW w:w="567" w:type="dxa"/>
          </w:tcPr>
          <w:p w:rsidR="005E01E5" w:rsidRPr="00D67324" w:rsidRDefault="005E01E5" w:rsidP="00827C0C">
            <w:pPr>
              <w:jc w:val="center"/>
            </w:pPr>
          </w:p>
        </w:tc>
        <w:tc>
          <w:tcPr>
            <w:tcW w:w="1984" w:type="dxa"/>
          </w:tcPr>
          <w:p w:rsidR="005E01E5" w:rsidRPr="00D67324" w:rsidRDefault="005E01E5" w:rsidP="00827C0C">
            <w:pPr>
              <w:jc w:val="center"/>
            </w:pPr>
            <w:r>
              <w:t>108</w:t>
            </w:r>
          </w:p>
        </w:tc>
      </w:tr>
      <w:tr w:rsidR="005E01E5" w:rsidRPr="00DC11F5" w:rsidTr="00157DFA">
        <w:tc>
          <w:tcPr>
            <w:tcW w:w="9644" w:type="dxa"/>
            <w:gridSpan w:val="7"/>
          </w:tcPr>
          <w:p w:rsidR="005E01E5" w:rsidRPr="000C26B2" w:rsidRDefault="005E01E5" w:rsidP="00827C0C">
            <w:pPr>
              <w:jc w:val="center"/>
              <w:rPr>
                <w:b/>
              </w:rPr>
            </w:pPr>
            <w:r w:rsidRPr="000C26B2">
              <w:rPr>
                <w:b/>
              </w:rPr>
              <w:t>2 семестр</w:t>
            </w:r>
          </w:p>
        </w:tc>
      </w:tr>
      <w:tr w:rsidR="005E01E5" w:rsidRPr="00DC11F5" w:rsidTr="00157DFA">
        <w:trPr>
          <w:trHeight w:hRule="exact" w:val="340"/>
        </w:trPr>
        <w:tc>
          <w:tcPr>
            <w:tcW w:w="431" w:type="dxa"/>
          </w:tcPr>
          <w:p w:rsidR="005E01E5" w:rsidRPr="00D67324" w:rsidRDefault="005E01E5" w:rsidP="00827C0C">
            <w:pPr>
              <w:jc w:val="both"/>
            </w:pPr>
            <w:r>
              <w:t>11</w:t>
            </w:r>
          </w:p>
          <w:p w:rsidR="005E01E5" w:rsidRPr="00D67324" w:rsidRDefault="005E01E5" w:rsidP="00827C0C">
            <w:pPr>
              <w:jc w:val="both"/>
            </w:pPr>
          </w:p>
        </w:tc>
        <w:tc>
          <w:tcPr>
            <w:tcW w:w="4961" w:type="dxa"/>
            <w:gridSpan w:val="2"/>
          </w:tcPr>
          <w:p w:rsidR="005E01E5" w:rsidRPr="00EA65F8" w:rsidRDefault="005E01E5" w:rsidP="00827C0C">
            <w:r>
              <w:t>Стратегический менеджмент</w:t>
            </w:r>
          </w:p>
        </w:tc>
        <w:tc>
          <w:tcPr>
            <w:tcW w:w="850" w:type="dxa"/>
          </w:tcPr>
          <w:p w:rsidR="005E01E5" w:rsidRPr="00D67324" w:rsidRDefault="005E01E5" w:rsidP="00827C0C">
            <w:pPr>
              <w:jc w:val="center"/>
            </w:pPr>
            <w:r>
              <w:t>2</w:t>
            </w:r>
          </w:p>
        </w:tc>
        <w:tc>
          <w:tcPr>
            <w:tcW w:w="851" w:type="dxa"/>
          </w:tcPr>
          <w:p w:rsidR="005E01E5" w:rsidRPr="00D67324" w:rsidRDefault="005E01E5" w:rsidP="00827C0C">
            <w:pPr>
              <w:jc w:val="center"/>
            </w:pPr>
            <w:r>
              <w:t>4</w:t>
            </w:r>
            <w:r w:rsidRPr="00FE6990">
              <w:t>(</w:t>
            </w:r>
            <w:r>
              <w:t>4</w:t>
            </w:r>
            <w:r w:rsidRPr="00FE6990">
              <w:t>*)</w:t>
            </w:r>
          </w:p>
        </w:tc>
        <w:tc>
          <w:tcPr>
            <w:tcW w:w="567" w:type="dxa"/>
          </w:tcPr>
          <w:p w:rsidR="005E01E5" w:rsidRPr="00D67324" w:rsidRDefault="005E01E5" w:rsidP="00827C0C">
            <w:pPr>
              <w:jc w:val="center"/>
            </w:pPr>
          </w:p>
        </w:tc>
        <w:tc>
          <w:tcPr>
            <w:tcW w:w="1984" w:type="dxa"/>
          </w:tcPr>
          <w:p w:rsidR="005E01E5" w:rsidRPr="00D67324" w:rsidRDefault="005E01E5" w:rsidP="00827C0C">
            <w:pPr>
              <w:jc w:val="center"/>
            </w:pPr>
            <w:r>
              <w:t>9</w:t>
            </w:r>
          </w:p>
        </w:tc>
      </w:tr>
      <w:tr w:rsidR="005E01E5" w:rsidRPr="00DC11F5" w:rsidTr="00157DFA">
        <w:trPr>
          <w:trHeight w:val="298"/>
        </w:trPr>
        <w:tc>
          <w:tcPr>
            <w:tcW w:w="431" w:type="dxa"/>
          </w:tcPr>
          <w:p w:rsidR="005E01E5" w:rsidRPr="00D67324" w:rsidRDefault="005E01E5" w:rsidP="00827C0C">
            <w:pPr>
              <w:jc w:val="both"/>
            </w:pPr>
            <w:r>
              <w:t>12</w:t>
            </w:r>
          </w:p>
        </w:tc>
        <w:tc>
          <w:tcPr>
            <w:tcW w:w="4961" w:type="dxa"/>
            <w:gridSpan w:val="2"/>
          </w:tcPr>
          <w:p w:rsidR="005E01E5" w:rsidRPr="00EA65F8" w:rsidRDefault="005E01E5" w:rsidP="00827C0C">
            <w:pPr>
              <w:jc w:val="both"/>
            </w:pPr>
            <w:r w:rsidRPr="00EA65F8">
              <w:t>Основы управления рисками</w:t>
            </w:r>
          </w:p>
        </w:tc>
        <w:tc>
          <w:tcPr>
            <w:tcW w:w="850" w:type="dxa"/>
          </w:tcPr>
          <w:p w:rsidR="005E01E5" w:rsidRPr="00D67324" w:rsidRDefault="005E01E5" w:rsidP="00827C0C">
            <w:pPr>
              <w:jc w:val="center"/>
            </w:pPr>
            <w:r>
              <w:t>2</w:t>
            </w:r>
          </w:p>
        </w:tc>
        <w:tc>
          <w:tcPr>
            <w:tcW w:w="851" w:type="dxa"/>
          </w:tcPr>
          <w:p w:rsidR="005E01E5" w:rsidRPr="00D67324" w:rsidRDefault="005E01E5" w:rsidP="00827C0C">
            <w:pPr>
              <w:jc w:val="center"/>
            </w:pPr>
            <w:r>
              <w:t>4</w:t>
            </w:r>
          </w:p>
        </w:tc>
        <w:tc>
          <w:tcPr>
            <w:tcW w:w="567" w:type="dxa"/>
          </w:tcPr>
          <w:p w:rsidR="005E01E5" w:rsidRPr="00D67324" w:rsidRDefault="005E01E5" w:rsidP="00827C0C">
            <w:pPr>
              <w:jc w:val="center"/>
            </w:pPr>
          </w:p>
        </w:tc>
        <w:tc>
          <w:tcPr>
            <w:tcW w:w="1984" w:type="dxa"/>
          </w:tcPr>
          <w:p w:rsidR="005E01E5" w:rsidRPr="00D67324" w:rsidRDefault="005E01E5" w:rsidP="00827C0C">
            <w:pPr>
              <w:jc w:val="center"/>
            </w:pPr>
            <w:r>
              <w:t>9</w:t>
            </w:r>
          </w:p>
        </w:tc>
      </w:tr>
      <w:tr w:rsidR="005E01E5" w:rsidRPr="00DC11F5" w:rsidTr="00157DFA">
        <w:trPr>
          <w:trHeight w:val="263"/>
        </w:trPr>
        <w:tc>
          <w:tcPr>
            <w:tcW w:w="431" w:type="dxa"/>
          </w:tcPr>
          <w:p w:rsidR="005E01E5" w:rsidRPr="00D67324" w:rsidRDefault="005E01E5" w:rsidP="00827C0C">
            <w:pPr>
              <w:jc w:val="both"/>
            </w:pPr>
            <w:r>
              <w:t>13</w:t>
            </w:r>
          </w:p>
        </w:tc>
        <w:tc>
          <w:tcPr>
            <w:tcW w:w="4961" w:type="dxa"/>
            <w:gridSpan w:val="2"/>
          </w:tcPr>
          <w:p w:rsidR="005E01E5" w:rsidRPr="00EA65F8" w:rsidRDefault="005E01E5" w:rsidP="00827C0C">
            <w:pPr>
              <w:jc w:val="both"/>
            </w:pPr>
            <w:r w:rsidRPr="00EA65F8">
              <w:t>Управление как процесс коммуникаций</w:t>
            </w:r>
          </w:p>
        </w:tc>
        <w:tc>
          <w:tcPr>
            <w:tcW w:w="850" w:type="dxa"/>
          </w:tcPr>
          <w:p w:rsidR="005E01E5" w:rsidRPr="00D67324" w:rsidRDefault="005E01E5" w:rsidP="00827C0C">
            <w:pPr>
              <w:jc w:val="center"/>
            </w:pPr>
            <w:r>
              <w:t>2</w:t>
            </w:r>
          </w:p>
        </w:tc>
        <w:tc>
          <w:tcPr>
            <w:tcW w:w="851" w:type="dxa"/>
          </w:tcPr>
          <w:p w:rsidR="005E01E5" w:rsidRPr="00D67324" w:rsidRDefault="005E01E5" w:rsidP="00827C0C">
            <w:pPr>
              <w:jc w:val="center"/>
            </w:pPr>
            <w:r>
              <w:t>4</w:t>
            </w:r>
          </w:p>
        </w:tc>
        <w:tc>
          <w:tcPr>
            <w:tcW w:w="567" w:type="dxa"/>
          </w:tcPr>
          <w:p w:rsidR="005E01E5" w:rsidRPr="00D67324" w:rsidRDefault="005E01E5" w:rsidP="00827C0C">
            <w:pPr>
              <w:jc w:val="center"/>
            </w:pPr>
          </w:p>
        </w:tc>
        <w:tc>
          <w:tcPr>
            <w:tcW w:w="1984" w:type="dxa"/>
          </w:tcPr>
          <w:p w:rsidR="005E01E5" w:rsidRPr="00D67324" w:rsidRDefault="005E01E5" w:rsidP="00827C0C">
            <w:pPr>
              <w:jc w:val="center"/>
            </w:pPr>
            <w:r>
              <w:t>9</w:t>
            </w:r>
          </w:p>
        </w:tc>
      </w:tr>
      <w:tr w:rsidR="005E01E5" w:rsidRPr="00DC11F5" w:rsidTr="00157DFA">
        <w:trPr>
          <w:trHeight w:val="263"/>
        </w:trPr>
        <w:tc>
          <w:tcPr>
            <w:tcW w:w="431" w:type="dxa"/>
          </w:tcPr>
          <w:p w:rsidR="005E01E5" w:rsidRPr="00D67324" w:rsidRDefault="005E01E5" w:rsidP="00827C0C">
            <w:pPr>
              <w:jc w:val="both"/>
            </w:pPr>
            <w:r>
              <w:t>14</w:t>
            </w:r>
          </w:p>
        </w:tc>
        <w:tc>
          <w:tcPr>
            <w:tcW w:w="4961" w:type="dxa"/>
            <w:gridSpan w:val="2"/>
          </w:tcPr>
          <w:p w:rsidR="005E01E5" w:rsidRPr="00EA65F8" w:rsidRDefault="005E01E5" w:rsidP="00827C0C">
            <w:pPr>
              <w:jc w:val="both"/>
            </w:pPr>
            <w:r w:rsidRPr="00EA65F8">
              <w:t>Групповая динамика</w:t>
            </w:r>
          </w:p>
        </w:tc>
        <w:tc>
          <w:tcPr>
            <w:tcW w:w="850" w:type="dxa"/>
          </w:tcPr>
          <w:p w:rsidR="005E01E5" w:rsidRPr="00D67324" w:rsidRDefault="005E01E5" w:rsidP="00827C0C">
            <w:pPr>
              <w:jc w:val="center"/>
            </w:pPr>
            <w:r>
              <w:t>2</w:t>
            </w:r>
          </w:p>
        </w:tc>
        <w:tc>
          <w:tcPr>
            <w:tcW w:w="851" w:type="dxa"/>
          </w:tcPr>
          <w:p w:rsidR="005E01E5" w:rsidRPr="00D67324" w:rsidRDefault="005E01E5" w:rsidP="00827C0C">
            <w:pPr>
              <w:jc w:val="center"/>
            </w:pPr>
            <w:r>
              <w:t>4</w:t>
            </w:r>
          </w:p>
        </w:tc>
        <w:tc>
          <w:tcPr>
            <w:tcW w:w="567" w:type="dxa"/>
          </w:tcPr>
          <w:p w:rsidR="005E01E5" w:rsidRPr="00D67324" w:rsidRDefault="005E01E5" w:rsidP="00827C0C">
            <w:pPr>
              <w:jc w:val="center"/>
            </w:pPr>
          </w:p>
        </w:tc>
        <w:tc>
          <w:tcPr>
            <w:tcW w:w="1984" w:type="dxa"/>
          </w:tcPr>
          <w:p w:rsidR="005E01E5" w:rsidRPr="00D67324" w:rsidRDefault="005E01E5" w:rsidP="00827C0C">
            <w:pPr>
              <w:jc w:val="center"/>
            </w:pPr>
            <w:r>
              <w:t>9</w:t>
            </w:r>
          </w:p>
        </w:tc>
      </w:tr>
      <w:tr w:rsidR="005E01E5" w:rsidRPr="00DC11F5" w:rsidTr="00157DFA">
        <w:trPr>
          <w:trHeight w:val="263"/>
        </w:trPr>
        <w:tc>
          <w:tcPr>
            <w:tcW w:w="431" w:type="dxa"/>
          </w:tcPr>
          <w:p w:rsidR="005E01E5" w:rsidRPr="00D67324" w:rsidRDefault="005E01E5" w:rsidP="00827C0C">
            <w:pPr>
              <w:jc w:val="both"/>
            </w:pPr>
            <w:r>
              <w:t>15</w:t>
            </w:r>
          </w:p>
        </w:tc>
        <w:tc>
          <w:tcPr>
            <w:tcW w:w="4961" w:type="dxa"/>
            <w:gridSpan w:val="2"/>
          </w:tcPr>
          <w:p w:rsidR="005E01E5" w:rsidRPr="00EA65F8" w:rsidRDefault="005E01E5" w:rsidP="00827C0C">
            <w:pPr>
              <w:jc w:val="both"/>
            </w:pPr>
            <w:r w:rsidRPr="00EA65F8">
              <w:t>Управление персоналом</w:t>
            </w:r>
          </w:p>
        </w:tc>
        <w:tc>
          <w:tcPr>
            <w:tcW w:w="850" w:type="dxa"/>
          </w:tcPr>
          <w:p w:rsidR="005E01E5" w:rsidRPr="00D67324" w:rsidRDefault="005E01E5" w:rsidP="00827C0C">
            <w:pPr>
              <w:jc w:val="center"/>
            </w:pPr>
            <w:r>
              <w:t>2</w:t>
            </w:r>
          </w:p>
        </w:tc>
        <w:tc>
          <w:tcPr>
            <w:tcW w:w="851" w:type="dxa"/>
          </w:tcPr>
          <w:p w:rsidR="005E01E5" w:rsidRPr="00D67324" w:rsidRDefault="005E01E5" w:rsidP="00827C0C">
            <w:pPr>
              <w:jc w:val="center"/>
            </w:pPr>
            <w:r>
              <w:t>4</w:t>
            </w:r>
          </w:p>
        </w:tc>
        <w:tc>
          <w:tcPr>
            <w:tcW w:w="567" w:type="dxa"/>
          </w:tcPr>
          <w:p w:rsidR="005E01E5" w:rsidRPr="00D67324" w:rsidRDefault="005E01E5" w:rsidP="00827C0C">
            <w:pPr>
              <w:jc w:val="center"/>
            </w:pPr>
          </w:p>
        </w:tc>
        <w:tc>
          <w:tcPr>
            <w:tcW w:w="1984" w:type="dxa"/>
          </w:tcPr>
          <w:p w:rsidR="005E01E5" w:rsidRPr="00D67324" w:rsidRDefault="005E01E5" w:rsidP="00827C0C">
            <w:pPr>
              <w:jc w:val="center"/>
            </w:pPr>
            <w:r>
              <w:t>9</w:t>
            </w:r>
          </w:p>
        </w:tc>
      </w:tr>
      <w:tr w:rsidR="005E01E5" w:rsidRPr="00DC11F5" w:rsidTr="00157DFA">
        <w:trPr>
          <w:trHeight w:val="263"/>
        </w:trPr>
        <w:tc>
          <w:tcPr>
            <w:tcW w:w="431" w:type="dxa"/>
          </w:tcPr>
          <w:p w:rsidR="005E01E5" w:rsidRDefault="005E01E5" w:rsidP="00827C0C">
            <w:pPr>
              <w:jc w:val="both"/>
            </w:pPr>
            <w:r>
              <w:t>16</w:t>
            </w:r>
          </w:p>
        </w:tc>
        <w:tc>
          <w:tcPr>
            <w:tcW w:w="4961" w:type="dxa"/>
            <w:gridSpan w:val="2"/>
          </w:tcPr>
          <w:p w:rsidR="005E01E5" w:rsidRPr="00EA65F8" w:rsidRDefault="005E01E5" w:rsidP="00827C0C">
            <w:pPr>
              <w:jc w:val="both"/>
            </w:pPr>
            <w:r w:rsidRPr="00EA65F8">
              <w:t>Внутриорганизационные конфликты</w:t>
            </w:r>
          </w:p>
        </w:tc>
        <w:tc>
          <w:tcPr>
            <w:tcW w:w="850" w:type="dxa"/>
          </w:tcPr>
          <w:p w:rsidR="005E01E5" w:rsidRPr="00D67324" w:rsidRDefault="005E01E5" w:rsidP="00827C0C">
            <w:pPr>
              <w:jc w:val="center"/>
            </w:pPr>
            <w:r>
              <w:t>2</w:t>
            </w:r>
          </w:p>
        </w:tc>
        <w:tc>
          <w:tcPr>
            <w:tcW w:w="851" w:type="dxa"/>
          </w:tcPr>
          <w:p w:rsidR="005E01E5" w:rsidRDefault="005E01E5" w:rsidP="00827C0C">
            <w:pPr>
              <w:jc w:val="center"/>
            </w:pPr>
            <w:r w:rsidRPr="001E554E">
              <w:t>4(4*)</w:t>
            </w:r>
          </w:p>
        </w:tc>
        <w:tc>
          <w:tcPr>
            <w:tcW w:w="567" w:type="dxa"/>
          </w:tcPr>
          <w:p w:rsidR="005E01E5" w:rsidRPr="00D67324" w:rsidRDefault="005E01E5" w:rsidP="00827C0C">
            <w:pPr>
              <w:jc w:val="center"/>
            </w:pPr>
          </w:p>
        </w:tc>
        <w:tc>
          <w:tcPr>
            <w:tcW w:w="1984" w:type="dxa"/>
          </w:tcPr>
          <w:p w:rsidR="005E01E5" w:rsidRPr="00D67324" w:rsidRDefault="005E01E5" w:rsidP="00827C0C">
            <w:pPr>
              <w:jc w:val="center"/>
            </w:pPr>
            <w:r>
              <w:t>9</w:t>
            </w:r>
          </w:p>
        </w:tc>
      </w:tr>
      <w:tr w:rsidR="005E01E5" w:rsidRPr="00DC11F5" w:rsidTr="00157DFA">
        <w:trPr>
          <w:trHeight w:val="263"/>
        </w:trPr>
        <w:tc>
          <w:tcPr>
            <w:tcW w:w="431" w:type="dxa"/>
          </w:tcPr>
          <w:p w:rsidR="005E01E5" w:rsidRPr="00D67324" w:rsidRDefault="005E01E5" w:rsidP="00827C0C">
            <w:pPr>
              <w:jc w:val="both"/>
            </w:pPr>
            <w:r>
              <w:t>17</w:t>
            </w:r>
          </w:p>
        </w:tc>
        <w:tc>
          <w:tcPr>
            <w:tcW w:w="4961" w:type="dxa"/>
            <w:gridSpan w:val="2"/>
          </w:tcPr>
          <w:p w:rsidR="005E01E5" w:rsidRPr="00EA65F8" w:rsidRDefault="005E01E5" w:rsidP="00827C0C">
            <w:pPr>
              <w:jc w:val="both"/>
            </w:pPr>
            <w:r w:rsidRPr="00EA65F8">
              <w:t>Руководство и лидерство</w:t>
            </w:r>
          </w:p>
        </w:tc>
        <w:tc>
          <w:tcPr>
            <w:tcW w:w="850" w:type="dxa"/>
          </w:tcPr>
          <w:p w:rsidR="005E01E5" w:rsidRPr="00D67324" w:rsidRDefault="005E01E5" w:rsidP="00827C0C">
            <w:pPr>
              <w:jc w:val="center"/>
            </w:pPr>
            <w:r>
              <w:t>2</w:t>
            </w:r>
          </w:p>
        </w:tc>
        <w:tc>
          <w:tcPr>
            <w:tcW w:w="851" w:type="dxa"/>
          </w:tcPr>
          <w:p w:rsidR="005E01E5" w:rsidRPr="00D67324" w:rsidRDefault="005E01E5" w:rsidP="00827C0C">
            <w:pPr>
              <w:jc w:val="center"/>
            </w:pPr>
            <w:r>
              <w:t>4</w:t>
            </w:r>
          </w:p>
        </w:tc>
        <w:tc>
          <w:tcPr>
            <w:tcW w:w="567" w:type="dxa"/>
          </w:tcPr>
          <w:p w:rsidR="005E01E5" w:rsidRPr="00D67324" w:rsidRDefault="005E01E5" w:rsidP="00827C0C">
            <w:pPr>
              <w:jc w:val="center"/>
            </w:pPr>
          </w:p>
        </w:tc>
        <w:tc>
          <w:tcPr>
            <w:tcW w:w="1984" w:type="dxa"/>
          </w:tcPr>
          <w:p w:rsidR="005E01E5" w:rsidRPr="00D67324" w:rsidRDefault="005E01E5" w:rsidP="00827C0C">
            <w:pPr>
              <w:jc w:val="center"/>
            </w:pPr>
            <w:r>
              <w:t>9</w:t>
            </w:r>
          </w:p>
        </w:tc>
      </w:tr>
      <w:tr w:rsidR="005E01E5" w:rsidRPr="00DC11F5" w:rsidTr="00157DFA">
        <w:trPr>
          <w:trHeight w:val="263"/>
        </w:trPr>
        <w:tc>
          <w:tcPr>
            <w:tcW w:w="431" w:type="dxa"/>
          </w:tcPr>
          <w:p w:rsidR="005E01E5" w:rsidRDefault="005E01E5" w:rsidP="00827C0C">
            <w:pPr>
              <w:jc w:val="both"/>
            </w:pPr>
            <w:r>
              <w:t>18</w:t>
            </w:r>
          </w:p>
        </w:tc>
        <w:tc>
          <w:tcPr>
            <w:tcW w:w="4961" w:type="dxa"/>
            <w:gridSpan w:val="2"/>
          </w:tcPr>
          <w:p w:rsidR="005E01E5" w:rsidRPr="00EA65F8" w:rsidRDefault="005E01E5" w:rsidP="00827C0C">
            <w:pPr>
              <w:jc w:val="both"/>
            </w:pPr>
            <w:r w:rsidRPr="00EA65F8">
              <w:t>Национальные модели менеджмента</w:t>
            </w:r>
          </w:p>
        </w:tc>
        <w:tc>
          <w:tcPr>
            <w:tcW w:w="850" w:type="dxa"/>
          </w:tcPr>
          <w:p w:rsidR="005E01E5" w:rsidRDefault="005E01E5" w:rsidP="00827C0C">
            <w:pPr>
              <w:jc w:val="center"/>
            </w:pPr>
            <w:r>
              <w:t>2</w:t>
            </w:r>
          </w:p>
        </w:tc>
        <w:tc>
          <w:tcPr>
            <w:tcW w:w="851" w:type="dxa"/>
          </w:tcPr>
          <w:p w:rsidR="005E01E5" w:rsidRDefault="005E01E5" w:rsidP="00827C0C">
            <w:pPr>
              <w:jc w:val="center"/>
            </w:pPr>
            <w:r>
              <w:t>4</w:t>
            </w:r>
          </w:p>
        </w:tc>
        <w:tc>
          <w:tcPr>
            <w:tcW w:w="567" w:type="dxa"/>
          </w:tcPr>
          <w:p w:rsidR="005E01E5" w:rsidRPr="00D67324" w:rsidRDefault="005E01E5" w:rsidP="00827C0C">
            <w:pPr>
              <w:jc w:val="center"/>
            </w:pPr>
          </w:p>
        </w:tc>
        <w:tc>
          <w:tcPr>
            <w:tcW w:w="1984" w:type="dxa"/>
          </w:tcPr>
          <w:p w:rsidR="005E01E5" w:rsidRDefault="005E01E5" w:rsidP="00827C0C">
            <w:pPr>
              <w:jc w:val="center"/>
            </w:pPr>
            <w:r>
              <w:t>9</w:t>
            </w:r>
          </w:p>
        </w:tc>
      </w:tr>
      <w:tr w:rsidR="005E01E5" w:rsidRPr="00DC11F5" w:rsidTr="00157DFA">
        <w:trPr>
          <w:trHeight w:val="263"/>
        </w:trPr>
        <w:tc>
          <w:tcPr>
            <w:tcW w:w="431" w:type="dxa"/>
          </w:tcPr>
          <w:p w:rsidR="005E01E5" w:rsidRDefault="005E01E5" w:rsidP="00827C0C">
            <w:pPr>
              <w:jc w:val="both"/>
            </w:pPr>
            <w:r>
              <w:t>19</w:t>
            </w:r>
          </w:p>
        </w:tc>
        <w:tc>
          <w:tcPr>
            <w:tcW w:w="4961" w:type="dxa"/>
            <w:gridSpan w:val="2"/>
          </w:tcPr>
          <w:p w:rsidR="005E01E5" w:rsidRPr="00EA65F8" w:rsidRDefault="005E01E5" w:rsidP="00827C0C">
            <w:pPr>
              <w:jc w:val="both"/>
            </w:pPr>
            <w:r w:rsidRPr="00EA65F8">
              <w:t>Технологии управления. Информационное обеспечение управления</w:t>
            </w:r>
          </w:p>
        </w:tc>
        <w:tc>
          <w:tcPr>
            <w:tcW w:w="850" w:type="dxa"/>
          </w:tcPr>
          <w:p w:rsidR="005E01E5" w:rsidRDefault="005E01E5" w:rsidP="00827C0C">
            <w:pPr>
              <w:jc w:val="center"/>
            </w:pPr>
            <w:r>
              <w:t>2</w:t>
            </w:r>
          </w:p>
        </w:tc>
        <w:tc>
          <w:tcPr>
            <w:tcW w:w="851" w:type="dxa"/>
          </w:tcPr>
          <w:p w:rsidR="005E01E5" w:rsidRDefault="005E01E5" w:rsidP="00827C0C">
            <w:pPr>
              <w:jc w:val="center"/>
            </w:pPr>
            <w:r>
              <w:t>4</w:t>
            </w:r>
          </w:p>
        </w:tc>
        <w:tc>
          <w:tcPr>
            <w:tcW w:w="567" w:type="dxa"/>
          </w:tcPr>
          <w:p w:rsidR="005E01E5" w:rsidRPr="00D67324" w:rsidRDefault="005E01E5" w:rsidP="00827C0C">
            <w:pPr>
              <w:jc w:val="center"/>
            </w:pPr>
          </w:p>
        </w:tc>
        <w:tc>
          <w:tcPr>
            <w:tcW w:w="1984" w:type="dxa"/>
          </w:tcPr>
          <w:p w:rsidR="005E01E5" w:rsidRDefault="005E01E5" w:rsidP="00827C0C">
            <w:pPr>
              <w:jc w:val="center"/>
            </w:pPr>
            <w:r>
              <w:t>9</w:t>
            </w:r>
          </w:p>
        </w:tc>
      </w:tr>
      <w:tr w:rsidR="005E01E5" w:rsidRPr="00DC11F5" w:rsidTr="00157DFA">
        <w:trPr>
          <w:trHeight w:val="263"/>
        </w:trPr>
        <w:tc>
          <w:tcPr>
            <w:tcW w:w="431" w:type="dxa"/>
          </w:tcPr>
          <w:p w:rsidR="005E01E5" w:rsidRDefault="005E01E5" w:rsidP="00827C0C">
            <w:pPr>
              <w:jc w:val="both"/>
            </w:pPr>
            <w:r>
              <w:t>20</w:t>
            </w:r>
          </w:p>
        </w:tc>
        <w:tc>
          <w:tcPr>
            <w:tcW w:w="4961" w:type="dxa"/>
            <w:gridSpan w:val="2"/>
          </w:tcPr>
          <w:p w:rsidR="005E01E5" w:rsidRPr="00EA65F8" w:rsidRDefault="005E01E5" w:rsidP="00827C0C">
            <w:pPr>
              <w:jc w:val="both"/>
            </w:pPr>
            <w:r>
              <w:t>Эффективность управления</w:t>
            </w:r>
          </w:p>
        </w:tc>
        <w:tc>
          <w:tcPr>
            <w:tcW w:w="850" w:type="dxa"/>
          </w:tcPr>
          <w:p w:rsidR="005E01E5" w:rsidRDefault="005E01E5" w:rsidP="00827C0C">
            <w:pPr>
              <w:jc w:val="center"/>
            </w:pPr>
            <w:r>
              <w:t>2</w:t>
            </w:r>
          </w:p>
        </w:tc>
        <w:tc>
          <w:tcPr>
            <w:tcW w:w="851" w:type="dxa"/>
          </w:tcPr>
          <w:p w:rsidR="005E01E5" w:rsidRDefault="005E01E5" w:rsidP="00827C0C">
            <w:pPr>
              <w:jc w:val="center"/>
            </w:pPr>
            <w:r>
              <w:t>4</w:t>
            </w:r>
          </w:p>
        </w:tc>
        <w:tc>
          <w:tcPr>
            <w:tcW w:w="567" w:type="dxa"/>
          </w:tcPr>
          <w:p w:rsidR="005E01E5" w:rsidRPr="00D67324" w:rsidRDefault="005E01E5" w:rsidP="00827C0C">
            <w:pPr>
              <w:jc w:val="center"/>
            </w:pPr>
          </w:p>
        </w:tc>
        <w:tc>
          <w:tcPr>
            <w:tcW w:w="1984" w:type="dxa"/>
          </w:tcPr>
          <w:p w:rsidR="005E01E5" w:rsidRDefault="005E01E5" w:rsidP="00827C0C">
            <w:pPr>
              <w:jc w:val="center"/>
            </w:pPr>
            <w:r>
              <w:t>9</w:t>
            </w:r>
          </w:p>
        </w:tc>
      </w:tr>
      <w:tr w:rsidR="005E01E5" w:rsidRPr="00DC11F5" w:rsidTr="00157DFA">
        <w:tc>
          <w:tcPr>
            <w:tcW w:w="431" w:type="dxa"/>
          </w:tcPr>
          <w:p w:rsidR="005E01E5" w:rsidRPr="00D67324" w:rsidRDefault="005E01E5" w:rsidP="00827C0C">
            <w:pPr>
              <w:pStyle w:val="ListParagraph"/>
              <w:ind w:left="0"/>
              <w:jc w:val="both"/>
            </w:pPr>
          </w:p>
        </w:tc>
        <w:tc>
          <w:tcPr>
            <w:tcW w:w="4961" w:type="dxa"/>
            <w:gridSpan w:val="2"/>
          </w:tcPr>
          <w:p w:rsidR="005E01E5" w:rsidRPr="00D67324" w:rsidRDefault="005E01E5" w:rsidP="00827C0C">
            <w:pPr>
              <w:jc w:val="both"/>
              <w:rPr>
                <w:bCs/>
              </w:rPr>
            </w:pPr>
            <w:r w:rsidRPr="00D67324">
              <w:rPr>
                <w:bCs/>
              </w:rPr>
              <w:t>Итого во 2 семестре</w:t>
            </w:r>
          </w:p>
        </w:tc>
        <w:tc>
          <w:tcPr>
            <w:tcW w:w="850" w:type="dxa"/>
          </w:tcPr>
          <w:p w:rsidR="005E01E5" w:rsidRPr="00D67324" w:rsidRDefault="005E01E5" w:rsidP="00827C0C">
            <w:pPr>
              <w:jc w:val="center"/>
            </w:pPr>
            <w:r>
              <w:t>20</w:t>
            </w:r>
          </w:p>
        </w:tc>
        <w:tc>
          <w:tcPr>
            <w:tcW w:w="851" w:type="dxa"/>
          </w:tcPr>
          <w:p w:rsidR="005E01E5" w:rsidRPr="00D67324" w:rsidRDefault="005E01E5" w:rsidP="00827C0C">
            <w:pPr>
              <w:jc w:val="center"/>
            </w:pPr>
            <w:r>
              <w:t>40</w:t>
            </w:r>
            <w:r w:rsidRPr="00D67324">
              <w:t>(</w:t>
            </w:r>
            <w:r>
              <w:t>8</w:t>
            </w:r>
            <w:r w:rsidRPr="00D67324">
              <w:t>*)</w:t>
            </w:r>
          </w:p>
        </w:tc>
        <w:tc>
          <w:tcPr>
            <w:tcW w:w="567" w:type="dxa"/>
          </w:tcPr>
          <w:p w:rsidR="005E01E5" w:rsidRPr="00D67324" w:rsidRDefault="005E01E5" w:rsidP="00827C0C">
            <w:pPr>
              <w:jc w:val="center"/>
            </w:pPr>
          </w:p>
        </w:tc>
        <w:tc>
          <w:tcPr>
            <w:tcW w:w="1984" w:type="dxa"/>
          </w:tcPr>
          <w:p w:rsidR="005E01E5" w:rsidRPr="00D67324" w:rsidRDefault="005E01E5" w:rsidP="00827C0C">
            <w:pPr>
              <w:jc w:val="center"/>
            </w:pPr>
            <w:r>
              <w:t>90</w:t>
            </w:r>
          </w:p>
        </w:tc>
      </w:tr>
      <w:tr w:rsidR="005E01E5" w:rsidRPr="00DC11F5" w:rsidTr="00157DFA">
        <w:tc>
          <w:tcPr>
            <w:tcW w:w="431" w:type="dxa"/>
          </w:tcPr>
          <w:p w:rsidR="005E01E5" w:rsidRPr="00D67324" w:rsidRDefault="005E01E5" w:rsidP="00827C0C">
            <w:pPr>
              <w:pStyle w:val="ListParagraph"/>
              <w:ind w:left="0"/>
              <w:jc w:val="both"/>
            </w:pPr>
          </w:p>
        </w:tc>
        <w:tc>
          <w:tcPr>
            <w:tcW w:w="4961" w:type="dxa"/>
            <w:gridSpan w:val="2"/>
          </w:tcPr>
          <w:p w:rsidR="005E01E5" w:rsidRPr="00D67324" w:rsidRDefault="005E01E5" w:rsidP="00827C0C">
            <w:pPr>
              <w:jc w:val="both"/>
            </w:pPr>
            <w:r w:rsidRPr="00D67324">
              <w:t xml:space="preserve">Итого </w:t>
            </w:r>
          </w:p>
        </w:tc>
        <w:tc>
          <w:tcPr>
            <w:tcW w:w="850" w:type="dxa"/>
          </w:tcPr>
          <w:p w:rsidR="005E01E5" w:rsidRPr="00D67324" w:rsidRDefault="005E01E5" w:rsidP="00827C0C">
            <w:pPr>
              <w:jc w:val="center"/>
            </w:pPr>
            <w:r>
              <w:t>56</w:t>
            </w:r>
          </w:p>
        </w:tc>
        <w:tc>
          <w:tcPr>
            <w:tcW w:w="851" w:type="dxa"/>
          </w:tcPr>
          <w:p w:rsidR="005E01E5" w:rsidRPr="00D67324" w:rsidRDefault="005E01E5" w:rsidP="00827C0C">
            <w:pPr>
              <w:jc w:val="center"/>
            </w:pPr>
            <w:r w:rsidRPr="00D67324">
              <w:t>7</w:t>
            </w:r>
            <w:r>
              <w:t>4</w:t>
            </w:r>
            <w:r w:rsidRPr="00D67324">
              <w:t>(1</w:t>
            </w:r>
            <w:r>
              <w:t>4</w:t>
            </w:r>
            <w:r w:rsidRPr="00D67324">
              <w:t>*)</w:t>
            </w:r>
          </w:p>
        </w:tc>
        <w:tc>
          <w:tcPr>
            <w:tcW w:w="567" w:type="dxa"/>
          </w:tcPr>
          <w:p w:rsidR="005E01E5" w:rsidRPr="00D67324" w:rsidRDefault="005E01E5" w:rsidP="00827C0C">
            <w:pPr>
              <w:jc w:val="center"/>
            </w:pPr>
          </w:p>
        </w:tc>
        <w:tc>
          <w:tcPr>
            <w:tcW w:w="1984" w:type="dxa"/>
          </w:tcPr>
          <w:p w:rsidR="005E01E5" w:rsidRPr="00D67324" w:rsidRDefault="005E01E5" w:rsidP="00827C0C">
            <w:pPr>
              <w:jc w:val="center"/>
            </w:pPr>
            <w:r>
              <w:t>198</w:t>
            </w:r>
          </w:p>
        </w:tc>
      </w:tr>
    </w:tbl>
    <w:p w:rsidR="005E01E5" w:rsidRDefault="005E01E5" w:rsidP="002900BE">
      <w:pPr>
        <w:autoSpaceDE w:val="0"/>
        <w:autoSpaceDN w:val="0"/>
        <w:adjustRightInd w:val="0"/>
        <w:ind w:left="360"/>
        <w:jc w:val="both"/>
      </w:pPr>
      <w:r w:rsidRPr="002900BE">
        <w:t xml:space="preserve">*- </w:t>
      </w:r>
      <w:r w:rsidRPr="0014617F">
        <w:t xml:space="preserve">реализуется в форме практической </w:t>
      </w:r>
      <w:r w:rsidRPr="000C26B2">
        <w:t>подготовки</w:t>
      </w:r>
    </w:p>
    <w:p w:rsidR="005E01E5" w:rsidRDefault="005E01E5" w:rsidP="002900BE">
      <w:pPr>
        <w:autoSpaceDE w:val="0"/>
        <w:autoSpaceDN w:val="0"/>
        <w:adjustRightInd w:val="0"/>
        <w:ind w:left="360"/>
        <w:jc w:val="both"/>
      </w:pPr>
    </w:p>
    <w:p w:rsidR="005E01E5" w:rsidRPr="00157DFA" w:rsidRDefault="005E01E5" w:rsidP="00157DFA">
      <w:pPr>
        <w:pStyle w:val="ListParagraph"/>
        <w:numPr>
          <w:ilvl w:val="2"/>
          <w:numId w:val="6"/>
        </w:numPr>
        <w:jc w:val="both"/>
        <w:rPr>
          <w:b/>
        </w:rPr>
      </w:pPr>
      <w:r w:rsidRPr="00157DFA">
        <w:rPr>
          <w:b/>
        </w:rPr>
        <w:t>Очно-заочная форма обучения</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431"/>
        <w:gridCol w:w="4961"/>
        <w:gridCol w:w="850"/>
        <w:gridCol w:w="851"/>
        <w:gridCol w:w="567"/>
        <w:gridCol w:w="1984"/>
      </w:tblGrid>
      <w:tr w:rsidR="005E01E5" w:rsidRPr="00D67324" w:rsidTr="005E4AB7">
        <w:tc>
          <w:tcPr>
            <w:tcW w:w="431" w:type="dxa"/>
            <w:vMerge w:val="restart"/>
          </w:tcPr>
          <w:p w:rsidR="005E01E5" w:rsidRPr="00D67324" w:rsidRDefault="005E01E5" w:rsidP="005E4AB7">
            <w:pPr>
              <w:jc w:val="center"/>
              <w:rPr>
                <w:b/>
              </w:rPr>
            </w:pPr>
          </w:p>
          <w:p w:rsidR="005E01E5" w:rsidRPr="00D67324" w:rsidRDefault="005E01E5" w:rsidP="005E4AB7">
            <w:pPr>
              <w:jc w:val="center"/>
              <w:rPr>
                <w:b/>
              </w:rPr>
            </w:pPr>
            <w:r w:rsidRPr="00D67324">
              <w:rPr>
                <w:b/>
              </w:rPr>
              <w:t>№ п/п</w:t>
            </w:r>
          </w:p>
        </w:tc>
        <w:tc>
          <w:tcPr>
            <w:tcW w:w="4961" w:type="dxa"/>
            <w:vMerge w:val="restart"/>
          </w:tcPr>
          <w:p w:rsidR="005E01E5" w:rsidRPr="00D67324" w:rsidRDefault="005E01E5" w:rsidP="005E4AB7">
            <w:pPr>
              <w:jc w:val="center"/>
              <w:rPr>
                <w:b/>
              </w:rPr>
            </w:pPr>
          </w:p>
          <w:p w:rsidR="005E01E5" w:rsidRPr="00D67324" w:rsidRDefault="005E01E5" w:rsidP="005E4AB7">
            <w:pPr>
              <w:jc w:val="center"/>
              <w:rPr>
                <w:b/>
              </w:rPr>
            </w:pPr>
            <w:r w:rsidRPr="00D67324">
              <w:rPr>
                <w:b/>
              </w:rPr>
              <w:t>Раздел/тема</w:t>
            </w:r>
          </w:p>
        </w:tc>
        <w:tc>
          <w:tcPr>
            <w:tcW w:w="4252" w:type="dxa"/>
            <w:gridSpan w:val="4"/>
          </w:tcPr>
          <w:p w:rsidR="005E01E5" w:rsidRPr="00D67324" w:rsidRDefault="005E01E5" w:rsidP="005E4AB7">
            <w:pPr>
              <w:jc w:val="center"/>
              <w:rPr>
                <w:b/>
              </w:rPr>
            </w:pPr>
            <w:r w:rsidRPr="00D67324">
              <w:rPr>
                <w:b/>
              </w:rPr>
              <w:t>Виды учебной работы (в часах)</w:t>
            </w:r>
          </w:p>
        </w:tc>
      </w:tr>
      <w:tr w:rsidR="005E01E5" w:rsidRPr="00D67324" w:rsidTr="005E4AB7">
        <w:tc>
          <w:tcPr>
            <w:tcW w:w="431" w:type="dxa"/>
            <w:vMerge/>
          </w:tcPr>
          <w:p w:rsidR="005E01E5" w:rsidRPr="00D67324" w:rsidRDefault="005E01E5" w:rsidP="005E4AB7">
            <w:pPr>
              <w:jc w:val="center"/>
              <w:rPr>
                <w:b/>
              </w:rPr>
            </w:pPr>
          </w:p>
        </w:tc>
        <w:tc>
          <w:tcPr>
            <w:tcW w:w="4961" w:type="dxa"/>
            <w:vMerge/>
          </w:tcPr>
          <w:p w:rsidR="005E01E5" w:rsidRPr="00D67324" w:rsidRDefault="005E01E5" w:rsidP="005E4AB7">
            <w:pPr>
              <w:jc w:val="center"/>
              <w:rPr>
                <w:b/>
              </w:rPr>
            </w:pPr>
          </w:p>
        </w:tc>
        <w:tc>
          <w:tcPr>
            <w:tcW w:w="2268" w:type="dxa"/>
            <w:gridSpan w:val="3"/>
          </w:tcPr>
          <w:p w:rsidR="005E01E5" w:rsidRPr="00D67324" w:rsidRDefault="005E01E5" w:rsidP="005E4AB7">
            <w:pPr>
              <w:jc w:val="center"/>
              <w:rPr>
                <w:b/>
              </w:rPr>
            </w:pPr>
            <w:r w:rsidRPr="00D67324">
              <w:rPr>
                <w:b/>
              </w:rPr>
              <w:t>Аудиторная работа</w:t>
            </w:r>
          </w:p>
        </w:tc>
        <w:tc>
          <w:tcPr>
            <w:tcW w:w="1984" w:type="dxa"/>
            <w:vMerge w:val="restart"/>
          </w:tcPr>
          <w:p w:rsidR="005E01E5" w:rsidRPr="00D67324" w:rsidRDefault="005E01E5" w:rsidP="005E4AB7">
            <w:pPr>
              <w:jc w:val="center"/>
              <w:rPr>
                <w:b/>
              </w:rPr>
            </w:pPr>
            <w:r w:rsidRPr="00D67324">
              <w:rPr>
                <w:b/>
              </w:rPr>
              <w:t>Самостоятельная работа</w:t>
            </w:r>
          </w:p>
        </w:tc>
      </w:tr>
      <w:tr w:rsidR="005E01E5" w:rsidRPr="00D67324" w:rsidTr="005E4AB7">
        <w:tc>
          <w:tcPr>
            <w:tcW w:w="431" w:type="dxa"/>
            <w:vMerge/>
          </w:tcPr>
          <w:p w:rsidR="005E01E5" w:rsidRPr="00D67324" w:rsidRDefault="005E01E5" w:rsidP="005E4AB7">
            <w:pPr>
              <w:jc w:val="both"/>
            </w:pPr>
          </w:p>
        </w:tc>
        <w:tc>
          <w:tcPr>
            <w:tcW w:w="4961" w:type="dxa"/>
            <w:vMerge/>
          </w:tcPr>
          <w:p w:rsidR="005E01E5" w:rsidRPr="00D67324" w:rsidRDefault="005E01E5" w:rsidP="005E4AB7">
            <w:pPr>
              <w:jc w:val="both"/>
            </w:pPr>
          </w:p>
        </w:tc>
        <w:tc>
          <w:tcPr>
            <w:tcW w:w="850" w:type="dxa"/>
          </w:tcPr>
          <w:p w:rsidR="005E01E5" w:rsidRPr="00D67324" w:rsidRDefault="005E01E5" w:rsidP="005E4AB7">
            <w:pPr>
              <w:jc w:val="center"/>
              <w:rPr>
                <w:b/>
              </w:rPr>
            </w:pPr>
            <w:r w:rsidRPr="00D67324">
              <w:rPr>
                <w:b/>
              </w:rPr>
              <w:t>ЛЗ</w:t>
            </w:r>
          </w:p>
        </w:tc>
        <w:tc>
          <w:tcPr>
            <w:tcW w:w="851" w:type="dxa"/>
          </w:tcPr>
          <w:p w:rsidR="005E01E5" w:rsidRPr="00D67324" w:rsidRDefault="005E01E5" w:rsidP="005E4AB7">
            <w:pPr>
              <w:jc w:val="center"/>
              <w:rPr>
                <w:b/>
              </w:rPr>
            </w:pPr>
            <w:r w:rsidRPr="00D67324">
              <w:rPr>
                <w:b/>
              </w:rPr>
              <w:t>ПЗ</w:t>
            </w:r>
          </w:p>
        </w:tc>
        <w:tc>
          <w:tcPr>
            <w:tcW w:w="567" w:type="dxa"/>
          </w:tcPr>
          <w:p w:rsidR="005E01E5" w:rsidRPr="00D67324" w:rsidRDefault="005E01E5" w:rsidP="005E4AB7">
            <w:pPr>
              <w:rPr>
                <w:b/>
              </w:rPr>
            </w:pPr>
            <w:r w:rsidRPr="00D67324">
              <w:rPr>
                <w:b/>
              </w:rPr>
              <w:t>ЛабЗ</w:t>
            </w:r>
          </w:p>
        </w:tc>
        <w:tc>
          <w:tcPr>
            <w:tcW w:w="1984" w:type="dxa"/>
            <w:vMerge/>
          </w:tcPr>
          <w:p w:rsidR="005E01E5" w:rsidRPr="00D67324" w:rsidRDefault="005E01E5" w:rsidP="005E4AB7">
            <w:pPr>
              <w:jc w:val="both"/>
            </w:pPr>
          </w:p>
        </w:tc>
      </w:tr>
      <w:tr w:rsidR="005E01E5" w:rsidRPr="000C26B2" w:rsidTr="005E4AB7">
        <w:tc>
          <w:tcPr>
            <w:tcW w:w="9644" w:type="dxa"/>
            <w:gridSpan w:val="6"/>
          </w:tcPr>
          <w:p w:rsidR="005E01E5" w:rsidRPr="000C26B2" w:rsidRDefault="005E01E5" w:rsidP="005E4AB7">
            <w:pPr>
              <w:jc w:val="center"/>
              <w:rPr>
                <w:b/>
              </w:rPr>
            </w:pPr>
            <w:r w:rsidRPr="000C26B2">
              <w:rPr>
                <w:b/>
              </w:rPr>
              <w:t>1 семестр</w:t>
            </w:r>
          </w:p>
        </w:tc>
      </w:tr>
      <w:tr w:rsidR="005E01E5" w:rsidRPr="00D67324" w:rsidTr="005E4AB7">
        <w:tc>
          <w:tcPr>
            <w:tcW w:w="431" w:type="dxa"/>
          </w:tcPr>
          <w:p w:rsidR="005E01E5" w:rsidRPr="00D67324" w:rsidRDefault="005E01E5" w:rsidP="00EF4800">
            <w:pPr>
              <w:pStyle w:val="ListParagraph"/>
              <w:ind w:left="0"/>
            </w:pPr>
            <w:r w:rsidRPr="00D67324">
              <w:t>1</w:t>
            </w:r>
            <w:r>
              <w:t>.</w:t>
            </w:r>
          </w:p>
        </w:tc>
        <w:tc>
          <w:tcPr>
            <w:tcW w:w="4961" w:type="dxa"/>
          </w:tcPr>
          <w:p w:rsidR="005E01E5" w:rsidRPr="00EA65F8" w:rsidRDefault="005E01E5" w:rsidP="00EF4800">
            <w:pPr>
              <w:pStyle w:val="FootnoteText"/>
              <w:jc w:val="both"/>
              <w:rPr>
                <w:spacing w:val="2"/>
                <w:sz w:val="24"/>
                <w:szCs w:val="24"/>
              </w:rPr>
            </w:pPr>
            <w:r w:rsidRPr="00EA65F8">
              <w:rPr>
                <w:sz w:val="24"/>
                <w:szCs w:val="24"/>
              </w:rPr>
              <w:t>Сущность управления и менеджмента</w:t>
            </w:r>
          </w:p>
        </w:tc>
        <w:tc>
          <w:tcPr>
            <w:tcW w:w="850" w:type="dxa"/>
          </w:tcPr>
          <w:p w:rsidR="005E01E5" w:rsidRPr="00D67324" w:rsidRDefault="005E01E5" w:rsidP="00EF4800">
            <w:pPr>
              <w:jc w:val="center"/>
            </w:pPr>
            <w:r>
              <w:t>1</w:t>
            </w:r>
          </w:p>
        </w:tc>
        <w:tc>
          <w:tcPr>
            <w:tcW w:w="851" w:type="dxa"/>
          </w:tcPr>
          <w:p w:rsidR="005E01E5" w:rsidRPr="00D67324" w:rsidRDefault="005E01E5" w:rsidP="00EF4800">
            <w:pPr>
              <w:jc w:val="center"/>
            </w:pPr>
            <w:r>
              <w:t>1</w:t>
            </w:r>
          </w:p>
        </w:tc>
        <w:tc>
          <w:tcPr>
            <w:tcW w:w="567" w:type="dxa"/>
          </w:tcPr>
          <w:p w:rsidR="005E01E5" w:rsidRPr="00D67324" w:rsidRDefault="005E01E5" w:rsidP="00EF4800">
            <w:pPr>
              <w:jc w:val="center"/>
            </w:pPr>
          </w:p>
        </w:tc>
        <w:tc>
          <w:tcPr>
            <w:tcW w:w="1984" w:type="dxa"/>
          </w:tcPr>
          <w:p w:rsidR="005E01E5" w:rsidRPr="00D67324" w:rsidRDefault="005E01E5" w:rsidP="00EF4800">
            <w:pPr>
              <w:jc w:val="center"/>
            </w:pPr>
            <w:r>
              <w:t>17</w:t>
            </w:r>
          </w:p>
        </w:tc>
      </w:tr>
      <w:tr w:rsidR="005E01E5" w:rsidRPr="00D67324" w:rsidTr="005E4AB7">
        <w:tc>
          <w:tcPr>
            <w:tcW w:w="431" w:type="dxa"/>
          </w:tcPr>
          <w:p w:rsidR="005E01E5" w:rsidRPr="00D67324" w:rsidRDefault="005E01E5" w:rsidP="00EF4800">
            <w:pPr>
              <w:pStyle w:val="ListParagraph"/>
              <w:ind w:left="0"/>
            </w:pPr>
            <w:r w:rsidRPr="00D67324">
              <w:t>2</w:t>
            </w:r>
            <w:r>
              <w:t>.</w:t>
            </w:r>
          </w:p>
        </w:tc>
        <w:tc>
          <w:tcPr>
            <w:tcW w:w="4961" w:type="dxa"/>
          </w:tcPr>
          <w:p w:rsidR="005E01E5" w:rsidRPr="00EA65F8" w:rsidRDefault="005E01E5" w:rsidP="00EF4800">
            <w:pPr>
              <w:jc w:val="both"/>
            </w:pPr>
            <w:r w:rsidRPr="00EA65F8">
              <w:t>Значение менеджмента</w:t>
            </w:r>
          </w:p>
        </w:tc>
        <w:tc>
          <w:tcPr>
            <w:tcW w:w="850" w:type="dxa"/>
          </w:tcPr>
          <w:p w:rsidR="005E01E5" w:rsidRPr="00D67324" w:rsidRDefault="005E01E5" w:rsidP="00EF4800">
            <w:pPr>
              <w:jc w:val="center"/>
            </w:pPr>
            <w:r>
              <w:t>1</w:t>
            </w:r>
          </w:p>
        </w:tc>
        <w:tc>
          <w:tcPr>
            <w:tcW w:w="851" w:type="dxa"/>
          </w:tcPr>
          <w:p w:rsidR="005E01E5" w:rsidRPr="00D67324" w:rsidRDefault="005E01E5" w:rsidP="00EF4800">
            <w:pPr>
              <w:jc w:val="center"/>
            </w:pPr>
            <w:r>
              <w:t>1</w:t>
            </w:r>
          </w:p>
        </w:tc>
        <w:tc>
          <w:tcPr>
            <w:tcW w:w="567" w:type="dxa"/>
          </w:tcPr>
          <w:p w:rsidR="005E01E5" w:rsidRPr="00D67324" w:rsidRDefault="005E01E5" w:rsidP="00EF4800">
            <w:pPr>
              <w:jc w:val="center"/>
            </w:pPr>
          </w:p>
        </w:tc>
        <w:tc>
          <w:tcPr>
            <w:tcW w:w="1984" w:type="dxa"/>
          </w:tcPr>
          <w:p w:rsidR="005E01E5" w:rsidRPr="00D67324" w:rsidRDefault="005E01E5" w:rsidP="00EF4800">
            <w:pPr>
              <w:jc w:val="center"/>
            </w:pPr>
            <w:r>
              <w:t>17</w:t>
            </w:r>
          </w:p>
        </w:tc>
      </w:tr>
      <w:tr w:rsidR="005E01E5" w:rsidRPr="00D67324" w:rsidTr="005E4AB7">
        <w:tc>
          <w:tcPr>
            <w:tcW w:w="431" w:type="dxa"/>
          </w:tcPr>
          <w:p w:rsidR="005E01E5" w:rsidRPr="00D67324" w:rsidRDefault="005E01E5" w:rsidP="00EF4800">
            <w:pPr>
              <w:pStyle w:val="ListParagraph"/>
              <w:ind w:left="0"/>
            </w:pPr>
            <w:r w:rsidRPr="00D67324">
              <w:t>3</w:t>
            </w:r>
            <w:r>
              <w:t>.</w:t>
            </w:r>
          </w:p>
        </w:tc>
        <w:tc>
          <w:tcPr>
            <w:tcW w:w="4961" w:type="dxa"/>
          </w:tcPr>
          <w:p w:rsidR="005E01E5" w:rsidRPr="00EA65F8" w:rsidRDefault="005E01E5" w:rsidP="00EF4800">
            <w:pPr>
              <w:jc w:val="both"/>
            </w:pPr>
            <w:r w:rsidRPr="00EA65F8">
              <w:t>Методологические основы управленческой науки</w:t>
            </w:r>
          </w:p>
        </w:tc>
        <w:tc>
          <w:tcPr>
            <w:tcW w:w="850" w:type="dxa"/>
          </w:tcPr>
          <w:p w:rsidR="005E01E5" w:rsidRPr="00D67324" w:rsidRDefault="005E01E5" w:rsidP="00EF4800">
            <w:pPr>
              <w:jc w:val="center"/>
            </w:pPr>
            <w:r>
              <w:t>2</w:t>
            </w:r>
          </w:p>
        </w:tc>
        <w:tc>
          <w:tcPr>
            <w:tcW w:w="851" w:type="dxa"/>
          </w:tcPr>
          <w:p w:rsidR="005E01E5" w:rsidRPr="00D67324" w:rsidRDefault="005E01E5" w:rsidP="00EF4800">
            <w:pPr>
              <w:jc w:val="center"/>
            </w:pPr>
            <w:r>
              <w:t>2</w:t>
            </w:r>
          </w:p>
        </w:tc>
        <w:tc>
          <w:tcPr>
            <w:tcW w:w="567" w:type="dxa"/>
          </w:tcPr>
          <w:p w:rsidR="005E01E5" w:rsidRPr="00D67324" w:rsidRDefault="005E01E5" w:rsidP="00EF4800">
            <w:pPr>
              <w:jc w:val="center"/>
            </w:pPr>
          </w:p>
        </w:tc>
        <w:tc>
          <w:tcPr>
            <w:tcW w:w="1984" w:type="dxa"/>
          </w:tcPr>
          <w:p w:rsidR="005E01E5" w:rsidRPr="00D67324" w:rsidRDefault="005E01E5" w:rsidP="00EF4800">
            <w:pPr>
              <w:jc w:val="center"/>
            </w:pPr>
            <w:r>
              <w:t>18</w:t>
            </w:r>
          </w:p>
        </w:tc>
      </w:tr>
      <w:tr w:rsidR="005E01E5" w:rsidRPr="00D67324" w:rsidTr="00157DFA">
        <w:trPr>
          <w:trHeight w:hRule="exact" w:val="340"/>
        </w:trPr>
        <w:tc>
          <w:tcPr>
            <w:tcW w:w="431" w:type="dxa"/>
          </w:tcPr>
          <w:p w:rsidR="005E01E5" w:rsidRPr="00D67324" w:rsidRDefault="005E01E5" w:rsidP="00EF4800">
            <w:pPr>
              <w:pStyle w:val="ListParagraph"/>
              <w:ind w:left="0"/>
            </w:pPr>
            <w:r w:rsidRPr="00D67324">
              <w:t>4</w:t>
            </w:r>
            <w:r>
              <w:t>.</w:t>
            </w:r>
          </w:p>
          <w:p w:rsidR="005E01E5" w:rsidRPr="00D67324" w:rsidRDefault="005E01E5" w:rsidP="00EF4800">
            <w:pPr>
              <w:pStyle w:val="ListParagraph"/>
              <w:ind w:left="0"/>
            </w:pPr>
          </w:p>
        </w:tc>
        <w:tc>
          <w:tcPr>
            <w:tcW w:w="4961" w:type="dxa"/>
          </w:tcPr>
          <w:p w:rsidR="005E01E5" w:rsidRPr="00EA65F8" w:rsidRDefault="005E01E5" w:rsidP="00EF4800">
            <w:pPr>
              <w:jc w:val="both"/>
            </w:pPr>
            <w:r w:rsidRPr="00EA65F8">
              <w:t>Эволюция управленческой мысли</w:t>
            </w:r>
          </w:p>
        </w:tc>
        <w:tc>
          <w:tcPr>
            <w:tcW w:w="850" w:type="dxa"/>
          </w:tcPr>
          <w:p w:rsidR="005E01E5" w:rsidRDefault="005E01E5" w:rsidP="00EF4800">
            <w:pPr>
              <w:jc w:val="center"/>
            </w:pPr>
            <w:r>
              <w:t>2</w:t>
            </w:r>
          </w:p>
        </w:tc>
        <w:tc>
          <w:tcPr>
            <w:tcW w:w="851" w:type="dxa"/>
          </w:tcPr>
          <w:p w:rsidR="005E01E5" w:rsidRDefault="005E01E5" w:rsidP="00EF4800">
            <w:pPr>
              <w:jc w:val="center"/>
            </w:pPr>
            <w:r>
              <w:t>2(2*)</w:t>
            </w:r>
          </w:p>
        </w:tc>
        <w:tc>
          <w:tcPr>
            <w:tcW w:w="567" w:type="dxa"/>
          </w:tcPr>
          <w:p w:rsidR="005E01E5" w:rsidRPr="00D67324" w:rsidRDefault="005E01E5" w:rsidP="00EF4800">
            <w:pPr>
              <w:jc w:val="center"/>
            </w:pPr>
          </w:p>
        </w:tc>
        <w:tc>
          <w:tcPr>
            <w:tcW w:w="1984" w:type="dxa"/>
          </w:tcPr>
          <w:p w:rsidR="005E01E5" w:rsidRPr="00D67324" w:rsidRDefault="005E01E5" w:rsidP="00EF4800">
            <w:pPr>
              <w:jc w:val="center"/>
            </w:pPr>
            <w:r>
              <w:t>18</w:t>
            </w:r>
          </w:p>
        </w:tc>
      </w:tr>
      <w:tr w:rsidR="005E01E5" w:rsidRPr="00D67324" w:rsidTr="00157DFA">
        <w:trPr>
          <w:trHeight w:hRule="exact" w:val="340"/>
        </w:trPr>
        <w:tc>
          <w:tcPr>
            <w:tcW w:w="431" w:type="dxa"/>
          </w:tcPr>
          <w:p w:rsidR="005E01E5" w:rsidRPr="00D67324" w:rsidRDefault="005E01E5" w:rsidP="00EF4800">
            <w:pPr>
              <w:pStyle w:val="ListParagraph"/>
              <w:ind w:left="0"/>
            </w:pPr>
            <w:r>
              <w:t>5.</w:t>
            </w:r>
          </w:p>
        </w:tc>
        <w:tc>
          <w:tcPr>
            <w:tcW w:w="4961" w:type="dxa"/>
          </w:tcPr>
          <w:p w:rsidR="005E01E5" w:rsidRPr="00EA65F8" w:rsidRDefault="005E01E5" w:rsidP="00EF4800">
            <w:pPr>
              <w:jc w:val="both"/>
            </w:pPr>
            <w:r w:rsidRPr="00EA65F8">
              <w:t>Методы</w:t>
            </w:r>
            <w:r>
              <w:t xml:space="preserve"> и функции</w:t>
            </w:r>
            <w:r w:rsidRPr="00EA65F8">
              <w:t xml:space="preserve"> управления</w:t>
            </w:r>
          </w:p>
        </w:tc>
        <w:tc>
          <w:tcPr>
            <w:tcW w:w="850" w:type="dxa"/>
          </w:tcPr>
          <w:p w:rsidR="005E01E5" w:rsidRPr="00EF4800" w:rsidRDefault="005E01E5" w:rsidP="00EF4800">
            <w:pPr>
              <w:jc w:val="center"/>
            </w:pPr>
            <w:r w:rsidRPr="00EF4800">
              <w:t>2</w:t>
            </w:r>
          </w:p>
        </w:tc>
        <w:tc>
          <w:tcPr>
            <w:tcW w:w="851" w:type="dxa"/>
          </w:tcPr>
          <w:p w:rsidR="005E01E5" w:rsidRPr="00EF4800" w:rsidRDefault="005E01E5" w:rsidP="00EF4800">
            <w:pPr>
              <w:jc w:val="center"/>
            </w:pPr>
            <w:r w:rsidRPr="00EF4800">
              <w:t>2</w:t>
            </w:r>
            <w:r>
              <w:t>(1*)</w:t>
            </w:r>
          </w:p>
        </w:tc>
        <w:tc>
          <w:tcPr>
            <w:tcW w:w="567" w:type="dxa"/>
          </w:tcPr>
          <w:p w:rsidR="005E01E5" w:rsidRPr="00D67324" w:rsidRDefault="005E01E5" w:rsidP="00EF4800">
            <w:pPr>
              <w:jc w:val="center"/>
            </w:pPr>
          </w:p>
        </w:tc>
        <w:tc>
          <w:tcPr>
            <w:tcW w:w="1984" w:type="dxa"/>
          </w:tcPr>
          <w:p w:rsidR="005E01E5" w:rsidRPr="00D67324" w:rsidRDefault="005E01E5" w:rsidP="00EF4800">
            <w:pPr>
              <w:jc w:val="center"/>
            </w:pPr>
            <w:r>
              <w:t>18</w:t>
            </w:r>
          </w:p>
        </w:tc>
      </w:tr>
      <w:tr w:rsidR="005E01E5" w:rsidRPr="00D67324" w:rsidTr="00157DFA">
        <w:trPr>
          <w:trHeight w:hRule="exact" w:val="340"/>
        </w:trPr>
        <w:tc>
          <w:tcPr>
            <w:tcW w:w="431" w:type="dxa"/>
          </w:tcPr>
          <w:p w:rsidR="005E01E5" w:rsidRDefault="005E01E5" w:rsidP="00EF4800">
            <w:pPr>
              <w:pStyle w:val="ListParagraph"/>
              <w:ind w:left="0"/>
            </w:pPr>
            <w:r>
              <w:t>6.</w:t>
            </w:r>
          </w:p>
        </w:tc>
        <w:tc>
          <w:tcPr>
            <w:tcW w:w="4961" w:type="dxa"/>
          </w:tcPr>
          <w:p w:rsidR="005E01E5" w:rsidRPr="00EA65F8" w:rsidRDefault="005E01E5" w:rsidP="00EF4800">
            <w:pPr>
              <w:jc w:val="both"/>
            </w:pPr>
            <w:r w:rsidRPr="00EA65F8">
              <w:t>Процесс управления</w:t>
            </w:r>
          </w:p>
        </w:tc>
        <w:tc>
          <w:tcPr>
            <w:tcW w:w="850" w:type="dxa"/>
          </w:tcPr>
          <w:p w:rsidR="005E01E5" w:rsidRPr="00D3076D" w:rsidRDefault="005E01E5" w:rsidP="00EF4800">
            <w:pPr>
              <w:jc w:val="center"/>
            </w:pPr>
            <w:r>
              <w:t>2</w:t>
            </w:r>
          </w:p>
        </w:tc>
        <w:tc>
          <w:tcPr>
            <w:tcW w:w="851" w:type="dxa"/>
          </w:tcPr>
          <w:p w:rsidR="005E01E5" w:rsidRPr="00D3076D" w:rsidRDefault="005E01E5" w:rsidP="00EF4800">
            <w:pPr>
              <w:jc w:val="center"/>
            </w:pPr>
            <w:r>
              <w:t>2</w:t>
            </w:r>
          </w:p>
        </w:tc>
        <w:tc>
          <w:tcPr>
            <w:tcW w:w="567" w:type="dxa"/>
          </w:tcPr>
          <w:p w:rsidR="005E01E5" w:rsidRPr="00D67324" w:rsidRDefault="005E01E5" w:rsidP="00EF4800">
            <w:pPr>
              <w:jc w:val="center"/>
            </w:pPr>
          </w:p>
        </w:tc>
        <w:tc>
          <w:tcPr>
            <w:tcW w:w="1984" w:type="dxa"/>
          </w:tcPr>
          <w:p w:rsidR="005E01E5" w:rsidRPr="00D67324" w:rsidRDefault="005E01E5" w:rsidP="00EF4800">
            <w:pPr>
              <w:jc w:val="center"/>
            </w:pPr>
            <w:r>
              <w:t>18</w:t>
            </w:r>
          </w:p>
        </w:tc>
      </w:tr>
      <w:tr w:rsidR="005E01E5" w:rsidRPr="00D67324" w:rsidTr="00157DFA">
        <w:trPr>
          <w:trHeight w:hRule="exact" w:val="340"/>
        </w:trPr>
        <w:tc>
          <w:tcPr>
            <w:tcW w:w="431" w:type="dxa"/>
          </w:tcPr>
          <w:p w:rsidR="005E01E5" w:rsidRDefault="005E01E5" w:rsidP="00EF4800">
            <w:pPr>
              <w:pStyle w:val="ListParagraph"/>
              <w:ind w:left="0"/>
            </w:pPr>
            <w:r>
              <w:t>7.</w:t>
            </w:r>
          </w:p>
        </w:tc>
        <w:tc>
          <w:tcPr>
            <w:tcW w:w="4961" w:type="dxa"/>
          </w:tcPr>
          <w:p w:rsidR="005E01E5" w:rsidRPr="00EA65F8" w:rsidRDefault="005E01E5" w:rsidP="00EF4800">
            <w:pPr>
              <w:jc w:val="both"/>
            </w:pPr>
            <w:r w:rsidRPr="00EA65F8">
              <w:t>Организация как объект управления</w:t>
            </w:r>
          </w:p>
        </w:tc>
        <w:tc>
          <w:tcPr>
            <w:tcW w:w="850" w:type="dxa"/>
          </w:tcPr>
          <w:p w:rsidR="005E01E5" w:rsidRPr="00D3076D" w:rsidRDefault="005E01E5" w:rsidP="00EF4800">
            <w:pPr>
              <w:jc w:val="center"/>
            </w:pPr>
            <w:r>
              <w:t>2</w:t>
            </w:r>
          </w:p>
        </w:tc>
        <w:tc>
          <w:tcPr>
            <w:tcW w:w="851" w:type="dxa"/>
          </w:tcPr>
          <w:p w:rsidR="005E01E5" w:rsidRPr="00D3076D" w:rsidRDefault="005E01E5" w:rsidP="00EF4800">
            <w:pPr>
              <w:jc w:val="center"/>
            </w:pPr>
            <w:r>
              <w:t>2</w:t>
            </w:r>
          </w:p>
        </w:tc>
        <w:tc>
          <w:tcPr>
            <w:tcW w:w="567" w:type="dxa"/>
          </w:tcPr>
          <w:p w:rsidR="005E01E5" w:rsidRPr="00D67324" w:rsidRDefault="005E01E5" w:rsidP="00EF4800">
            <w:pPr>
              <w:jc w:val="center"/>
            </w:pPr>
          </w:p>
        </w:tc>
        <w:tc>
          <w:tcPr>
            <w:tcW w:w="1984" w:type="dxa"/>
          </w:tcPr>
          <w:p w:rsidR="005E01E5" w:rsidRPr="00D67324" w:rsidRDefault="005E01E5" w:rsidP="00EF4800">
            <w:pPr>
              <w:jc w:val="center"/>
            </w:pPr>
            <w:r>
              <w:t>18</w:t>
            </w:r>
          </w:p>
        </w:tc>
      </w:tr>
      <w:tr w:rsidR="005E01E5" w:rsidTr="00157DFA">
        <w:trPr>
          <w:trHeight w:hRule="exact" w:val="340"/>
        </w:trPr>
        <w:tc>
          <w:tcPr>
            <w:tcW w:w="431" w:type="dxa"/>
          </w:tcPr>
          <w:p w:rsidR="005E01E5" w:rsidRDefault="005E01E5" w:rsidP="00EF4800">
            <w:pPr>
              <w:pStyle w:val="ListParagraph"/>
              <w:ind w:left="0"/>
            </w:pPr>
            <w:r>
              <w:t>8.</w:t>
            </w:r>
          </w:p>
        </w:tc>
        <w:tc>
          <w:tcPr>
            <w:tcW w:w="4961" w:type="dxa"/>
          </w:tcPr>
          <w:p w:rsidR="005E01E5" w:rsidRPr="00EA65F8" w:rsidRDefault="005E01E5" w:rsidP="00EF4800">
            <w:pPr>
              <w:jc w:val="both"/>
            </w:pPr>
            <w:r w:rsidRPr="00EA65F8">
              <w:t>Структура организации</w:t>
            </w:r>
          </w:p>
        </w:tc>
        <w:tc>
          <w:tcPr>
            <w:tcW w:w="850" w:type="dxa"/>
          </w:tcPr>
          <w:p w:rsidR="005E01E5" w:rsidRDefault="005E01E5" w:rsidP="00EF4800">
            <w:pPr>
              <w:jc w:val="center"/>
            </w:pPr>
            <w:r>
              <w:t>2</w:t>
            </w:r>
          </w:p>
        </w:tc>
        <w:tc>
          <w:tcPr>
            <w:tcW w:w="851" w:type="dxa"/>
          </w:tcPr>
          <w:p w:rsidR="005E01E5" w:rsidRDefault="005E01E5" w:rsidP="00EF4800">
            <w:pPr>
              <w:jc w:val="center"/>
            </w:pPr>
            <w:r>
              <w:t>2</w:t>
            </w:r>
          </w:p>
        </w:tc>
        <w:tc>
          <w:tcPr>
            <w:tcW w:w="567" w:type="dxa"/>
          </w:tcPr>
          <w:p w:rsidR="005E01E5" w:rsidRPr="00D67324" w:rsidRDefault="005E01E5" w:rsidP="00EF4800">
            <w:pPr>
              <w:jc w:val="center"/>
            </w:pPr>
          </w:p>
        </w:tc>
        <w:tc>
          <w:tcPr>
            <w:tcW w:w="1984" w:type="dxa"/>
          </w:tcPr>
          <w:p w:rsidR="005E01E5" w:rsidRDefault="005E01E5" w:rsidP="00EF4800">
            <w:pPr>
              <w:jc w:val="center"/>
            </w:pPr>
            <w:r>
              <w:t>18</w:t>
            </w:r>
          </w:p>
        </w:tc>
      </w:tr>
      <w:tr w:rsidR="005E01E5" w:rsidTr="00157DFA">
        <w:trPr>
          <w:trHeight w:hRule="exact" w:val="340"/>
        </w:trPr>
        <w:tc>
          <w:tcPr>
            <w:tcW w:w="431" w:type="dxa"/>
          </w:tcPr>
          <w:p w:rsidR="005E01E5" w:rsidRDefault="005E01E5" w:rsidP="00EF4800">
            <w:pPr>
              <w:pStyle w:val="ListParagraph"/>
              <w:ind w:left="0"/>
            </w:pPr>
            <w:r>
              <w:t>9.</w:t>
            </w:r>
          </w:p>
        </w:tc>
        <w:tc>
          <w:tcPr>
            <w:tcW w:w="4961" w:type="dxa"/>
          </w:tcPr>
          <w:p w:rsidR="005E01E5" w:rsidRPr="00EA65F8" w:rsidRDefault="005E01E5" w:rsidP="00EF4800">
            <w:pPr>
              <w:jc w:val="both"/>
            </w:pPr>
            <w:r w:rsidRPr="00EA65F8">
              <w:t>Организационная культура</w:t>
            </w:r>
          </w:p>
        </w:tc>
        <w:tc>
          <w:tcPr>
            <w:tcW w:w="850" w:type="dxa"/>
          </w:tcPr>
          <w:p w:rsidR="005E01E5" w:rsidRDefault="005E01E5" w:rsidP="00EF4800">
            <w:pPr>
              <w:jc w:val="center"/>
            </w:pPr>
            <w:r>
              <w:t>2</w:t>
            </w:r>
          </w:p>
        </w:tc>
        <w:tc>
          <w:tcPr>
            <w:tcW w:w="851" w:type="dxa"/>
          </w:tcPr>
          <w:p w:rsidR="005E01E5" w:rsidRDefault="005E01E5" w:rsidP="00EF4800">
            <w:pPr>
              <w:jc w:val="center"/>
            </w:pPr>
            <w:r>
              <w:t>2</w:t>
            </w:r>
          </w:p>
        </w:tc>
        <w:tc>
          <w:tcPr>
            <w:tcW w:w="567" w:type="dxa"/>
          </w:tcPr>
          <w:p w:rsidR="005E01E5" w:rsidRPr="00D67324" w:rsidRDefault="005E01E5" w:rsidP="00EF4800">
            <w:pPr>
              <w:jc w:val="center"/>
            </w:pPr>
          </w:p>
        </w:tc>
        <w:tc>
          <w:tcPr>
            <w:tcW w:w="1984" w:type="dxa"/>
          </w:tcPr>
          <w:p w:rsidR="005E01E5" w:rsidRDefault="005E01E5" w:rsidP="00EF4800">
            <w:pPr>
              <w:jc w:val="center"/>
            </w:pPr>
            <w:r>
              <w:t>18</w:t>
            </w:r>
          </w:p>
        </w:tc>
      </w:tr>
      <w:tr w:rsidR="005E01E5" w:rsidTr="005E4AB7">
        <w:trPr>
          <w:trHeight w:val="544"/>
        </w:trPr>
        <w:tc>
          <w:tcPr>
            <w:tcW w:w="431" w:type="dxa"/>
          </w:tcPr>
          <w:p w:rsidR="005E01E5" w:rsidRDefault="005E01E5" w:rsidP="00EF4800">
            <w:pPr>
              <w:pStyle w:val="ListParagraph"/>
              <w:ind w:left="0"/>
            </w:pPr>
            <w:r>
              <w:t>10.</w:t>
            </w:r>
          </w:p>
        </w:tc>
        <w:tc>
          <w:tcPr>
            <w:tcW w:w="4961" w:type="dxa"/>
          </w:tcPr>
          <w:p w:rsidR="005E01E5" w:rsidRPr="00EA65F8" w:rsidRDefault="005E01E5" w:rsidP="00EF4800">
            <w:r>
              <w:rPr>
                <w:bCs/>
              </w:rPr>
              <w:t>Сущность управленческого решения, п</w:t>
            </w:r>
            <w:r w:rsidRPr="00EA65F8">
              <w:t>роцесс и методы принятия управленческих решений</w:t>
            </w:r>
          </w:p>
        </w:tc>
        <w:tc>
          <w:tcPr>
            <w:tcW w:w="850" w:type="dxa"/>
          </w:tcPr>
          <w:p w:rsidR="005E01E5" w:rsidRDefault="005E01E5" w:rsidP="00EF4800">
            <w:pPr>
              <w:jc w:val="center"/>
            </w:pPr>
            <w:r>
              <w:t>2</w:t>
            </w:r>
          </w:p>
        </w:tc>
        <w:tc>
          <w:tcPr>
            <w:tcW w:w="851" w:type="dxa"/>
          </w:tcPr>
          <w:p w:rsidR="005E01E5" w:rsidRDefault="005E01E5" w:rsidP="00EF4800">
            <w:pPr>
              <w:jc w:val="center"/>
            </w:pPr>
            <w:r>
              <w:t>2</w:t>
            </w:r>
          </w:p>
        </w:tc>
        <w:tc>
          <w:tcPr>
            <w:tcW w:w="567" w:type="dxa"/>
          </w:tcPr>
          <w:p w:rsidR="005E01E5" w:rsidRPr="00D67324" w:rsidRDefault="005E01E5" w:rsidP="00EF4800">
            <w:pPr>
              <w:jc w:val="center"/>
            </w:pPr>
          </w:p>
        </w:tc>
        <w:tc>
          <w:tcPr>
            <w:tcW w:w="1984" w:type="dxa"/>
          </w:tcPr>
          <w:p w:rsidR="005E01E5" w:rsidRDefault="005E01E5" w:rsidP="00EF4800">
            <w:pPr>
              <w:jc w:val="center"/>
            </w:pPr>
            <w:r>
              <w:t>18</w:t>
            </w:r>
          </w:p>
        </w:tc>
      </w:tr>
      <w:tr w:rsidR="005E01E5" w:rsidRPr="00D67324" w:rsidTr="00157DFA">
        <w:tc>
          <w:tcPr>
            <w:tcW w:w="431" w:type="dxa"/>
          </w:tcPr>
          <w:p w:rsidR="005E01E5" w:rsidRPr="00D67324" w:rsidRDefault="005E01E5" w:rsidP="005E4AB7">
            <w:pPr>
              <w:pStyle w:val="ListParagraph"/>
              <w:ind w:left="0"/>
            </w:pPr>
          </w:p>
        </w:tc>
        <w:tc>
          <w:tcPr>
            <w:tcW w:w="4961" w:type="dxa"/>
          </w:tcPr>
          <w:p w:rsidR="005E01E5" w:rsidRPr="00D67324" w:rsidRDefault="005E01E5" w:rsidP="005E4AB7">
            <w:r w:rsidRPr="00D67324">
              <w:t>Итого в 1 семестре</w:t>
            </w:r>
          </w:p>
        </w:tc>
        <w:tc>
          <w:tcPr>
            <w:tcW w:w="850" w:type="dxa"/>
          </w:tcPr>
          <w:p w:rsidR="005E01E5" w:rsidRPr="00D67324" w:rsidRDefault="005E01E5" w:rsidP="005E4AB7">
            <w:pPr>
              <w:jc w:val="center"/>
            </w:pPr>
            <w:r>
              <w:t>18</w:t>
            </w:r>
          </w:p>
        </w:tc>
        <w:tc>
          <w:tcPr>
            <w:tcW w:w="851" w:type="dxa"/>
          </w:tcPr>
          <w:p w:rsidR="005E01E5" w:rsidRPr="00D67324" w:rsidRDefault="005E01E5" w:rsidP="005E4AB7">
            <w:pPr>
              <w:jc w:val="center"/>
            </w:pPr>
            <w:r>
              <w:t>18(3*)</w:t>
            </w:r>
          </w:p>
        </w:tc>
        <w:tc>
          <w:tcPr>
            <w:tcW w:w="567" w:type="dxa"/>
          </w:tcPr>
          <w:p w:rsidR="005E01E5" w:rsidRPr="00D67324" w:rsidRDefault="005E01E5" w:rsidP="005E4AB7">
            <w:pPr>
              <w:jc w:val="center"/>
            </w:pPr>
          </w:p>
        </w:tc>
        <w:tc>
          <w:tcPr>
            <w:tcW w:w="1984" w:type="dxa"/>
          </w:tcPr>
          <w:p w:rsidR="005E01E5" w:rsidRPr="00D67324" w:rsidRDefault="005E01E5" w:rsidP="005E4AB7">
            <w:pPr>
              <w:jc w:val="center"/>
            </w:pPr>
            <w:r>
              <w:t>178</w:t>
            </w:r>
          </w:p>
        </w:tc>
      </w:tr>
      <w:tr w:rsidR="005E01E5" w:rsidRPr="000C26B2" w:rsidTr="005E4AB7">
        <w:tc>
          <w:tcPr>
            <w:tcW w:w="9644" w:type="dxa"/>
            <w:gridSpan w:val="6"/>
          </w:tcPr>
          <w:p w:rsidR="005E01E5" w:rsidRPr="000C26B2" w:rsidRDefault="005E01E5" w:rsidP="005E4AB7">
            <w:pPr>
              <w:jc w:val="center"/>
              <w:rPr>
                <w:b/>
              </w:rPr>
            </w:pPr>
            <w:r w:rsidRPr="000C26B2">
              <w:rPr>
                <w:b/>
              </w:rPr>
              <w:t>2 семестр</w:t>
            </w:r>
          </w:p>
        </w:tc>
      </w:tr>
      <w:tr w:rsidR="005E01E5" w:rsidRPr="00D67324" w:rsidTr="005E4AB7">
        <w:trPr>
          <w:trHeight w:hRule="exact" w:val="340"/>
        </w:trPr>
        <w:tc>
          <w:tcPr>
            <w:tcW w:w="431" w:type="dxa"/>
          </w:tcPr>
          <w:p w:rsidR="005E01E5" w:rsidRPr="00D67324" w:rsidRDefault="005E01E5" w:rsidP="005E4AB7">
            <w:pPr>
              <w:jc w:val="both"/>
            </w:pPr>
            <w:r>
              <w:t>11.</w:t>
            </w:r>
          </w:p>
          <w:p w:rsidR="005E01E5" w:rsidRPr="00D67324" w:rsidRDefault="005E01E5" w:rsidP="005E4AB7">
            <w:pPr>
              <w:jc w:val="both"/>
            </w:pPr>
          </w:p>
        </w:tc>
        <w:tc>
          <w:tcPr>
            <w:tcW w:w="4961" w:type="dxa"/>
          </w:tcPr>
          <w:p w:rsidR="005E01E5" w:rsidRPr="00EA65F8" w:rsidRDefault="005E01E5" w:rsidP="005E4AB7">
            <w:r>
              <w:t>Стратегический менеджмент</w:t>
            </w:r>
          </w:p>
        </w:tc>
        <w:tc>
          <w:tcPr>
            <w:tcW w:w="850" w:type="dxa"/>
          </w:tcPr>
          <w:p w:rsidR="005E01E5" w:rsidRPr="00D67324" w:rsidRDefault="005E01E5" w:rsidP="005E4AB7">
            <w:pPr>
              <w:jc w:val="center"/>
            </w:pPr>
            <w:r>
              <w:t>1</w:t>
            </w:r>
          </w:p>
        </w:tc>
        <w:tc>
          <w:tcPr>
            <w:tcW w:w="851" w:type="dxa"/>
          </w:tcPr>
          <w:p w:rsidR="005E01E5" w:rsidRPr="00D67324" w:rsidRDefault="005E01E5" w:rsidP="005E4AB7">
            <w:pPr>
              <w:jc w:val="center"/>
            </w:pPr>
            <w:r>
              <w:t>2(2*</w:t>
            </w:r>
            <w:bookmarkStart w:id="0" w:name="_GoBack"/>
            <w:bookmarkEnd w:id="0"/>
            <w:r>
              <w:t>)</w:t>
            </w:r>
          </w:p>
        </w:tc>
        <w:tc>
          <w:tcPr>
            <w:tcW w:w="567" w:type="dxa"/>
          </w:tcPr>
          <w:p w:rsidR="005E01E5" w:rsidRPr="00D67324" w:rsidRDefault="005E01E5" w:rsidP="005E4AB7">
            <w:pPr>
              <w:jc w:val="center"/>
            </w:pPr>
          </w:p>
        </w:tc>
        <w:tc>
          <w:tcPr>
            <w:tcW w:w="1984" w:type="dxa"/>
          </w:tcPr>
          <w:p w:rsidR="005E01E5" w:rsidRPr="00D67324" w:rsidRDefault="005E01E5" w:rsidP="005E4AB7">
            <w:pPr>
              <w:jc w:val="center"/>
            </w:pPr>
            <w:r>
              <w:t>7</w:t>
            </w:r>
          </w:p>
        </w:tc>
      </w:tr>
      <w:tr w:rsidR="005E01E5" w:rsidRPr="00D67324" w:rsidTr="005E4AB7">
        <w:trPr>
          <w:trHeight w:val="298"/>
        </w:trPr>
        <w:tc>
          <w:tcPr>
            <w:tcW w:w="431" w:type="dxa"/>
          </w:tcPr>
          <w:p w:rsidR="005E01E5" w:rsidRPr="00D67324" w:rsidRDefault="005E01E5" w:rsidP="005E4AB7">
            <w:pPr>
              <w:jc w:val="both"/>
            </w:pPr>
            <w:r>
              <w:t>12.</w:t>
            </w:r>
          </w:p>
        </w:tc>
        <w:tc>
          <w:tcPr>
            <w:tcW w:w="4961" w:type="dxa"/>
          </w:tcPr>
          <w:p w:rsidR="005E01E5" w:rsidRPr="00EA65F8" w:rsidRDefault="005E01E5" w:rsidP="005E4AB7">
            <w:pPr>
              <w:jc w:val="both"/>
            </w:pPr>
            <w:r w:rsidRPr="00EA65F8">
              <w:t>Основы управления рисками</w:t>
            </w:r>
          </w:p>
        </w:tc>
        <w:tc>
          <w:tcPr>
            <w:tcW w:w="850" w:type="dxa"/>
          </w:tcPr>
          <w:p w:rsidR="005E01E5" w:rsidRPr="00D67324" w:rsidRDefault="005E01E5" w:rsidP="005E4AB7">
            <w:pPr>
              <w:jc w:val="center"/>
            </w:pPr>
            <w:r>
              <w:t>1</w:t>
            </w:r>
          </w:p>
        </w:tc>
        <w:tc>
          <w:tcPr>
            <w:tcW w:w="851" w:type="dxa"/>
          </w:tcPr>
          <w:p w:rsidR="005E01E5" w:rsidRPr="00D67324" w:rsidRDefault="005E01E5" w:rsidP="005E4AB7">
            <w:pPr>
              <w:jc w:val="center"/>
            </w:pPr>
            <w:r>
              <w:t>2</w:t>
            </w:r>
          </w:p>
        </w:tc>
        <w:tc>
          <w:tcPr>
            <w:tcW w:w="567" w:type="dxa"/>
          </w:tcPr>
          <w:p w:rsidR="005E01E5" w:rsidRPr="00D67324" w:rsidRDefault="005E01E5" w:rsidP="005E4AB7">
            <w:pPr>
              <w:jc w:val="center"/>
            </w:pPr>
          </w:p>
        </w:tc>
        <w:tc>
          <w:tcPr>
            <w:tcW w:w="1984" w:type="dxa"/>
          </w:tcPr>
          <w:p w:rsidR="005E01E5" w:rsidRPr="00D67324" w:rsidRDefault="005E01E5" w:rsidP="005E4AB7">
            <w:pPr>
              <w:jc w:val="center"/>
            </w:pPr>
            <w:r>
              <w:t>7</w:t>
            </w:r>
          </w:p>
        </w:tc>
      </w:tr>
      <w:tr w:rsidR="005E01E5" w:rsidRPr="00D67324" w:rsidTr="005E4AB7">
        <w:trPr>
          <w:trHeight w:val="263"/>
        </w:trPr>
        <w:tc>
          <w:tcPr>
            <w:tcW w:w="431" w:type="dxa"/>
          </w:tcPr>
          <w:p w:rsidR="005E01E5" w:rsidRPr="00D67324" w:rsidRDefault="005E01E5" w:rsidP="005E4AB7">
            <w:pPr>
              <w:jc w:val="both"/>
            </w:pPr>
            <w:r>
              <w:t>13.</w:t>
            </w:r>
          </w:p>
        </w:tc>
        <w:tc>
          <w:tcPr>
            <w:tcW w:w="4961" w:type="dxa"/>
          </w:tcPr>
          <w:p w:rsidR="005E01E5" w:rsidRPr="00EA65F8" w:rsidRDefault="005E01E5" w:rsidP="005E4AB7">
            <w:pPr>
              <w:jc w:val="both"/>
            </w:pPr>
            <w:r w:rsidRPr="00EA65F8">
              <w:t>Управление как процесс коммуникаций</w:t>
            </w:r>
          </w:p>
        </w:tc>
        <w:tc>
          <w:tcPr>
            <w:tcW w:w="850" w:type="dxa"/>
          </w:tcPr>
          <w:p w:rsidR="005E01E5" w:rsidRPr="00D67324" w:rsidRDefault="005E01E5" w:rsidP="005E4AB7">
            <w:pPr>
              <w:jc w:val="center"/>
            </w:pPr>
            <w:r>
              <w:t>1</w:t>
            </w:r>
          </w:p>
        </w:tc>
        <w:tc>
          <w:tcPr>
            <w:tcW w:w="851" w:type="dxa"/>
          </w:tcPr>
          <w:p w:rsidR="005E01E5" w:rsidRPr="00D67324" w:rsidRDefault="005E01E5" w:rsidP="005E4AB7">
            <w:pPr>
              <w:jc w:val="center"/>
            </w:pPr>
            <w:r>
              <w:t>2</w:t>
            </w:r>
          </w:p>
        </w:tc>
        <w:tc>
          <w:tcPr>
            <w:tcW w:w="567" w:type="dxa"/>
          </w:tcPr>
          <w:p w:rsidR="005E01E5" w:rsidRPr="00D67324" w:rsidRDefault="005E01E5" w:rsidP="005E4AB7">
            <w:pPr>
              <w:jc w:val="center"/>
            </w:pPr>
          </w:p>
        </w:tc>
        <w:tc>
          <w:tcPr>
            <w:tcW w:w="1984" w:type="dxa"/>
          </w:tcPr>
          <w:p w:rsidR="005E01E5" w:rsidRPr="00D67324" w:rsidRDefault="005E01E5" w:rsidP="005E4AB7">
            <w:pPr>
              <w:jc w:val="center"/>
            </w:pPr>
            <w:r>
              <w:t>7</w:t>
            </w:r>
          </w:p>
        </w:tc>
      </w:tr>
      <w:tr w:rsidR="005E01E5" w:rsidRPr="00D67324" w:rsidTr="005E4AB7">
        <w:trPr>
          <w:trHeight w:val="263"/>
        </w:trPr>
        <w:tc>
          <w:tcPr>
            <w:tcW w:w="431" w:type="dxa"/>
          </w:tcPr>
          <w:p w:rsidR="005E01E5" w:rsidRPr="00D67324" w:rsidRDefault="005E01E5" w:rsidP="005E4AB7">
            <w:pPr>
              <w:jc w:val="both"/>
            </w:pPr>
            <w:r>
              <w:t>14.</w:t>
            </w:r>
          </w:p>
        </w:tc>
        <w:tc>
          <w:tcPr>
            <w:tcW w:w="4961" w:type="dxa"/>
          </w:tcPr>
          <w:p w:rsidR="005E01E5" w:rsidRPr="00EA65F8" w:rsidRDefault="005E01E5" w:rsidP="005E4AB7">
            <w:pPr>
              <w:jc w:val="both"/>
            </w:pPr>
            <w:r w:rsidRPr="00EA65F8">
              <w:t>Групповая динамика</w:t>
            </w:r>
          </w:p>
        </w:tc>
        <w:tc>
          <w:tcPr>
            <w:tcW w:w="850" w:type="dxa"/>
          </w:tcPr>
          <w:p w:rsidR="005E01E5" w:rsidRPr="00D67324" w:rsidRDefault="005E01E5" w:rsidP="005E4AB7">
            <w:pPr>
              <w:jc w:val="center"/>
            </w:pPr>
            <w:r>
              <w:t>1</w:t>
            </w:r>
          </w:p>
        </w:tc>
        <w:tc>
          <w:tcPr>
            <w:tcW w:w="851" w:type="dxa"/>
          </w:tcPr>
          <w:p w:rsidR="005E01E5" w:rsidRPr="00D67324" w:rsidRDefault="005E01E5" w:rsidP="005E4AB7">
            <w:pPr>
              <w:jc w:val="center"/>
            </w:pPr>
            <w:r>
              <w:t>2</w:t>
            </w:r>
          </w:p>
        </w:tc>
        <w:tc>
          <w:tcPr>
            <w:tcW w:w="567" w:type="dxa"/>
          </w:tcPr>
          <w:p w:rsidR="005E01E5" w:rsidRPr="00D67324" w:rsidRDefault="005E01E5" w:rsidP="005E4AB7">
            <w:pPr>
              <w:jc w:val="center"/>
            </w:pPr>
          </w:p>
        </w:tc>
        <w:tc>
          <w:tcPr>
            <w:tcW w:w="1984" w:type="dxa"/>
          </w:tcPr>
          <w:p w:rsidR="005E01E5" w:rsidRPr="00D67324" w:rsidRDefault="005E01E5" w:rsidP="005E4AB7">
            <w:pPr>
              <w:jc w:val="center"/>
            </w:pPr>
            <w:r>
              <w:t>7</w:t>
            </w:r>
          </w:p>
        </w:tc>
      </w:tr>
      <w:tr w:rsidR="005E01E5" w:rsidRPr="00D67324" w:rsidTr="005E4AB7">
        <w:trPr>
          <w:trHeight w:val="263"/>
        </w:trPr>
        <w:tc>
          <w:tcPr>
            <w:tcW w:w="431" w:type="dxa"/>
          </w:tcPr>
          <w:p w:rsidR="005E01E5" w:rsidRPr="00D67324" w:rsidRDefault="005E01E5" w:rsidP="005E4AB7">
            <w:pPr>
              <w:jc w:val="both"/>
            </w:pPr>
            <w:r>
              <w:t>15.</w:t>
            </w:r>
          </w:p>
        </w:tc>
        <w:tc>
          <w:tcPr>
            <w:tcW w:w="4961" w:type="dxa"/>
          </w:tcPr>
          <w:p w:rsidR="005E01E5" w:rsidRPr="00EA65F8" w:rsidRDefault="005E01E5" w:rsidP="005E4AB7">
            <w:pPr>
              <w:jc w:val="both"/>
            </w:pPr>
            <w:r w:rsidRPr="00EA65F8">
              <w:t>Управление персоналом</w:t>
            </w:r>
          </w:p>
        </w:tc>
        <w:tc>
          <w:tcPr>
            <w:tcW w:w="850" w:type="dxa"/>
          </w:tcPr>
          <w:p w:rsidR="005E01E5" w:rsidRPr="00D67324" w:rsidRDefault="005E01E5" w:rsidP="005E4AB7">
            <w:pPr>
              <w:jc w:val="center"/>
            </w:pPr>
            <w:r>
              <w:t>1</w:t>
            </w:r>
          </w:p>
        </w:tc>
        <w:tc>
          <w:tcPr>
            <w:tcW w:w="851" w:type="dxa"/>
          </w:tcPr>
          <w:p w:rsidR="005E01E5" w:rsidRPr="00D67324" w:rsidRDefault="005E01E5" w:rsidP="005E4AB7">
            <w:pPr>
              <w:jc w:val="center"/>
            </w:pPr>
            <w:r>
              <w:t>2</w:t>
            </w:r>
          </w:p>
        </w:tc>
        <w:tc>
          <w:tcPr>
            <w:tcW w:w="567" w:type="dxa"/>
          </w:tcPr>
          <w:p w:rsidR="005E01E5" w:rsidRPr="00D67324" w:rsidRDefault="005E01E5" w:rsidP="005E4AB7">
            <w:pPr>
              <w:jc w:val="center"/>
            </w:pPr>
          </w:p>
        </w:tc>
        <w:tc>
          <w:tcPr>
            <w:tcW w:w="1984" w:type="dxa"/>
          </w:tcPr>
          <w:p w:rsidR="005E01E5" w:rsidRPr="00D67324" w:rsidRDefault="005E01E5" w:rsidP="005E4AB7">
            <w:pPr>
              <w:jc w:val="center"/>
            </w:pPr>
            <w:r>
              <w:t>7</w:t>
            </w:r>
          </w:p>
        </w:tc>
      </w:tr>
      <w:tr w:rsidR="005E01E5" w:rsidRPr="00D67324" w:rsidTr="005E4AB7">
        <w:trPr>
          <w:trHeight w:val="263"/>
        </w:trPr>
        <w:tc>
          <w:tcPr>
            <w:tcW w:w="431" w:type="dxa"/>
          </w:tcPr>
          <w:p w:rsidR="005E01E5" w:rsidRDefault="005E01E5" w:rsidP="005E4AB7">
            <w:pPr>
              <w:jc w:val="both"/>
            </w:pPr>
            <w:r>
              <w:t>16.</w:t>
            </w:r>
          </w:p>
        </w:tc>
        <w:tc>
          <w:tcPr>
            <w:tcW w:w="4961" w:type="dxa"/>
          </w:tcPr>
          <w:p w:rsidR="005E01E5" w:rsidRPr="00EA65F8" w:rsidRDefault="005E01E5" w:rsidP="005E4AB7">
            <w:pPr>
              <w:jc w:val="both"/>
            </w:pPr>
            <w:r w:rsidRPr="00EA65F8">
              <w:t>Внутриорганизационные конфликты</w:t>
            </w:r>
          </w:p>
        </w:tc>
        <w:tc>
          <w:tcPr>
            <w:tcW w:w="850" w:type="dxa"/>
          </w:tcPr>
          <w:p w:rsidR="005E01E5" w:rsidRPr="00D67324" w:rsidRDefault="005E01E5" w:rsidP="005E4AB7">
            <w:pPr>
              <w:jc w:val="center"/>
            </w:pPr>
            <w:r>
              <w:t>1</w:t>
            </w:r>
          </w:p>
        </w:tc>
        <w:tc>
          <w:tcPr>
            <w:tcW w:w="851" w:type="dxa"/>
          </w:tcPr>
          <w:p w:rsidR="005E01E5" w:rsidRDefault="005E01E5" w:rsidP="005E4AB7">
            <w:pPr>
              <w:jc w:val="center"/>
            </w:pPr>
            <w:r>
              <w:t>4(4*)</w:t>
            </w:r>
          </w:p>
        </w:tc>
        <w:tc>
          <w:tcPr>
            <w:tcW w:w="567" w:type="dxa"/>
          </w:tcPr>
          <w:p w:rsidR="005E01E5" w:rsidRPr="00D67324" w:rsidRDefault="005E01E5" w:rsidP="005E4AB7">
            <w:pPr>
              <w:jc w:val="center"/>
            </w:pPr>
          </w:p>
        </w:tc>
        <w:tc>
          <w:tcPr>
            <w:tcW w:w="1984" w:type="dxa"/>
          </w:tcPr>
          <w:p w:rsidR="005E01E5" w:rsidRPr="00D67324" w:rsidRDefault="005E01E5" w:rsidP="005E4AB7">
            <w:pPr>
              <w:jc w:val="center"/>
            </w:pPr>
            <w:r>
              <w:t>7</w:t>
            </w:r>
          </w:p>
        </w:tc>
      </w:tr>
      <w:tr w:rsidR="005E01E5" w:rsidRPr="00D67324" w:rsidTr="005E4AB7">
        <w:trPr>
          <w:trHeight w:val="263"/>
        </w:trPr>
        <w:tc>
          <w:tcPr>
            <w:tcW w:w="431" w:type="dxa"/>
          </w:tcPr>
          <w:p w:rsidR="005E01E5" w:rsidRPr="00D67324" w:rsidRDefault="005E01E5" w:rsidP="005E4AB7">
            <w:pPr>
              <w:jc w:val="both"/>
            </w:pPr>
            <w:r>
              <w:t>17.</w:t>
            </w:r>
          </w:p>
        </w:tc>
        <w:tc>
          <w:tcPr>
            <w:tcW w:w="4961" w:type="dxa"/>
          </w:tcPr>
          <w:p w:rsidR="005E01E5" w:rsidRPr="00EA65F8" w:rsidRDefault="005E01E5" w:rsidP="005E4AB7">
            <w:pPr>
              <w:jc w:val="both"/>
            </w:pPr>
            <w:r w:rsidRPr="00EA65F8">
              <w:t>Руководство и лидерство</w:t>
            </w:r>
          </w:p>
        </w:tc>
        <w:tc>
          <w:tcPr>
            <w:tcW w:w="850" w:type="dxa"/>
          </w:tcPr>
          <w:p w:rsidR="005E01E5" w:rsidRPr="00D67324" w:rsidRDefault="005E01E5" w:rsidP="005E4AB7">
            <w:pPr>
              <w:jc w:val="center"/>
            </w:pPr>
            <w:r>
              <w:t>1</w:t>
            </w:r>
          </w:p>
        </w:tc>
        <w:tc>
          <w:tcPr>
            <w:tcW w:w="851" w:type="dxa"/>
          </w:tcPr>
          <w:p w:rsidR="005E01E5" w:rsidRPr="00D67324" w:rsidRDefault="005E01E5" w:rsidP="005E4AB7">
            <w:pPr>
              <w:jc w:val="center"/>
            </w:pPr>
            <w:r>
              <w:t>4</w:t>
            </w:r>
          </w:p>
        </w:tc>
        <w:tc>
          <w:tcPr>
            <w:tcW w:w="567" w:type="dxa"/>
          </w:tcPr>
          <w:p w:rsidR="005E01E5" w:rsidRPr="00D67324" w:rsidRDefault="005E01E5" w:rsidP="005E4AB7">
            <w:pPr>
              <w:jc w:val="center"/>
            </w:pPr>
          </w:p>
        </w:tc>
        <w:tc>
          <w:tcPr>
            <w:tcW w:w="1984" w:type="dxa"/>
          </w:tcPr>
          <w:p w:rsidR="005E01E5" w:rsidRPr="00D67324" w:rsidRDefault="005E01E5" w:rsidP="005E4AB7">
            <w:pPr>
              <w:jc w:val="center"/>
            </w:pPr>
            <w:r>
              <w:t>7</w:t>
            </w:r>
          </w:p>
        </w:tc>
      </w:tr>
      <w:tr w:rsidR="005E01E5" w:rsidTr="005E4AB7">
        <w:trPr>
          <w:trHeight w:val="263"/>
        </w:trPr>
        <w:tc>
          <w:tcPr>
            <w:tcW w:w="431" w:type="dxa"/>
          </w:tcPr>
          <w:p w:rsidR="005E01E5" w:rsidRDefault="005E01E5" w:rsidP="005E4AB7">
            <w:pPr>
              <w:jc w:val="both"/>
            </w:pPr>
            <w:r>
              <w:t>18.</w:t>
            </w:r>
          </w:p>
        </w:tc>
        <w:tc>
          <w:tcPr>
            <w:tcW w:w="4961" w:type="dxa"/>
          </w:tcPr>
          <w:p w:rsidR="005E01E5" w:rsidRPr="00EA65F8" w:rsidRDefault="005E01E5" w:rsidP="005E4AB7">
            <w:pPr>
              <w:jc w:val="both"/>
            </w:pPr>
            <w:r w:rsidRPr="00EA65F8">
              <w:t>Национальные модели менеджмента</w:t>
            </w:r>
          </w:p>
        </w:tc>
        <w:tc>
          <w:tcPr>
            <w:tcW w:w="850" w:type="dxa"/>
          </w:tcPr>
          <w:p w:rsidR="005E01E5" w:rsidRDefault="005E01E5" w:rsidP="005E4AB7">
            <w:pPr>
              <w:jc w:val="center"/>
            </w:pPr>
            <w:r>
              <w:t>1</w:t>
            </w:r>
          </w:p>
        </w:tc>
        <w:tc>
          <w:tcPr>
            <w:tcW w:w="851" w:type="dxa"/>
          </w:tcPr>
          <w:p w:rsidR="005E01E5" w:rsidRDefault="005E01E5" w:rsidP="005E4AB7">
            <w:pPr>
              <w:jc w:val="center"/>
            </w:pPr>
            <w:r>
              <w:t>4</w:t>
            </w:r>
          </w:p>
        </w:tc>
        <w:tc>
          <w:tcPr>
            <w:tcW w:w="567" w:type="dxa"/>
          </w:tcPr>
          <w:p w:rsidR="005E01E5" w:rsidRPr="00D67324" w:rsidRDefault="005E01E5" w:rsidP="005E4AB7">
            <w:pPr>
              <w:jc w:val="center"/>
            </w:pPr>
          </w:p>
        </w:tc>
        <w:tc>
          <w:tcPr>
            <w:tcW w:w="1984" w:type="dxa"/>
          </w:tcPr>
          <w:p w:rsidR="005E01E5" w:rsidRDefault="005E01E5" w:rsidP="005E4AB7">
            <w:pPr>
              <w:jc w:val="center"/>
            </w:pPr>
            <w:r>
              <w:t>7</w:t>
            </w:r>
          </w:p>
        </w:tc>
      </w:tr>
      <w:tr w:rsidR="005E01E5" w:rsidTr="005E4AB7">
        <w:trPr>
          <w:trHeight w:val="263"/>
        </w:trPr>
        <w:tc>
          <w:tcPr>
            <w:tcW w:w="431" w:type="dxa"/>
          </w:tcPr>
          <w:p w:rsidR="005E01E5" w:rsidRDefault="005E01E5" w:rsidP="005E4AB7">
            <w:pPr>
              <w:jc w:val="both"/>
            </w:pPr>
            <w:r>
              <w:t>19.</w:t>
            </w:r>
          </w:p>
        </w:tc>
        <w:tc>
          <w:tcPr>
            <w:tcW w:w="4961" w:type="dxa"/>
          </w:tcPr>
          <w:p w:rsidR="005E01E5" w:rsidRPr="00EA65F8" w:rsidRDefault="005E01E5" w:rsidP="005E4AB7">
            <w:pPr>
              <w:jc w:val="both"/>
            </w:pPr>
            <w:r w:rsidRPr="00EA65F8">
              <w:t>Технологии управления. Информационное обеспечение управления</w:t>
            </w:r>
          </w:p>
        </w:tc>
        <w:tc>
          <w:tcPr>
            <w:tcW w:w="850" w:type="dxa"/>
          </w:tcPr>
          <w:p w:rsidR="005E01E5" w:rsidRDefault="005E01E5" w:rsidP="005E4AB7">
            <w:pPr>
              <w:jc w:val="center"/>
            </w:pPr>
            <w:r>
              <w:t>2</w:t>
            </w:r>
          </w:p>
        </w:tc>
        <w:tc>
          <w:tcPr>
            <w:tcW w:w="851" w:type="dxa"/>
          </w:tcPr>
          <w:p w:rsidR="005E01E5" w:rsidRDefault="005E01E5" w:rsidP="005E4AB7">
            <w:pPr>
              <w:jc w:val="center"/>
            </w:pPr>
            <w:r>
              <w:t>4</w:t>
            </w:r>
          </w:p>
        </w:tc>
        <w:tc>
          <w:tcPr>
            <w:tcW w:w="567" w:type="dxa"/>
          </w:tcPr>
          <w:p w:rsidR="005E01E5" w:rsidRPr="00D67324" w:rsidRDefault="005E01E5" w:rsidP="005E4AB7">
            <w:pPr>
              <w:jc w:val="center"/>
            </w:pPr>
          </w:p>
        </w:tc>
        <w:tc>
          <w:tcPr>
            <w:tcW w:w="1984" w:type="dxa"/>
          </w:tcPr>
          <w:p w:rsidR="005E01E5" w:rsidRDefault="005E01E5" w:rsidP="005E4AB7">
            <w:pPr>
              <w:jc w:val="center"/>
            </w:pPr>
            <w:r>
              <w:t>8</w:t>
            </w:r>
          </w:p>
        </w:tc>
      </w:tr>
      <w:tr w:rsidR="005E01E5" w:rsidTr="005E4AB7">
        <w:trPr>
          <w:trHeight w:val="263"/>
        </w:trPr>
        <w:tc>
          <w:tcPr>
            <w:tcW w:w="431" w:type="dxa"/>
          </w:tcPr>
          <w:p w:rsidR="005E01E5" w:rsidRDefault="005E01E5" w:rsidP="005E4AB7">
            <w:pPr>
              <w:jc w:val="both"/>
            </w:pPr>
            <w:r>
              <w:t>20.</w:t>
            </w:r>
          </w:p>
        </w:tc>
        <w:tc>
          <w:tcPr>
            <w:tcW w:w="4961" w:type="dxa"/>
          </w:tcPr>
          <w:p w:rsidR="005E01E5" w:rsidRPr="00EA65F8" w:rsidRDefault="005E01E5" w:rsidP="005E4AB7">
            <w:pPr>
              <w:jc w:val="both"/>
            </w:pPr>
            <w:r>
              <w:t>Эффективность управления</w:t>
            </w:r>
          </w:p>
        </w:tc>
        <w:tc>
          <w:tcPr>
            <w:tcW w:w="850" w:type="dxa"/>
          </w:tcPr>
          <w:p w:rsidR="005E01E5" w:rsidRDefault="005E01E5" w:rsidP="005E4AB7">
            <w:pPr>
              <w:jc w:val="center"/>
            </w:pPr>
            <w:r>
              <w:t>2</w:t>
            </w:r>
          </w:p>
        </w:tc>
        <w:tc>
          <w:tcPr>
            <w:tcW w:w="851" w:type="dxa"/>
          </w:tcPr>
          <w:p w:rsidR="005E01E5" w:rsidRDefault="005E01E5" w:rsidP="005E4AB7">
            <w:pPr>
              <w:jc w:val="center"/>
            </w:pPr>
            <w:r>
              <w:t>4</w:t>
            </w:r>
          </w:p>
        </w:tc>
        <w:tc>
          <w:tcPr>
            <w:tcW w:w="567" w:type="dxa"/>
          </w:tcPr>
          <w:p w:rsidR="005E01E5" w:rsidRPr="00D67324" w:rsidRDefault="005E01E5" w:rsidP="005E4AB7">
            <w:pPr>
              <w:jc w:val="center"/>
            </w:pPr>
          </w:p>
        </w:tc>
        <w:tc>
          <w:tcPr>
            <w:tcW w:w="1984" w:type="dxa"/>
          </w:tcPr>
          <w:p w:rsidR="005E01E5" w:rsidRDefault="005E01E5" w:rsidP="005E4AB7">
            <w:pPr>
              <w:jc w:val="center"/>
            </w:pPr>
            <w:r>
              <w:t>8</w:t>
            </w:r>
          </w:p>
        </w:tc>
      </w:tr>
      <w:tr w:rsidR="005E01E5" w:rsidRPr="00D67324" w:rsidTr="005E4AB7">
        <w:tc>
          <w:tcPr>
            <w:tcW w:w="431" w:type="dxa"/>
          </w:tcPr>
          <w:p w:rsidR="005E01E5" w:rsidRPr="00D67324" w:rsidRDefault="005E01E5" w:rsidP="005E4AB7">
            <w:pPr>
              <w:pStyle w:val="ListParagraph"/>
              <w:ind w:left="0"/>
              <w:jc w:val="both"/>
            </w:pPr>
          </w:p>
        </w:tc>
        <w:tc>
          <w:tcPr>
            <w:tcW w:w="4961" w:type="dxa"/>
          </w:tcPr>
          <w:p w:rsidR="005E01E5" w:rsidRPr="00D67324" w:rsidRDefault="005E01E5" w:rsidP="005E4AB7">
            <w:pPr>
              <w:jc w:val="both"/>
              <w:rPr>
                <w:bCs/>
              </w:rPr>
            </w:pPr>
            <w:r w:rsidRPr="00D67324">
              <w:rPr>
                <w:bCs/>
              </w:rPr>
              <w:t>Итого во 2 семестре</w:t>
            </w:r>
          </w:p>
        </w:tc>
        <w:tc>
          <w:tcPr>
            <w:tcW w:w="850" w:type="dxa"/>
          </w:tcPr>
          <w:p w:rsidR="005E01E5" w:rsidRPr="00D67324" w:rsidRDefault="005E01E5" w:rsidP="005E4AB7">
            <w:pPr>
              <w:jc w:val="center"/>
            </w:pPr>
            <w:r>
              <w:t>12</w:t>
            </w:r>
          </w:p>
        </w:tc>
        <w:tc>
          <w:tcPr>
            <w:tcW w:w="851" w:type="dxa"/>
          </w:tcPr>
          <w:p w:rsidR="005E01E5" w:rsidRPr="00D67324" w:rsidRDefault="005E01E5" w:rsidP="005E4AB7">
            <w:pPr>
              <w:jc w:val="center"/>
            </w:pPr>
            <w:r>
              <w:t>30(6*)</w:t>
            </w:r>
          </w:p>
        </w:tc>
        <w:tc>
          <w:tcPr>
            <w:tcW w:w="567" w:type="dxa"/>
          </w:tcPr>
          <w:p w:rsidR="005E01E5" w:rsidRPr="00D67324" w:rsidRDefault="005E01E5" w:rsidP="005E4AB7">
            <w:pPr>
              <w:jc w:val="center"/>
            </w:pPr>
          </w:p>
        </w:tc>
        <w:tc>
          <w:tcPr>
            <w:tcW w:w="1984" w:type="dxa"/>
          </w:tcPr>
          <w:p w:rsidR="005E01E5" w:rsidRPr="00D67324" w:rsidRDefault="005E01E5" w:rsidP="005E4AB7">
            <w:pPr>
              <w:jc w:val="center"/>
            </w:pPr>
            <w:r>
              <w:t>72</w:t>
            </w:r>
          </w:p>
        </w:tc>
      </w:tr>
      <w:tr w:rsidR="005E01E5" w:rsidRPr="00D67324" w:rsidTr="005E4AB7">
        <w:tc>
          <w:tcPr>
            <w:tcW w:w="431" w:type="dxa"/>
          </w:tcPr>
          <w:p w:rsidR="005E01E5" w:rsidRPr="00D67324" w:rsidRDefault="005E01E5" w:rsidP="005E4AB7">
            <w:pPr>
              <w:pStyle w:val="ListParagraph"/>
              <w:ind w:left="0"/>
              <w:jc w:val="both"/>
            </w:pPr>
          </w:p>
        </w:tc>
        <w:tc>
          <w:tcPr>
            <w:tcW w:w="4961" w:type="dxa"/>
          </w:tcPr>
          <w:p w:rsidR="005E01E5" w:rsidRPr="00D67324" w:rsidRDefault="005E01E5" w:rsidP="005E4AB7">
            <w:pPr>
              <w:jc w:val="both"/>
            </w:pPr>
            <w:r w:rsidRPr="00D67324">
              <w:t xml:space="preserve">Итого </w:t>
            </w:r>
          </w:p>
        </w:tc>
        <w:tc>
          <w:tcPr>
            <w:tcW w:w="850" w:type="dxa"/>
          </w:tcPr>
          <w:p w:rsidR="005E01E5" w:rsidRPr="00D67324" w:rsidRDefault="005E01E5" w:rsidP="005E4AB7">
            <w:pPr>
              <w:jc w:val="center"/>
            </w:pPr>
            <w:r>
              <w:t>30</w:t>
            </w:r>
          </w:p>
        </w:tc>
        <w:tc>
          <w:tcPr>
            <w:tcW w:w="851" w:type="dxa"/>
          </w:tcPr>
          <w:p w:rsidR="005E01E5" w:rsidRPr="00D67324" w:rsidRDefault="005E01E5" w:rsidP="005E4AB7">
            <w:pPr>
              <w:jc w:val="center"/>
            </w:pPr>
            <w:r>
              <w:t>48(9*)</w:t>
            </w:r>
          </w:p>
        </w:tc>
        <w:tc>
          <w:tcPr>
            <w:tcW w:w="567" w:type="dxa"/>
          </w:tcPr>
          <w:p w:rsidR="005E01E5" w:rsidRPr="00D67324" w:rsidRDefault="005E01E5" w:rsidP="005E4AB7">
            <w:pPr>
              <w:jc w:val="center"/>
            </w:pPr>
          </w:p>
        </w:tc>
        <w:tc>
          <w:tcPr>
            <w:tcW w:w="1984" w:type="dxa"/>
          </w:tcPr>
          <w:p w:rsidR="005E01E5" w:rsidRPr="00D67324" w:rsidRDefault="005E01E5" w:rsidP="005E4AB7">
            <w:pPr>
              <w:jc w:val="center"/>
            </w:pPr>
            <w:r>
              <w:t>250</w:t>
            </w:r>
          </w:p>
        </w:tc>
      </w:tr>
    </w:tbl>
    <w:p w:rsidR="005E01E5" w:rsidRDefault="005E01E5" w:rsidP="00157DFA">
      <w:pPr>
        <w:jc w:val="both"/>
      </w:pPr>
    </w:p>
    <w:p w:rsidR="005E01E5" w:rsidRDefault="005E01E5" w:rsidP="00157DFA">
      <w:pPr>
        <w:pStyle w:val="ListParagraph"/>
        <w:ind w:left="480"/>
        <w:jc w:val="both"/>
      </w:pPr>
    </w:p>
    <w:p w:rsidR="005E01E5" w:rsidRPr="00DC11F5" w:rsidRDefault="005E01E5"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5E01E5" w:rsidRPr="00DC11F5" w:rsidRDefault="005E01E5" w:rsidP="00F0399E">
      <w:pPr>
        <w:numPr>
          <w:ilvl w:val="2"/>
          <w:numId w:val="7"/>
        </w:numPr>
        <w:autoSpaceDE w:val="0"/>
        <w:autoSpaceDN w:val="0"/>
        <w:adjustRightInd w:val="0"/>
        <w:rPr>
          <w:b/>
        </w:rPr>
      </w:pPr>
      <w:r w:rsidRPr="00DC11F5">
        <w:rPr>
          <w:b/>
        </w:rPr>
        <w:t>Содержание лекционного курса</w:t>
      </w:r>
    </w:p>
    <w:p w:rsidR="005E01E5" w:rsidRPr="00DC11F5" w:rsidRDefault="005E01E5"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478"/>
        <w:gridCol w:w="2504"/>
        <w:gridCol w:w="6699"/>
      </w:tblGrid>
      <w:tr w:rsidR="005E01E5" w:rsidRPr="00DC11F5" w:rsidTr="00157DFA">
        <w:tc>
          <w:tcPr>
            <w:tcW w:w="478" w:type="dxa"/>
          </w:tcPr>
          <w:p w:rsidR="005E01E5" w:rsidRPr="007B023B" w:rsidRDefault="005E01E5" w:rsidP="00935672">
            <w:pPr>
              <w:jc w:val="center"/>
              <w:rPr>
                <w:b/>
              </w:rPr>
            </w:pPr>
            <w:r w:rsidRPr="007B023B">
              <w:rPr>
                <w:b/>
              </w:rPr>
              <w:t>№ п/п</w:t>
            </w:r>
          </w:p>
        </w:tc>
        <w:tc>
          <w:tcPr>
            <w:tcW w:w="2504" w:type="dxa"/>
          </w:tcPr>
          <w:p w:rsidR="005E01E5" w:rsidRPr="007B023B" w:rsidRDefault="005E01E5" w:rsidP="00935672">
            <w:pPr>
              <w:jc w:val="center"/>
              <w:rPr>
                <w:b/>
              </w:rPr>
            </w:pPr>
            <w:r w:rsidRPr="007B023B">
              <w:rPr>
                <w:b/>
              </w:rPr>
              <w:t>Наименование темы (раздела) дисциплины</w:t>
            </w:r>
          </w:p>
        </w:tc>
        <w:tc>
          <w:tcPr>
            <w:tcW w:w="6699" w:type="dxa"/>
          </w:tcPr>
          <w:p w:rsidR="005E01E5" w:rsidRPr="007B023B" w:rsidRDefault="005E01E5" w:rsidP="009658B9">
            <w:pPr>
              <w:jc w:val="center"/>
              <w:rPr>
                <w:b/>
              </w:rPr>
            </w:pPr>
            <w:r w:rsidRPr="007B023B">
              <w:rPr>
                <w:b/>
              </w:rPr>
              <w:t>Содержание лекционного занятия</w:t>
            </w:r>
          </w:p>
        </w:tc>
      </w:tr>
      <w:tr w:rsidR="005E01E5" w:rsidRPr="00DC11F5" w:rsidTr="00157DFA">
        <w:tc>
          <w:tcPr>
            <w:tcW w:w="478" w:type="dxa"/>
          </w:tcPr>
          <w:p w:rsidR="005E01E5" w:rsidRPr="007B023B" w:rsidRDefault="005E01E5" w:rsidP="00FB3F38">
            <w:r>
              <w:t>1.</w:t>
            </w:r>
          </w:p>
        </w:tc>
        <w:tc>
          <w:tcPr>
            <w:tcW w:w="2504" w:type="dxa"/>
          </w:tcPr>
          <w:p w:rsidR="005E01E5" w:rsidRPr="00EA65F8" w:rsidRDefault="005E01E5" w:rsidP="0082072B">
            <w:pPr>
              <w:pStyle w:val="1"/>
              <w:spacing w:after="0" w:line="240" w:lineRule="auto"/>
              <w:ind w:left="0"/>
              <w:jc w:val="both"/>
              <w:rPr>
                <w:rFonts w:ascii="Times New Roman" w:hAnsi="Times New Roman"/>
                <w:sz w:val="24"/>
                <w:szCs w:val="24"/>
              </w:rPr>
            </w:pPr>
            <w:r w:rsidRPr="00EA65F8">
              <w:rPr>
                <w:rFonts w:ascii="Times New Roman" w:hAnsi="Times New Roman"/>
                <w:sz w:val="24"/>
                <w:szCs w:val="24"/>
              </w:rPr>
              <w:t>Сущность управления и менеджмента</w:t>
            </w:r>
          </w:p>
        </w:tc>
        <w:tc>
          <w:tcPr>
            <w:tcW w:w="6699" w:type="dxa"/>
          </w:tcPr>
          <w:p w:rsidR="005E01E5" w:rsidRPr="00EA65F8" w:rsidRDefault="005E01E5" w:rsidP="0082072B">
            <w:pPr>
              <w:jc w:val="both"/>
            </w:pPr>
            <w:r w:rsidRPr="00EA65F8">
              <w:t>Основные ключевые понятия менеджмента и управления: управление, менеджмент, менеджер</w:t>
            </w:r>
            <w:r>
              <w:t>.</w:t>
            </w:r>
          </w:p>
          <w:p w:rsidR="005E01E5" w:rsidRPr="00EA65F8" w:rsidRDefault="005E01E5" w:rsidP="0082072B">
            <w:pPr>
              <w:jc w:val="both"/>
            </w:pPr>
            <w:r w:rsidRPr="00EA65F8">
              <w:t>Понятия субъект и объект управленческой деятельности. Соотношение понятий «</w:t>
            </w:r>
            <w:r>
              <w:t>у</w:t>
            </w:r>
            <w:r w:rsidRPr="00EA65F8">
              <w:t>правление» и «менеджмент».</w:t>
            </w:r>
          </w:p>
          <w:p w:rsidR="005E01E5" w:rsidRPr="00EA65F8" w:rsidRDefault="005E01E5" w:rsidP="0082072B">
            <w:pPr>
              <w:jc w:val="both"/>
            </w:pPr>
            <w:r w:rsidRPr="00EA65F8">
              <w:t xml:space="preserve">Сущность управления организацией. Виды управления.Менеджер и предприниматель. </w:t>
            </w:r>
          </w:p>
          <w:p w:rsidR="005E01E5" w:rsidRPr="00EA65F8" w:rsidRDefault="005E01E5" w:rsidP="0082072B">
            <w:pPr>
              <w:jc w:val="both"/>
            </w:pPr>
            <w:r w:rsidRPr="00EA65F8">
              <w:t>Качества, присущие эффективному менеджеру</w:t>
            </w:r>
            <w:r>
              <w:t>.</w:t>
            </w:r>
          </w:p>
        </w:tc>
      </w:tr>
      <w:tr w:rsidR="005E01E5" w:rsidRPr="00DC11F5" w:rsidTr="00157DFA">
        <w:tc>
          <w:tcPr>
            <w:tcW w:w="478" w:type="dxa"/>
          </w:tcPr>
          <w:p w:rsidR="005E01E5" w:rsidRPr="007B023B" w:rsidRDefault="005E01E5" w:rsidP="00FB3F38">
            <w:r>
              <w:t>2.</w:t>
            </w:r>
          </w:p>
        </w:tc>
        <w:tc>
          <w:tcPr>
            <w:tcW w:w="2504" w:type="dxa"/>
          </w:tcPr>
          <w:p w:rsidR="005E01E5" w:rsidRPr="00EA65F8" w:rsidRDefault="005E01E5" w:rsidP="0082072B">
            <w:pPr>
              <w:jc w:val="both"/>
            </w:pPr>
            <w:r w:rsidRPr="00EA65F8">
              <w:t>Значение менеджмента</w:t>
            </w:r>
          </w:p>
        </w:tc>
        <w:tc>
          <w:tcPr>
            <w:tcW w:w="6699" w:type="dxa"/>
          </w:tcPr>
          <w:p w:rsidR="005E01E5" w:rsidRPr="00EA65F8" w:rsidRDefault="005E01E5" w:rsidP="0082072B">
            <w:pPr>
              <w:jc w:val="both"/>
            </w:pPr>
            <w:r w:rsidRPr="00EA65F8">
              <w:t>Необходимость управленческой деятельности.</w:t>
            </w:r>
          </w:p>
          <w:p w:rsidR="005E01E5" w:rsidRPr="00EA65F8" w:rsidRDefault="005E01E5" w:rsidP="0082072B">
            <w:pPr>
              <w:jc w:val="both"/>
            </w:pPr>
            <w:r w:rsidRPr="00EA65F8">
              <w:t>Значение менеджмента как вида деятельности в современных условиях. Роль менеджмента для успешного развития организаций. Влияние менеджмента на развитие общества в целом. Значение науки управления для профессиональной подготовки и повышения квалификации руководителей.</w:t>
            </w:r>
          </w:p>
        </w:tc>
      </w:tr>
      <w:tr w:rsidR="005E01E5" w:rsidRPr="00DC11F5" w:rsidTr="00157DFA">
        <w:trPr>
          <w:trHeight w:val="986"/>
        </w:trPr>
        <w:tc>
          <w:tcPr>
            <w:tcW w:w="478" w:type="dxa"/>
          </w:tcPr>
          <w:p w:rsidR="005E01E5" w:rsidRPr="007B023B" w:rsidRDefault="005E01E5" w:rsidP="00FB3F38">
            <w:pPr>
              <w:pStyle w:val="ListParagraph"/>
              <w:ind w:left="0"/>
              <w:jc w:val="both"/>
            </w:pPr>
            <w:r>
              <w:t>3.</w:t>
            </w:r>
          </w:p>
        </w:tc>
        <w:tc>
          <w:tcPr>
            <w:tcW w:w="2504" w:type="dxa"/>
          </w:tcPr>
          <w:p w:rsidR="005E01E5" w:rsidRPr="00EA65F8" w:rsidRDefault="005E01E5" w:rsidP="0082072B">
            <w:pPr>
              <w:jc w:val="both"/>
            </w:pPr>
            <w:r w:rsidRPr="00EA65F8">
              <w:t>Методологические основы управленческой науки</w:t>
            </w:r>
          </w:p>
        </w:tc>
        <w:tc>
          <w:tcPr>
            <w:tcW w:w="6699" w:type="dxa"/>
          </w:tcPr>
          <w:p w:rsidR="005E01E5" w:rsidRPr="00EA65F8" w:rsidRDefault="005E01E5" w:rsidP="0082072B">
            <w:pPr>
              <w:jc w:val="both"/>
            </w:pPr>
            <w:r w:rsidRPr="00EA65F8">
              <w:t>Методология науки управления. Общие основы методологии менеджмента: диалектика, абстрагирование, системный подход, принципы: единство теории и практики, определенности, конкретности, познаваемости, причинности, развития, историзма.</w:t>
            </w:r>
          </w:p>
          <w:p w:rsidR="005E01E5" w:rsidRPr="00EA65F8" w:rsidRDefault="005E01E5" w:rsidP="0082072B">
            <w:pPr>
              <w:jc w:val="both"/>
            </w:pPr>
            <w:r w:rsidRPr="00EA65F8">
              <w:t xml:space="preserve">Подходы к науке управления. Процессный подход. Системный подход. Ситуационный подход. </w:t>
            </w:r>
          </w:p>
          <w:p w:rsidR="005E01E5" w:rsidRPr="00EA65F8" w:rsidRDefault="005E01E5" w:rsidP="0082072B">
            <w:pPr>
              <w:jc w:val="both"/>
            </w:pPr>
            <w:r w:rsidRPr="00EA65F8">
              <w:t>Исследование систем управления. Проектирование систем управления. Современная парадигма управления. Принципы управления.</w:t>
            </w:r>
          </w:p>
        </w:tc>
      </w:tr>
      <w:tr w:rsidR="005E01E5" w:rsidRPr="00DC11F5" w:rsidTr="00157DFA">
        <w:trPr>
          <w:trHeight w:val="699"/>
        </w:trPr>
        <w:tc>
          <w:tcPr>
            <w:tcW w:w="478" w:type="dxa"/>
          </w:tcPr>
          <w:p w:rsidR="005E01E5" w:rsidRPr="007B023B" w:rsidRDefault="005E01E5" w:rsidP="001E6B04">
            <w:pPr>
              <w:pStyle w:val="ListParagraph"/>
              <w:numPr>
                <w:ilvl w:val="0"/>
                <w:numId w:val="8"/>
              </w:numPr>
              <w:ind w:left="0"/>
              <w:jc w:val="both"/>
            </w:pPr>
            <w:r w:rsidRPr="007B023B">
              <w:t>4</w:t>
            </w:r>
            <w:r>
              <w:t>.</w:t>
            </w:r>
          </w:p>
        </w:tc>
        <w:tc>
          <w:tcPr>
            <w:tcW w:w="2504" w:type="dxa"/>
          </w:tcPr>
          <w:p w:rsidR="005E01E5" w:rsidRPr="00EA65F8" w:rsidRDefault="005E01E5" w:rsidP="0082072B">
            <w:pPr>
              <w:jc w:val="both"/>
            </w:pPr>
            <w:r w:rsidRPr="00EA65F8">
              <w:t>Эволюция управленческой мысли</w:t>
            </w:r>
          </w:p>
        </w:tc>
        <w:tc>
          <w:tcPr>
            <w:tcW w:w="6699" w:type="dxa"/>
          </w:tcPr>
          <w:p w:rsidR="005E01E5" w:rsidRPr="00EA65F8" w:rsidRDefault="005E01E5" w:rsidP="0082072B">
            <w:pPr>
              <w:jc w:val="both"/>
            </w:pPr>
            <w:r w:rsidRPr="00EA65F8">
              <w:t>Природа управления и исторические тенденции его развития.</w:t>
            </w:r>
          </w:p>
          <w:p w:rsidR="005E01E5" w:rsidRPr="00EA65F8" w:rsidRDefault="005E01E5" w:rsidP="0082072B">
            <w:pPr>
              <w:jc w:val="both"/>
            </w:pPr>
            <w:r w:rsidRPr="00EA65F8">
              <w:t>Условия и факторы возникновения и развития управленческой мысли. Периодизация развития научной мысли. Донаучный и научный период. Первые документальные источники. Развитие управленческой науки как составной части философии. Развитие управленческой науки в составе экономической теории.</w:t>
            </w:r>
          </w:p>
          <w:p w:rsidR="005E01E5" w:rsidRDefault="005E01E5" w:rsidP="0082072B">
            <w:pPr>
              <w:jc w:val="both"/>
            </w:pPr>
            <w:r w:rsidRPr="00EA65F8">
              <w:t xml:space="preserve">Условия и предпосылки возникновения менеджмента за рубежом. Исторические условия, способствовавшие выделению управленческой мысли как самостоятельной науки. Возникновение и основные положения научного менеджмента. Ф.У.Тейлор и его последователи. Формирование классического направления в менеджменте. А.Файоль. Использование психологии в управлении. Школа поведенческих наук. Э.Мэйо. </w:t>
            </w:r>
          </w:p>
          <w:p w:rsidR="005E01E5" w:rsidRPr="00EA65F8" w:rsidRDefault="005E01E5" w:rsidP="0082072B">
            <w:pPr>
              <w:jc w:val="both"/>
            </w:pPr>
            <w:r w:rsidRPr="00EA65F8">
              <w:t>Становление количественной школы.</w:t>
            </w:r>
          </w:p>
          <w:p w:rsidR="005E01E5" w:rsidRPr="00EA65F8" w:rsidRDefault="005E01E5" w:rsidP="0082072B">
            <w:pPr>
              <w:jc w:val="both"/>
            </w:pPr>
            <w:r w:rsidRPr="00EA65F8">
              <w:t>Этапы и школы в истории менеджмента.</w:t>
            </w:r>
          </w:p>
          <w:p w:rsidR="005E01E5" w:rsidRPr="00EA65F8" w:rsidRDefault="005E01E5" w:rsidP="0082072B">
            <w:pPr>
              <w:jc w:val="both"/>
            </w:pPr>
            <w:r w:rsidRPr="00EA65F8">
              <w:t>Условия и предпосылки возникновения менеджмента в России. Теория и практика управления в дореволюционной России. Система теории и практики управления в СССР. Современный этап в становлении управленческой науки в России.</w:t>
            </w:r>
          </w:p>
        </w:tc>
      </w:tr>
      <w:tr w:rsidR="005E01E5" w:rsidRPr="00DC11F5" w:rsidTr="00157DFA">
        <w:tc>
          <w:tcPr>
            <w:tcW w:w="478" w:type="dxa"/>
          </w:tcPr>
          <w:p w:rsidR="005E01E5" w:rsidRPr="007B023B" w:rsidRDefault="005E01E5" w:rsidP="001E6B04">
            <w:pPr>
              <w:pStyle w:val="ListParagraph"/>
              <w:numPr>
                <w:ilvl w:val="0"/>
                <w:numId w:val="8"/>
              </w:numPr>
              <w:ind w:left="0"/>
              <w:jc w:val="both"/>
            </w:pPr>
            <w:r w:rsidRPr="007B023B">
              <w:t>5</w:t>
            </w:r>
          </w:p>
        </w:tc>
        <w:tc>
          <w:tcPr>
            <w:tcW w:w="2504" w:type="dxa"/>
          </w:tcPr>
          <w:p w:rsidR="005E01E5" w:rsidRPr="007B023B" w:rsidRDefault="005E01E5" w:rsidP="00942D0B">
            <w:pPr>
              <w:jc w:val="both"/>
            </w:pPr>
            <w:r w:rsidRPr="0082072B">
              <w:t>Методы и функции управления</w:t>
            </w:r>
          </w:p>
        </w:tc>
        <w:tc>
          <w:tcPr>
            <w:tcW w:w="6699" w:type="dxa"/>
          </w:tcPr>
          <w:p w:rsidR="005E01E5" w:rsidRPr="0082072B" w:rsidRDefault="005E01E5" w:rsidP="0082072B">
            <w:pPr>
              <w:pStyle w:val="NormalWeb"/>
              <w:spacing w:after="0"/>
              <w:jc w:val="both"/>
              <w:rPr>
                <w:rFonts w:ascii="Times New Roman" w:hAnsi="Times New Roman"/>
                <w:color w:val="auto"/>
                <w:sz w:val="24"/>
                <w:szCs w:val="24"/>
              </w:rPr>
            </w:pPr>
            <w:r>
              <w:rPr>
                <w:rFonts w:ascii="Times New Roman" w:hAnsi="Times New Roman"/>
                <w:color w:val="auto"/>
                <w:sz w:val="24"/>
                <w:szCs w:val="24"/>
              </w:rPr>
              <w:t xml:space="preserve">Понятие методов управления. </w:t>
            </w:r>
            <w:r w:rsidRPr="0082072B">
              <w:rPr>
                <w:rFonts w:ascii="Times New Roman" w:hAnsi="Times New Roman"/>
                <w:color w:val="auto"/>
                <w:sz w:val="24"/>
                <w:szCs w:val="24"/>
              </w:rPr>
              <w:t>Административные</w:t>
            </w:r>
            <w:r>
              <w:rPr>
                <w:rFonts w:ascii="Times New Roman" w:hAnsi="Times New Roman"/>
                <w:color w:val="auto"/>
                <w:sz w:val="24"/>
                <w:szCs w:val="24"/>
              </w:rPr>
              <w:t xml:space="preserve">,экономические и социально-психологические </w:t>
            </w:r>
            <w:r w:rsidRPr="0082072B">
              <w:rPr>
                <w:rFonts w:ascii="Times New Roman" w:hAnsi="Times New Roman"/>
                <w:color w:val="auto"/>
                <w:sz w:val="24"/>
                <w:szCs w:val="24"/>
              </w:rPr>
              <w:t>методы управления.</w:t>
            </w:r>
          </w:p>
          <w:p w:rsidR="005E01E5" w:rsidRPr="0082072B" w:rsidRDefault="005E01E5" w:rsidP="0082072B">
            <w:pPr>
              <w:pStyle w:val="NormalWeb"/>
              <w:spacing w:after="0"/>
              <w:jc w:val="both"/>
              <w:rPr>
                <w:rFonts w:ascii="Times New Roman" w:hAnsi="Times New Roman"/>
                <w:color w:val="auto"/>
                <w:sz w:val="24"/>
                <w:szCs w:val="24"/>
              </w:rPr>
            </w:pPr>
            <w:r w:rsidRPr="0082072B">
              <w:rPr>
                <w:rFonts w:ascii="Times New Roman" w:hAnsi="Times New Roman"/>
                <w:color w:val="auto"/>
                <w:sz w:val="24"/>
                <w:szCs w:val="24"/>
              </w:rPr>
              <w:t>Понятие и классификация функций управления. Общие функции управления. Конкретные функции управления. Планирование как функция управления. понятие и виды планирования. Этапы функции планирования. Принципы осуществления функции планирования. Стратегическое планирование. Планирование реализации стратегии.</w:t>
            </w:r>
          </w:p>
          <w:p w:rsidR="005E01E5" w:rsidRPr="0082072B" w:rsidRDefault="005E01E5" w:rsidP="0082072B">
            <w:pPr>
              <w:pStyle w:val="NormalWeb"/>
              <w:spacing w:after="0"/>
              <w:jc w:val="both"/>
              <w:rPr>
                <w:rFonts w:ascii="Times New Roman" w:hAnsi="Times New Roman"/>
                <w:color w:val="auto"/>
                <w:sz w:val="24"/>
                <w:szCs w:val="24"/>
              </w:rPr>
            </w:pPr>
            <w:r w:rsidRPr="0082072B">
              <w:rPr>
                <w:rFonts w:ascii="Times New Roman" w:hAnsi="Times New Roman"/>
                <w:color w:val="auto"/>
                <w:sz w:val="24"/>
                <w:szCs w:val="24"/>
              </w:rPr>
              <w:t>Организация как функция управления. Понятие и этапы организации как функции управления. Принципы осуществления функции организации. Делегирование полномочий как важная составляющая функции организации.</w:t>
            </w:r>
          </w:p>
          <w:p w:rsidR="005E01E5" w:rsidRPr="0082072B" w:rsidRDefault="005E01E5" w:rsidP="0082072B">
            <w:pPr>
              <w:pStyle w:val="NormalWeb"/>
              <w:spacing w:after="0"/>
              <w:jc w:val="both"/>
              <w:rPr>
                <w:rFonts w:ascii="Times New Roman" w:hAnsi="Times New Roman"/>
                <w:color w:val="auto"/>
                <w:sz w:val="24"/>
                <w:szCs w:val="24"/>
              </w:rPr>
            </w:pPr>
            <w:r w:rsidRPr="0082072B">
              <w:rPr>
                <w:rFonts w:ascii="Times New Roman" w:hAnsi="Times New Roman"/>
                <w:color w:val="auto"/>
                <w:sz w:val="24"/>
                <w:szCs w:val="24"/>
              </w:rPr>
              <w:t>Функция мотивации. Понятие мотивации. Взаимосвязь мотивации и стимулирования. Теории мотивации. Принципы мотивации.</w:t>
            </w:r>
          </w:p>
          <w:p w:rsidR="005E01E5" w:rsidRPr="007B023B" w:rsidRDefault="005E01E5" w:rsidP="00E62EFF">
            <w:pPr>
              <w:pStyle w:val="NormalWeb"/>
              <w:spacing w:after="0"/>
              <w:jc w:val="both"/>
              <w:rPr>
                <w:rFonts w:ascii="Times New Roman" w:hAnsi="Times New Roman"/>
                <w:color w:val="auto"/>
                <w:sz w:val="24"/>
                <w:szCs w:val="24"/>
              </w:rPr>
            </w:pPr>
            <w:r w:rsidRPr="0082072B">
              <w:rPr>
                <w:rFonts w:ascii="Times New Roman" w:hAnsi="Times New Roman"/>
                <w:color w:val="auto"/>
                <w:sz w:val="24"/>
                <w:szCs w:val="24"/>
              </w:rPr>
              <w:t>Функции контроля. Понятие</w:t>
            </w:r>
            <w:r>
              <w:rPr>
                <w:rFonts w:ascii="Times New Roman" w:hAnsi="Times New Roman"/>
                <w:color w:val="auto"/>
                <w:sz w:val="24"/>
                <w:szCs w:val="24"/>
              </w:rPr>
              <w:t xml:space="preserve">, </w:t>
            </w:r>
            <w:r w:rsidRPr="0082072B">
              <w:rPr>
                <w:rFonts w:ascii="Times New Roman" w:hAnsi="Times New Roman"/>
                <w:color w:val="auto"/>
                <w:sz w:val="24"/>
                <w:szCs w:val="24"/>
              </w:rPr>
              <w:t>функции</w:t>
            </w:r>
            <w:r>
              <w:rPr>
                <w:rFonts w:ascii="Times New Roman" w:hAnsi="Times New Roman"/>
                <w:color w:val="auto"/>
                <w:sz w:val="24"/>
                <w:szCs w:val="24"/>
              </w:rPr>
              <w:t>, в</w:t>
            </w:r>
            <w:r w:rsidRPr="0082072B">
              <w:rPr>
                <w:rFonts w:ascii="Times New Roman" w:hAnsi="Times New Roman"/>
                <w:color w:val="auto"/>
                <w:sz w:val="24"/>
                <w:szCs w:val="24"/>
              </w:rPr>
              <w:t>иды контроля. Организация эффективного контроля.</w:t>
            </w:r>
          </w:p>
        </w:tc>
      </w:tr>
      <w:tr w:rsidR="005E01E5" w:rsidRPr="00DC11F5" w:rsidTr="00157DFA">
        <w:tc>
          <w:tcPr>
            <w:tcW w:w="478" w:type="dxa"/>
          </w:tcPr>
          <w:p w:rsidR="005E01E5" w:rsidRPr="007B023B" w:rsidRDefault="005E01E5" w:rsidP="001E6B04">
            <w:pPr>
              <w:pStyle w:val="ListParagraph"/>
              <w:numPr>
                <w:ilvl w:val="0"/>
                <w:numId w:val="8"/>
              </w:numPr>
              <w:ind w:left="0"/>
              <w:jc w:val="both"/>
            </w:pPr>
            <w:r w:rsidRPr="007B023B">
              <w:t>6</w:t>
            </w:r>
          </w:p>
        </w:tc>
        <w:tc>
          <w:tcPr>
            <w:tcW w:w="2504" w:type="dxa"/>
          </w:tcPr>
          <w:p w:rsidR="005E01E5" w:rsidRPr="00EA65F8" w:rsidRDefault="005E01E5" w:rsidP="0082072B">
            <w:pPr>
              <w:jc w:val="both"/>
            </w:pPr>
            <w:r w:rsidRPr="00EA65F8">
              <w:t>Процесс управления</w:t>
            </w:r>
          </w:p>
        </w:tc>
        <w:tc>
          <w:tcPr>
            <w:tcW w:w="6699" w:type="dxa"/>
          </w:tcPr>
          <w:p w:rsidR="005E01E5" w:rsidRPr="00EA65F8" w:rsidRDefault="005E01E5" w:rsidP="0082072B">
            <w:pPr>
              <w:tabs>
                <w:tab w:val="left" w:pos="284"/>
              </w:tabs>
              <w:jc w:val="both"/>
            </w:pPr>
            <w:r w:rsidRPr="00EA65F8">
              <w:t xml:space="preserve">Сущность и основные этапы процесса управления. </w:t>
            </w:r>
          </w:p>
          <w:p w:rsidR="005E01E5" w:rsidRPr="00EA65F8" w:rsidRDefault="005E01E5" w:rsidP="0082072B">
            <w:pPr>
              <w:tabs>
                <w:tab w:val="left" w:pos="284"/>
              </w:tabs>
              <w:jc w:val="both"/>
            </w:pPr>
            <w:r w:rsidRPr="00EA65F8">
              <w:rPr>
                <w:bCs/>
              </w:rPr>
              <w:t xml:space="preserve">Свойства процесса управления. </w:t>
            </w:r>
          </w:p>
          <w:p w:rsidR="005E01E5" w:rsidRPr="00EA65F8" w:rsidRDefault="005E01E5" w:rsidP="0082072B">
            <w:pPr>
              <w:tabs>
                <w:tab w:val="left" w:pos="284"/>
              </w:tabs>
              <w:jc w:val="both"/>
            </w:pPr>
            <w:r w:rsidRPr="00EA65F8">
              <w:rPr>
                <w:bCs/>
              </w:rPr>
              <w:t xml:space="preserve">Этапы и стадии процесса управления и их содержание. </w:t>
            </w:r>
          </w:p>
          <w:p w:rsidR="005E01E5" w:rsidRPr="00EA65F8" w:rsidRDefault="005E01E5" w:rsidP="0082072B">
            <w:pPr>
              <w:tabs>
                <w:tab w:val="left" w:pos="284"/>
              </w:tabs>
              <w:jc w:val="both"/>
            </w:pPr>
            <w:r w:rsidRPr="00EA65F8">
              <w:rPr>
                <w:bCs/>
              </w:rPr>
              <w:t>Реализация основных функций управления в процессе управления.</w:t>
            </w:r>
          </w:p>
        </w:tc>
      </w:tr>
      <w:tr w:rsidR="005E01E5" w:rsidRPr="00DC11F5" w:rsidTr="00157DFA">
        <w:tc>
          <w:tcPr>
            <w:tcW w:w="478" w:type="dxa"/>
          </w:tcPr>
          <w:p w:rsidR="005E01E5" w:rsidRPr="007B023B" w:rsidRDefault="005E01E5" w:rsidP="001E6B04">
            <w:pPr>
              <w:pStyle w:val="ListParagraph"/>
              <w:numPr>
                <w:ilvl w:val="0"/>
                <w:numId w:val="8"/>
              </w:numPr>
              <w:ind w:left="0"/>
              <w:jc w:val="both"/>
            </w:pPr>
            <w:r w:rsidRPr="007B023B">
              <w:t>7</w:t>
            </w:r>
          </w:p>
        </w:tc>
        <w:tc>
          <w:tcPr>
            <w:tcW w:w="2504" w:type="dxa"/>
          </w:tcPr>
          <w:p w:rsidR="005E01E5" w:rsidRPr="00EA65F8" w:rsidRDefault="005E01E5" w:rsidP="0082072B">
            <w:pPr>
              <w:jc w:val="both"/>
            </w:pPr>
            <w:r w:rsidRPr="00EA65F8">
              <w:t>Организация как объект управления</w:t>
            </w:r>
          </w:p>
        </w:tc>
        <w:tc>
          <w:tcPr>
            <w:tcW w:w="6699" w:type="dxa"/>
          </w:tcPr>
          <w:p w:rsidR="005E01E5" w:rsidRPr="00EA65F8" w:rsidRDefault="005E01E5" w:rsidP="0082072B">
            <w:pPr>
              <w:jc w:val="both"/>
            </w:pPr>
            <w:r w:rsidRPr="00EA65F8">
              <w:t>Понятие и классификация организаций. Характеристики организации. Современные форм</w:t>
            </w:r>
            <w:r>
              <w:t>ы</w:t>
            </w:r>
            <w:r w:rsidRPr="00EA65F8">
              <w:t xml:space="preserve"> и модели организации. Внутренняя среда организации Классификация факторов внутренней среды организации. Подходы к выделению параметров внутренней среды организации.</w:t>
            </w:r>
          </w:p>
          <w:p w:rsidR="005E01E5" w:rsidRPr="00EA65F8" w:rsidRDefault="005E01E5" w:rsidP="0082072B">
            <w:pPr>
              <w:jc w:val="both"/>
            </w:pPr>
            <w:r w:rsidRPr="00EA65F8">
              <w:t>Внешняя среда организации. Понятие. Классификация факторов внешней среды организации. Характеристики состояния внешней среды организации. Анализ и оценка состояния внешней среды организации.</w:t>
            </w:r>
          </w:p>
        </w:tc>
      </w:tr>
      <w:tr w:rsidR="005E01E5" w:rsidRPr="00DC11F5" w:rsidTr="00157DFA">
        <w:tc>
          <w:tcPr>
            <w:tcW w:w="478" w:type="dxa"/>
          </w:tcPr>
          <w:p w:rsidR="005E01E5" w:rsidRPr="007B023B" w:rsidRDefault="005E01E5" w:rsidP="001E6B04">
            <w:pPr>
              <w:pStyle w:val="ListParagraph"/>
              <w:numPr>
                <w:ilvl w:val="0"/>
                <w:numId w:val="8"/>
              </w:numPr>
              <w:ind w:left="0"/>
              <w:jc w:val="both"/>
            </w:pPr>
            <w:r w:rsidRPr="007B023B">
              <w:t>8</w:t>
            </w:r>
          </w:p>
        </w:tc>
        <w:tc>
          <w:tcPr>
            <w:tcW w:w="2504" w:type="dxa"/>
          </w:tcPr>
          <w:p w:rsidR="005E01E5" w:rsidRPr="00EA65F8" w:rsidRDefault="005E01E5" w:rsidP="0082072B">
            <w:pPr>
              <w:jc w:val="both"/>
            </w:pPr>
            <w:r w:rsidRPr="00EA65F8">
              <w:t>Структура организации</w:t>
            </w:r>
          </w:p>
        </w:tc>
        <w:tc>
          <w:tcPr>
            <w:tcW w:w="6699" w:type="dxa"/>
          </w:tcPr>
          <w:p w:rsidR="005E01E5" w:rsidRPr="00EA65F8" w:rsidRDefault="005E01E5" w:rsidP="0082072B">
            <w:pPr>
              <w:jc w:val="both"/>
            </w:pPr>
            <w:r w:rsidRPr="00EA65F8">
              <w:t xml:space="preserve">Понятие организационной структуры. Организационная структура. Производственная структура. </w:t>
            </w:r>
          </w:p>
          <w:p w:rsidR="005E01E5" w:rsidRPr="00EA65F8" w:rsidRDefault="005E01E5" w:rsidP="0082072B">
            <w:pPr>
              <w:jc w:val="both"/>
            </w:pPr>
            <w:r w:rsidRPr="00EA65F8">
              <w:t>Типология организационных структур. Подходы к классификации организационных структур. Классификация структур управления по наличию и преобладанию связей. Конфигурационный подход к классификации организационных структур.</w:t>
            </w:r>
          </w:p>
          <w:p w:rsidR="005E01E5" w:rsidRPr="00EA65F8" w:rsidRDefault="005E01E5" w:rsidP="00161BE4">
            <w:pPr>
              <w:jc w:val="both"/>
            </w:pPr>
            <w:r w:rsidRPr="00EA65F8">
              <w:t xml:space="preserve">Построение организационных структур. Порядок построения и реорганизации организационных структур. </w:t>
            </w:r>
            <w:r>
              <w:t>Т</w:t>
            </w:r>
            <w:r w:rsidRPr="00EA65F8">
              <w:t>енденции структурных изменений.</w:t>
            </w:r>
          </w:p>
        </w:tc>
      </w:tr>
      <w:tr w:rsidR="005E01E5" w:rsidRPr="00DC11F5" w:rsidTr="00157DFA">
        <w:tc>
          <w:tcPr>
            <w:tcW w:w="478" w:type="dxa"/>
          </w:tcPr>
          <w:p w:rsidR="005E01E5" w:rsidRPr="007B023B" w:rsidRDefault="005E01E5" w:rsidP="001E6B04">
            <w:pPr>
              <w:pStyle w:val="ListParagraph"/>
              <w:numPr>
                <w:ilvl w:val="0"/>
                <w:numId w:val="8"/>
              </w:numPr>
              <w:ind w:left="0"/>
              <w:jc w:val="both"/>
            </w:pPr>
            <w:r w:rsidRPr="007B023B">
              <w:t>9</w:t>
            </w:r>
            <w:r>
              <w:t>.</w:t>
            </w:r>
          </w:p>
        </w:tc>
        <w:tc>
          <w:tcPr>
            <w:tcW w:w="2504" w:type="dxa"/>
          </w:tcPr>
          <w:p w:rsidR="005E01E5" w:rsidRPr="00EA65F8" w:rsidRDefault="005E01E5" w:rsidP="0082072B">
            <w:pPr>
              <w:jc w:val="both"/>
            </w:pPr>
            <w:r w:rsidRPr="00EA65F8">
              <w:t>Организационная культура</w:t>
            </w:r>
          </w:p>
        </w:tc>
        <w:tc>
          <w:tcPr>
            <w:tcW w:w="6699" w:type="dxa"/>
          </w:tcPr>
          <w:p w:rsidR="005E01E5" w:rsidRPr="00EA65F8" w:rsidRDefault="005E01E5" w:rsidP="0082072B">
            <w:pPr>
              <w:tabs>
                <w:tab w:val="left" w:pos="284"/>
                <w:tab w:val="left" w:pos="851"/>
              </w:tabs>
            </w:pPr>
            <w:r w:rsidRPr="00EA65F8">
              <w:t xml:space="preserve">Организационная культура: сущность </w:t>
            </w:r>
            <w:r>
              <w:t>и виды организационной культуры. Структура</w:t>
            </w:r>
            <w:r w:rsidRPr="00EA65F8">
              <w:t xml:space="preserve"> организационной культуры.</w:t>
            </w:r>
            <w:r>
              <w:t xml:space="preserve"> Управление организационной культурой. Методы изучения организационной культуры.</w:t>
            </w:r>
          </w:p>
          <w:p w:rsidR="005E01E5" w:rsidRPr="00EA65F8" w:rsidRDefault="005E01E5" w:rsidP="0082072B">
            <w:pPr>
              <w:tabs>
                <w:tab w:val="left" w:pos="284"/>
              </w:tabs>
            </w:pPr>
            <w:r>
              <w:t>Особенности управления</w:t>
            </w:r>
            <w:r w:rsidRPr="00EA65F8">
              <w:t xml:space="preserve"> персонал</w:t>
            </w:r>
            <w:r>
              <w:t xml:space="preserve">ом </w:t>
            </w:r>
            <w:r w:rsidRPr="00EA65F8">
              <w:t>в компаниях с различными организационными культурами.</w:t>
            </w:r>
          </w:p>
          <w:p w:rsidR="005E01E5" w:rsidRPr="00EA65F8" w:rsidRDefault="005E01E5" w:rsidP="0082072B">
            <w:pPr>
              <w:jc w:val="both"/>
            </w:pPr>
            <w:r w:rsidRPr="00EA65F8">
              <w:t>Взаимосвязь и взаимовлияние организационной и национальной культур.</w:t>
            </w:r>
          </w:p>
          <w:p w:rsidR="005E01E5" w:rsidRPr="00EA65F8" w:rsidRDefault="005E01E5" w:rsidP="0082072B">
            <w:pPr>
              <w:pStyle w:val="NormalWeb"/>
              <w:spacing w:after="0"/>
              <w:jc w:val="both"/>
              <w:rPr>
                <w:rFonts w:ascii="Times New Roman" w:hAnsi="Times New Roman"/>
                <w:color w:val="auto"/>
                <w:sz w:val="24"/>
                <w:szCs w:val="24"/>
              </w:rPr>
            </w:pPr>
            <w:r>
              <w:rPr>
                <w:rFonts w:ascii="Times New Roman" w:hAnsi="Times New Roman"/>
                <w:color w:val="auto"/>
                <w:sz w:val="24"/>
                <w:szCs w:val="24"/>
              </w:rPr>
              <w:t>Организационная культура и эффективность управления организацией.</w:t>
            </w:r>
          </w:p>
          <w:p w:rsidR="005E01E5" w:rsidRPr="00EA65F8" w:rsidRDefault="005E01E5" w:rsidP="0082072B">
            <w:pPr>
              <w:pStyle w:val="NormalWeb"/>
              <w:spacing w:after="0"/>
              <w:jc w:val="both"/>
              <w:rPr>
                <w:rFonts w:ascii="Times New Roman" w:hAnsi="Times New Roman"/>
                <w:color w:val="auto"/>
                <w:sz w:val="24"/>
                <w:szCs w:val="24"/>
              </w:rPr>
            </w:pPr>
            <w:r w:rsidRPr="00EA65F8">
              <w:rPr>
                <w:rFonts w:ascii="Times New Roman" w:hAnsi="Times New Roman"/>
                <w:color w:val="auto"/>
                <w:sz w:val="24"/>
                <w:szCs w:val="24"/>
              </w:rPr>
              <w:t>Сущность этики деловых отношений.</w:t>
            </w:r>
            <w:r>
              <w:rPr>
                <w:rFonts w:ascii="Times New Roman" w:hAnsi="Times New Roman"/>
                <w:color w:val="auto"/>
                <w:sz w:val="24"/>
                <w:szCs w:val="24"/>
              </w:rPr>
              <w:t xml:space="preserve"> Кодекс этики.</w:t>
            </w:r>
          </w:p>
          <w:p w:rsidR="005E01E5" w:rsidRPr="00EA65F8" w:rsidRDefault="005E01E5" w:rsidP="002F748F">
            <w:pPr>
              <w:pStyle w:val="NormalWeb"/>
              <w:spacing w:after="0"/>
              <w:jc w:val="both"/>
              <w:rPr>
                <w:rFonts w:ascii="Times New Roman" w:hAnsi="Times New Roman"/>
                <w:color w:val="auto"/>
                <w:sz w:val="24"/>
                <w:szCs w:val="24"/>
              </w:rPr>
            </w:pPr>
            <w:r>
              <w:rPr>
                <w:rFonts w:ascii="Times New Roman" w:hAnsi="Times New Roman"/>
                <w:color w:val="auto"/>
                <w:sz w:val="24"/>
                <w:szCs w:val="24"/>
              </w:rPr>
              <w:t>Соответствие организационной культуры и стратегии развития организации.</w:t>
            </w:r>
          </w:p>
        </w:tc>
      </w:tr>
      <w:tr w:rsidR="005E01E5" w:rsidRPr="00DC11F5" w:rsidTr="00157DFA">
        <w:tc>
          <w:tcPr>
            <w:tcW w:w="478" w:type="dxa"/>
          </w:tcPr>
          <w:p w:rsidR="005E01E5" w:rsidRPr="007B023B" w:rsidRDefault="005E01E5" w:rsidP="00386834">
            <w:pPr>
              <w:pStyle w:val="ListParagraph"/>
              <w:ind w:left="0"/>
              <w:jc w:val="both"/>
            </w:pPr>
            <w:r>
              <w:t>10.</w:t>
            </w:r>
          </w:p>
        </w:tc>
        <w:tc>
          <w:tcPr>
            <w:tcW w:w="2504" w:type="dxa"/>
          </w:tcPr>
          <w:p w:rsidR="005E01E5" w:rsidRPr="00D67324" w:rsidRDefault="005E01E5" w:rsidP="00A520FC">
            <w:pPr>
              <w:shd w:val="clear" w:color="auto" w:fill="FFFFFF"/>
              <w:rPr>
                <w:rStyle w:val="Strong"/>
                <w:b w:val="0"/>
              </w:rPr>
            </w:pPr>
            <w:r w:rsidRPr="002F748F">
              <w:t>Сущность управленческого решения, процесс и методы принятия управленческих решений</w:t>
            </w:r>
          </w:p>
        </w:tc>
        <w:tc>
          <w:tcPr>
            <w:tcW w:w="6699" w:type="dxa"/>
          </w:tcPr>
          <w:p w:rsidR="005E01E5" w:rsidRDefault="005E01E5" w:rsidP="002F748F">
            <w:pPr>
              <w:jc w:val="both"/>
            </w:pPr>
            <w:r>
              <w:t>Понятие управленческого решения и его особенности. Классификация управленческих решений. Значение управленческих решений. Требования к управленческим решениям.</w:t>
            </w:r>
          </w:p>
          <w:p w:rsidR="005E01E5" w:rsidRDefault="005E01E5" w:rsidP="002F748F">
            <w:pPr>
              <w:jc w:val="both"/>
            </w:pPr>
            <w:r>
              <w:t>Процесс принятия управленческого решения. Основные этапы процесса принятия решений: предварительная формулировка задачи (проблемы); выбор критерия оценки эффективности решения; сбор исходных данных для уточнения поставленной задачи; точная формулировка задачи; разработка возможных вариантов решения задачи; составление моделей; сопоставление вариантов решения по критерию эффективности; принятие решения.</w:t>
            </w:r>
          </w:p>
          <w:p w:rsidR="005E01E5" w:rsidRDefault="005E01E5" w:rsidP="002F748F">
            <w:pPr>
              <w:jc w:val="both"/>
            </w:pPr>
            <w:r>
              <w:t>Классификация методов принятия управленческих решений. Методы прогнозирования управленческих решений. Основные методы анализа альтернатив.</w:t>
            </w:r>
          </w:p>
          <w:p w:rsidR="005E01E5" w:rsidRDefault="005E01E5" w:rsidP="002F748F">
            <w:pPr>
              <w:jc w:val="both"/>
            </w:pPr>
            <w:r>
              <w:t>Методы обоснования экономической эффективности управленческих решений.</w:t>
            </w:r>
          </w:p>
          <w:p w:rsidR="005E01E5" w:rsidRPr="007B023B" w:rsidRDefault="005E01E5" w:rsidP="002F748F">
            <w:pPr>
              <w:jc w:val="both"/>
            </w:pPr>
            <w:r>
              <w:t>Критерии и показатели эффективности управленческих решений. Выбор критериев оценки эффективности принятого решения.</w:t>
            </w:r>
          </w:p>
        </w:tc>
      </w:tr>
      <w:tr w:rsidR="005E01E5" w:rsidRPr="00DC11F5" w:rsidTr="00157DFA">
        <w:tc>
          <w:tcPr>
            <w:tcW w:w="478" w:type="dxa"/>
          </w:tcPr>
          <w:p w:rsidR="005E01E5" w:rsidRPr="007B023B" w:rsidRDefault="005E01E5" w:rsidP="00386834">
            <w:pPr>
              <w:pStyle w:val="ListParagraph"/>
              <w:ind w:left="0"/>
              <w:jc w:val="both"/>
            </w:pPr>
            <w:r>
              <w:t>11.</w:t>
            </w:r>
          </w:p>
        </w:tc>
        <w:tc>
          <w:tcPr>
            <w:tcW w:w="2504" w:type="dxa"/>
          </w:tcPr>
          <w:p w:rsidR="005E01E5" w:rsidRPr="00DF44E6" w:rsidRDefault="005E01E5" w:rsidP="00386834">
            <w:pPr>
              <w:snapToGrid w:val="0"/>
              <w:rPr>
                <w:lang w:eastAsia="ar-SA"/>
              </w:rPr>
            </w:pPr>
            <w:r w:rsidRPr="004F40BA">
              <w:rPr>
                <w:lang w:eastAsia="ar-SA"/>
              </w:rPr>
              <w:t>Стратегический менеджмент</w:t>
            </w:r>
          </w:p>
        </w:tc>
        <w:tc>
          <w:tcPr>
            <w:tcW w:w="6699" w:type="dxa"/>
          </w:tcPr>
          <w:p w:rsidR="005E01E5" w:rsidRPr="007B023B" w:rsidRDefault="005E01E5" w:rsidP="004F40BA">
            <w:pPr>
              <w:jc w:val="both"/>
            </w:pPr>
            <w:r>
              <w:t>Стратегический менеджмент как вид менеджмента. Методы</w:t>
            </w:r>
            <w:r w:rsidRPr="004F40BA">
              <w:t xml:space="preserve"> стратегического анализа</w:t>
            </w:r>
            <w:r>
              <w:t xml:space="preserve">. </w:t>
            </w:r>
            <w:r>
              <w:rPr>
                <w:lang w:val="en-US"/>
              </w:rPr>
              <w:t>PEST</w:t>
            </w:r>
            <w:r w:rsidRPr="004F40BA">
              <w:t>-</w:t>
            </w:r>
            <w:r>
              <w:t>анализ,</w:t>
            </w:r>
            <w:r>
              <w:rPr>
                <w:lang w:val="en-US"/>
              </w:rPr>
              <w:t>SWOT</w:t>
            </w:r>
            <w:r w:rsidRPr="004F40BA">
              <w:t>-</w:t>
            </w:r>
            <w:r>
              <w:t>анализ,</w:t>
            </w:r>
            <w:r>
              <w:rPr>
                <w:lang w:val="en-US"/>
              </w:rPr>
              <w:t>VRIO</w:t>
            </w:r>
            <w:r w:rsidRPr="004F40BA">
              <w:t>-анализ</w:t>
            </w:r>
            <w:r>
              <w:t>, конкурентный анализ. Стратегическое планирование. Бизнес-стратегии</w:t>
            </w:r>
            <w:r w:rsidRPr="004F40BA">
              <w:t xml:space="preserve"> организации, </w:t>
            </w:r>
            <w:r>
              <w:t xml:space="preserve">роль в </w:t>
            </w:r>
            <w:r w:rsidRPr="004F40BA">
              <w:t>обеспечении конкурентоспособности организации</w:t>
            </w:r>
            <w:r>
              <w:t xml:space="preserve"> на рынке в долгосрочном периоде. Построение стратегии с учетом</w:t>
            </w:r>
            <w:r w:rsidRPr="004F40BA">
              <w:t xml:space="preserve"> управления </w:t>
            </w:r>
            <w:r>
              <w:t>всеми</w:t>
            </w:r>
            <w:r w:rsidRPr="004F40BA">
              <w:t xml:space="preserve"> направления</w:t>
            </w:r>
            <w:r>
              <w:t>ми деятельности организации, функциональные стратегии.</w:t>
            </w:r>
          </w:p>
        </w:tc>
      </w:tr>
      <w:tr w:rsidR="005E01E5" w:rsidRPr="00263881" w:rsidTr="00157DFA">
        <w:tc>
          <w:tcPr>
            <w:tcW w:w="478" w:type="dxa"/>
          </w:tcPr>
          <w:p w:rsidR="005E01E5" w:rsidRPr="00263881" w:rsidRDefault="005E01E5" w:rsidP="002F748F">
            <w:pPr>
              <w:pStyle w:val="ListParagraph"/>
              <w:ind w:left="0"/>
              <w:jc w:val="both"/>
            </w:pPr>
            <w:r w:rsidRPr="00263881">
              <w:t>12</w:t>
            </w:r>
            <w:r>
              <w:t>.</w:t>
            </w:r>
          </w:p>
        </w:tc>
        <w:tc>
          <w:tcPr>
            <w:tcW w:w="2504" w:type="dxa"/>
          </w:tcPr>
          <w:p w:rsidR="005E01E5" w:rsidRPr="00EA65F8" w:rsidRDefault="005E01E5" w:rsidP="002F748F">
            <w:pPr>
              <w:jc w:val="both"/>
            </w:pPr>
            <w:r w:rsidRPr="00EA65F8">
              <w:t>Основы управления рисками</w:t>
            </w:r>
          </w:p>
        </w:tc>
        <w:tc>
          <w:tcPr>
            <w:tcW w:w="6699" w:type="dxa"/>
          </w:tcPr>
          <w:p w:rsidR="005E01E5" w:rsidRPr="00EA65F8" w:rsidRDefault="005E01E5" w:rsidP="002F748F">
            <w:pPr>
              <w:jc w:val="both"/>
            </w:pPr>
            <w:r w:rsidRPr="00EA65F8">
              <w:t xml:space="preserve">Понятия риск, </w:t>
            </w:r>
            <w:r>
              <w:t>неопределенность</w:t>
            </w:r>
            <w:r w:rsidRPr="00EA65F8">
              <w:t xml:space="preserve">. Экономический ущерб. Факторы риска в рыночной экономике. Предмет риска в рыночной экономике. Типичные признаки рисковых ситуаций. Объективные и субъективные факторы, влияющие на риск. Принципы анализа риска. Типы рисков – динамический и статический. Степень рисков. Абсолютный и относительный риск. Количественная и качественная оценка рисков. Методы количественного анализа рисков. Классификация рисков. Управление риском. Методы снижения рисков. Распределение рисков. Страхование рисков. Уклонение от риска: </w:t>
            </w:r>
            <w:r w:rsidRPr="00EA65F8">
              <w:rPr>
                <w:iCs/>
              </w:rPr>
              <w:t>отказ от ненадежных партнеров;отказ от рискованных проектов;страхование рисков;поиск гаранта.</w:t>
            </w:r>
            <w:r w:rsidRPr="00EA65F8">
              <w:rPr>
                <w:shd w:val="clear" w:color="auto" w:fill="FFFFFF"/>
              </w:rPr>
              <w:t xml:space="preserve"> Методы локализации риска:</w:t>
            </w:r>
            <w:r w:rsidRPr="00EA65F8">
              <w:rPr>
                <w:iCs/>
              </w:rPr>
              <w:t>создание венчурных предприятий;создание специальных структурных подразделений для выполнения рискованных проектов. </w:t>
            </w:r>
            <w:r w:rsidRPr="00EA65F8">
              <w:rPr>
                <w:shd w:val="clear" w:color="auto" w:fill="FFFFFF"/>
              </w:rPr>
              <w:t>Методы диссипации (распределения) риска:</w:t>
            </w:r>
            <w:r w:rsidRPr="00EA65F8">
              <w:t xml:space="preserve"> ди</w:t>
            </w:r>
            <w:r w:rsidRPr="00EA65F8">
              <w:rPr>
                <w:iCs/>
              </w:rPr>
              <w:t>версификация видов деятельности и зон хозяйствования;</w:t>
            </w:r>
            <w:r w:rsidRPr="00EA65F8">
              <w:t xml:space="preserve"> д</w:t>
            </w:r>
            <w:r w:rsidRPr="00EA65F8">
              <w:rPr>
                <w:iCs/>
              </w:rPr>
              <w:t>иверсификация сбыта и поставок;</w:t>
            </w:r>
            <w:r w:rsidRPr="00EA65F8">
              <w:t xml:space="preserve"> ди</w:t>
            </w:r>
            <w:r w:rsidRPr="00EA65F8">
              <w:rPr>
                <w:iCs/>
              </w:rPr>
              <w:t>версификация инвестиций;</w:t>
            </w:r>
          </w:p>
          <w:p w:rsidR="005E01E5" w:rsidRPr="00EA65F8" w:rsidRDefault="005E01E5" w:rsidP="002F748F">
            <w:pPr>
              <w:jc w:val="both"/>
            </w:pPr>
            <w:r w:rsidRPr="00EA65F8">
              <w:rPr>
                <w:iCs/>
              </w:rPr>
              <w:t>распределение ответственности между участниками производства;распределение риска во времени</w:t>
            </w:r>
          </w:p>
        </w:tc>
      </w:tr>
      <w:tr w:rsidR="005E01E5" w:rsidRPr="00263881" w:rsidTr="00157DFA">
        <w:tc>
          <w:tcPr>
            <w:tcW w:w="478" w:type="dxa"/>
          </w:tcPr>
          <w:p w:rsidR="005E01E5" w:rsidRPr="00263881" w:rsidRDefault="005E01E5" w:rsidP="002F748F">
            <w:pPr>
              <w:pStyle w:val="ListParagraph"/>
              <w:ind w:left="0"/>
              <w:jc w:val="both"/>
            </w:pPr>
            <w:r w:rsidRPr="00263881">
              <w:t>13</w:t>
            </w:r>
            <w:r>
              <w:t>.</w:t>
            </w:r>
          </w:p>
        </w:tc>
        <w:tc>
          <w:tcPr>
            <w:tcW w:w="2504" w:type="dxa"/>
          </w:tcPr>
          <w:p w:rsidR="005E01E5" w:rsidRPr="00EA65F8" w:rsidRDefault="005E01E5" w:rsidP="002F748F">
            <w:pPr>
              <w:jc w:val="both"/>
            </w:pPr>
            <w:r w:rsidRPr="00EA65F8">
              <w:t>Управление как процесс коммуникаций</w:t>
            </w:r>
          </w:p>
        </w:tc>
        <w:tc>
          <w:tcPr>
            <w:tcW w:w="6699" w:type="dxa"/>
          </w:tcPr>
          <w:p w:rsidR="005E01E5" w:rsidRPr="00EA65F8" w:rsidRDefault="005E01E5" w:rsidP="00E62EFF">
            <w:pPr>
              <w:jc w:val="both"/>
            </w:pPr>
            <w:r w:rsidRPr="00EA65F8">
              <w:t xml:space="preserve">Понятие, значение и классификация коммуникаций. </w:t>
            </w:r>
          </w:p>
          <w:p w:rsidR="005E01E5" w:rsidRPr="00EA65F8" w:rsidRDefault="005E01E5" w:rsidP="002F748F">
            <w:pPr>
              <w:jc w:val="both"/>
            </w:pPr>
            <w:r w:rsidRPr="00EA65F8">
              <w:t>Коммуникационные инструменты.</w:t>
            </w:r>
            <w:r>
              <w:t xml:space="preserve"> Коммуникационный процесс. Коммуникационные барьеры. Основные виды коммуникационных барьеров.</w:t>
            </w:r>
          </w:p>
          <w:p w:rsidR="005E01E5" w:rsidRPr="00EA65F8" w:rsidRDefault="005E01E5" w:rsidP="002F748F">
            <w:pPr>
              <w:jc w:val="both"/>
            </w:pPr>
            <w:r w:rsidRPr="00EA65F8">
              <w:t>Особенности межличностных коммуникаций</w:t>
            </w:r>
            <w:r>
              <w:t>,</w:t>
            </w:r>
            <w:r w:rsidRPr="00EA65F8">
              <w:t xml:space="preserve"> пути совершенствования межличностных коммуникаций.</w:t>
            </w:r>
          </w:p>
          <w:p w:rsidR="005E01E5" w:rsidRPr="00EA65F8" w:rsidRDefault="005E01E5" w:rsidP="00E62EFF">
            <w:pPr>
              <w:jc w:val="both"/>
            </w:pPr>
            <w:r w:rsidRPr="00EA65F8">
              <w:t xml:space="preserve">Значение организационных коммуникаций в функционировании организации. Формы и методы организационных коммуникаций. Электронные коммуникации. Сущность </w:t>
            </w:r>
            <w:r>
              <w:t xml:space="preserve">и </w:t>
            </w:r>
            <w:r w:rsidRPr="00EA65F8">
              <w:t>принципы коммуникационной политики организации. Коммуникативное пространство.</w:t>
            </w:r>
          </w:p>
        </w:tc>
      </w:tr>
      <w:tr w:rsidR="005E01E5" w:rsidRPr="00263881" w:rsidTr="00157DFA">
        <w:tc>
          <w:tcPr>
            <w:tcW w:w="478" w:type="dxa"/>
          </w:tcPr>
          <w:p w:rsidR="005E01E5" w:rsidRPr="00263881" w:rsidRDefault="005E01E5" w:rsidP="002F748F">
            <w:pPr>
              <w:pStyle w:val="ListParagraph"/>
              <w:ind w:left="0"/>
              <w:jc w:val="both"/>
            </w:pPr>
            <w:r w:rsidRPr="00263881">
              <w:t>14</w:t>
            </w:r>
            <w:r>
              <w:t>.</w:t>
            </w:r>
          </w:p>
        </w:tc>
        <w:tc>
          <w:tcPr>
            <w:tcW w:w="2504" w:type="dxa"/>
          </w:tcPr>
          <w:p w:rsidR="005E01E5" w:rsidRPr="00EA65F8" w:rsidRDefault="005E01E5" w:rsidP="002F748F">
            <w:pPr>
              <w:jc w:val="both"/>
            </w:pPr>
            <w:r w:rsidRPr="00EA65F8">
              <w:t>Групповая динамика</w:t>
            </w:r>
          </w:p>
        </w:tc>
        <w:tc>
          <w:tcPr>
            <w:tcW w:w="6699" w:type="dxa"/>
          </w:tcPr>
          <w:p w:rsidR="005E01E5" w:rsidRPr="00EA65F8" w:rsidRDefault="005E01E5" w:rsidP="002F748F">
            <w:pPr>
              <w:jc w:val="both"/>
            </w:pPr>
            <w:r w:rsidRPr="00EA65F8">
              <w:t>Виды и характеристики групп. Формальные и неформальные группы в организации. Процесс формирования команды. Личность и группа. Межгрупповое взаимодействие в организации. Повышение эффективности деятельности групп.</w:t>
            </w:r>
          </w:p>
        </w:tc>
      </w:tr>
      <w:tr w:rsidR="005E01E5" w:rsidRPr="00263881" w:rsidTr="00157DFA">
        <w:tc>
          <w:tcPr>
            <w:tcW w:w="478" w:type="dxa"/>
          </w:tcPr>
          <w:p w:rsidR="005E01E5" w:rsidRPr="00263881" w:rsidRDefault="005E01E5" w:rsidP="002F748F">
            <w:pPr>
              <w:pStyle w:val="ListParagraph"/>
              <w:ind w:left="0"/>
              <w:jc w:val="both"/>
            </w:pPr>
            <w:r>
              <w:t>15.</w:t>
            </w:r>
          </w:p>
        </w:tc>
        <w:tc>
          <w:tcPr>
            <w:tcW w:w="2504" w:type="dxa"/>
          </w:tcPr>
          <w:p w:rsidR="005E01E5" w:rsidRPr="00EA65F8" w:rsidRDefault="005E01E5" w:rsidP="002F748F">
            <w:pPr>
              <w:jc w:val="both"/>
            </w:pPr>
            <w:r w:rsidRPr="00EA65F8">
              <w:t>Управление персоналом</w:t>
            </w:r>
          </w:p>
        </w:tc>
        <w:tc>
          <w:tcPr>
            <w:tcW w:w="6699" w:type="dxa"/>
          </w:tcPr>
          <w:p w:rsidR="005E01E5" w:rsidRPr="00EA65F8" w:rsidRDefault="005E01E5" w:rsidP="002F748F">
            <w:pPr>
              <w:jc w:val="both"/>
            </w:pPr>
            <w:r w:rsidRPr="00EA65F8">
              <w:t xml:space="preserve">Сущность персонала организации. </w:t>
            </w:r>
            <w:r>
              <w:t>С</w:t>
            </w:r>
            <w:r w:rsidRPr="00EA65F8">
              <w:t xml:space="preserve">труктура персонала. Должность. Группы должностей. </w:t>
            </w:r>
            <w:r>
              <w:t>К</w:t>
            </w:r>
            <w:r w:rsidRPr="00EA65F8">
              <w:t xml:space="preserve">адровый менеджмент. Современная концепция управления персоналом. Задачи кадровой службы. </w:t>
            </w:r>
          </w:p>
          <w:p w:rsidR="005E01E5" w:rsidRPr="00EA65F8" w:rsidRDefault="005E01E5" w:rsidP="002F748F">
            <w:pPr>
              <w:jc w:val="both"/>
            </w:pPr>
            <w:r w:rsidRPr="00EA65F8">
              <w:t>Формирование человеческого капитала. Принципы отбора кадров. Методы развития потенциала рабочей силы.</w:t>
            </w:r>
          </w:p>
          <w:p w:rsidR="005E01E5" w:rsidRPr="00EA65F8" w:rsidRDefault="005E01E5" w:rsidP="00E62EFF">
            <w:pPr>
              <w:jc w:val="both"/>
            </w:pPr>
            <w:r>
              <w:t>Карьера, виды и основы ее построения.</w:t>
            </w:r>
          </w:p>
        </w:tc>
      </w:tr>
      <w:tr w:rsidR="005E01E5" w:rsidRPr="00263881" w:rsidTr="00157DFA">
        <w:tc>
          <w:tcPr>
            <w:tcW w:w="478" w:type="dxa"/>
          </w:tcPr>
          <w:p w:rsidR="005E01E5" w:rsidRPr="00263881" w:rsidRDefault="005E01E5" w:rsidP="002F748F">
            <w:pPr>
              <w:pStyle w:val="ListParagraph"/>
              <w:ind w:left="0"/>
              <w:jc w:val="both"/>
            </w:pPr>
            <w:r>
              <w:t>16.</w:t>
            </w:r>
          </w:p>
        </w:tc>
        <w:tc>
          <w:tcPr>
            <w:tcW w:w="2504" w:type="dxa"/>
          </w:tcPr>
          <w:p w:rsidR="005E01E5" w:rsidRPr="00EA65F8" w:rsidRDefault="005E01E5" w:rsidP="002F748F">
            <w:pPr>
              <w:jc w:val="both"/>
            </w:pPr>
            <w:r w:rsidRPr="00EA65F8">
              <w:t>Внутриорганизационные конфликты</w:t>
            </w:r>
          </w:p>
        </w:tc>
        <w:tc>
          <w:tcPr>
            <w:tcW w:w="6699" w:type="dxa"/>
          </w:tcPr>
          <w:p w:rsidR="005E01E5" w:rsidRPr="00EA65F8" w:rsidRDefault="005E01E5" w:rsidP="002F748F">
            <w:pPr>
              <w:pStyle w:val="FootnoteText"/>
              <w:tabs>
                <w:tab w:val="left" w:pos="567"/>
              </w:tabs>
              <w:jc w:val="both"/>
              <w:rPr>
                <w:sz w:val="24"/>
                <w:szCs w:val="24"/>
              </w:rPr>
            </w:pPr>
            <w:r w:rsidRPr="00EA65F8">
              <w:rPr>
                <w:sz w:val="24"/>
                <w:szCs w:val="24"/>
              </w:rPr>
              <w:t>Понятие конфликта. Понятие инцидента.</w:t>
            </w:r>
          </w:p>
          <w:p w:rsidR="005E01E5" w:rsidRPr="00EA65F8" w:rsidRDefault="005E01E5" w:rsidP="002F748F">
            <w:pPr>
              <w:pStyle w:val="FootnoteText"/>
              <w:tabs>
                <w:tab w:val="left" w:pos="567"/>
              </w:tabs>
              <w:jc w:val="both"/>
              <w:rPr>
                <w:sz w:val="24"/>
                <w:szCs w:val="24"/>
              </w:rPr>
            </w:pPr>
            <w:r w:rsidRPr="00EA65F8">
              <w:rPr>
                <w:sz w:val="24"/>
                <w:szCs w:val="24"/>
              </w:rPr>
              <w:t>Основные функции конфликта. Традиционное и современные взгляды на конфликт. Конфликт как процесс разрешения противоречий. Типы конфликтов. Понятие организационного конфликта. Инструментальная роль организационного конфликта. Психологический и организационный уровень конфликтов. Отличия структурной и процессуальной моделей описания конфликта.</w:t>
            </w:r>
          </w:p>
          <w:p w:rsidR="005E01E5" w:rsidRPr="00EA65F8" w:rsidRDefault="005E01E5" w:rsidP="002F748F">
            <w:pPr>
              <w:pStyle w:val="FootnoteText"/>
              <w:tabs>
                <w:tab w:val="left" w:pos="567"/>
              </w:tabs>
              <w:jc w:val="both"/>
              <w:rPr>
                <w:sz w:val="24"/>
                <w:szCs w:val="24"/>
              </w:rPr>
            </w:pPr>
            <w:r w:rsidRPr="00EA65F8">
              <w:rPr>
                <w:sz w:val="24"/>
                <w:szCs w:val="24"/>
              </w:rPr>
              <w:t xml:space="preserve"> Основные стадии и фазы развития конфликта. Сущность циклического развития конфликта на конфликтной стадии. </w:t>
            </w:r>
          </w:p>
          <w:p w:rsidR="005E01E5" w:rsidRPr="00EA65F8" w:rsidRDefault="005E01E5" w:rsidP="002F748F">
            <w:pPr>
              <w:pStyle w:val="FootnoteText"/>
              <w:tabs>
                <w:tab w:val="left" w:pos="567"/>
              </w:tabs>
              <w:jc w:val="both"/>
              <w:rPr>
                <w:sz w:val="24"/>
                <w:szCs w:val="24"/>
              </w:rPr>
            </w:pPr>
            <w:r w:rsidRPr="00EA65F8">
              <w:rPr>
                <w:sz w:val="24"/>
                <w:szCs w:val="24"/>
              </w:rPr>
              <w:t>Основные источники конфликтов в организации.</w:t>
            </w:r>
          </w:p>
          <w:p w:rsidR="005E01E5" w:rsidRPr="00EA65F8" w:rsidRDefault="005E01E5" w:rsidP="002F748F">
            <w:pPr>
              <w:pStyle w:val="FootnoteText"/>
              <w:tabs>
                <w:tab w:val="left" w:pos="567"/>
              </w:tabs>
              <w:jc w:val="both"/>
              <w:rPr>
                <w:sz w:val="24"/>
                <w:szCs w:val="24"/>
              </w:rPr>
            </w:pPr>
            <w:r w:rsidRPr="00EA65F8">
              <w:rPr>
                <w:sz w:val="24"/>
                <w:szCs w:val="24"/>
              </w:rPr>
              <w:t xml:space="preserve"> Управление конфликтом.</w:t>
            </w:r>
          </w:p>
          <w:p w:rsidR="005E01E5" w:rsidRPr="00EA65F8" w:rsidRDefault="005E01E5" w:rsidP="002F748F">
            <w:pPr>
              <w:pStyle w:val="FootnoteText"/>
              <w:tabs>
                <w:tab w:val="left" w:pos="567"/>
              </w:tabs>
              <w:jc w:val="both"/>
              <w:rPr>
                <w:sz w:val="24"/>
                <w:szCs w:val="24"/>
              </w:rPr>
            </w:pPr>
            <w:r w:rsidRPr="00EA65F8">
              <w:rPr>
                <w:sz w:val="24"/>
                <w:szCs w:val="24"/>
              </w:rPr>
              <w:t>Правила, которыми следует руководствоваться при воздействии на конфликтную ситуацию.</w:t>
            </w:r>
          </w:p>
        </w:tc>
      </w:tr>
      <w:tr w:rsidR="005E01E5" w:rsidRPr="00263881" w:rsidTr="00157DFA">
        <w:tc>
          <w:tcPr>
            <w:tcW w:w="478" w:type="dxa"/>
          </w:tcPr>
          <w:p w:rsidR="005E01E5" w:rsidRPr="00263881" w:rsidRDefault="005E01E5" w:rsidP="002F748F">
            <w:pPr>
              <w:pStyle w:val="ListParagraph"/>
              <w:ind w:left="0"/>
              <w:jc w:val="both"/>
            </w:pPr>
            <w:r>
              <w:t>17.</w:t>
            </w:r>
          </w:p>
        </w:tc>
        <w:tc>
          <w:tcPr>
            <w:tcW w:w="2504" w:type="dxa"/>
          </w:tcPr>
          <w:p w:rsidR="005E01E5" w:rsidRPr="00EA65F8" w:rsidRDefault="005E01E5" w:rsidP="002F748F">
            <w:pPr>
              <w:jc w:val="both"/>
            </w:pPr>
            <w:r w:rsidRPr="00EA65F8">
              <w:t>Руководство и лидерство</w:t>
            </w:r>
          </w:p>
        </w:tc>
        <w:tc>
          <w:tcPr>
            <w:tcW w:w="6699" w:type="dxa"/>
          </w:tcPr>
          <w:p w:rsidR="005E01E5" w:rsidRPr="00EA65F8" w:rsidRDefault="005E01E5" w:rsidP="002F748F">
            <w:pPr>
              <w:jc w:val="both"/>
            </w:pPr>
            <w:r w:rsidRPr="00EA65F8">
              <w:t>Понятия лидерства и руководства.Стиль лидерства и элементы, его определяющие.Лидерские качества.</w:t>
            </w:r>
          </w:p>
          <w:p w:rsidR="005E01E5" w:rsidRPr="00EA65F8" w:rsidRDefault="005E01E5" w:rsidP="002F748F">
            <w:pPr>
              <w:jc w:val="both"/>
            </w:pPr>
            <w:r w:rsidRPr="00EA65F8">
              <w:t xml:space="preserve">Лидерское поведение.Ситуационное лидерство.Практическое применение теорий лидерства.Модели лидерства.Подходы к изучению и улучшению стиля руководства.Понятие власти и влияния. </w:t>
            </w:r>
            <w:r>
              <w:t>Б</w:t>
            </w:r>
            <w:r w:rsidRPr="00EA65F8">
              <w:t xml:space="preserve">аланс власти. </w:t>
            </w:r>
          </w:p>
          <w:p w:rsidR="005E01E5" w:rsidRPr="00EA65F8" w:rsidRDefault="005E01E5" w:rsidP="002F748F">
            <w:pPr>
              <w:jc w:val="both"/>
            </w:pPr>
            <w:r w:rsidRPr="00EA65F8">
              <w:t>Формы власти и влияния.Харизма руководителя.</w:t>
            </w:r>
          </w:p>
        </w:tc>
      </w:tr>
      <w:tr w:rsidR="005E01E5" w:rsidRPr="00263881" w:rsidTr="00157DFA">
        <w:tc>
          <w:tcPr>
            <w:tcW w:w="478" w:type="dxa"/>
          </w:tcPr>
          <w:p w:rsidR="005E01E5" w:rsidRPr="00263881" w:rsidRDefault="005E01E5" w:rsidP="002F748F">
            <w:pPr>
              <w:pStyle w:val="ListParagraph"/>
              <w:ind w:left="0"/>
              <w:jc w:val="both"/>
            </w:pPr>
            <w:r>
              <w:t>18.</w:t>
            </w:r>
          </w:p>
        </w:tc>
        <w:tc>
          <w:tcPr>
            <w:tcW w:w="2504" w:type="dxa"/>
          </w:tcPr>
          <w:p w:rsidR="005E01E5" w:rsidRPr="00EA65F8" w:rsidRDefault="005E01E5" w:rsidP="002F748F">
            <w:pPr>
              <w:jc w:val="both"/>
            </w:pPr>
            <w:r w:rsidRPr="00EA65F8">
              <w:t>Национальные модели менеджмента</w:t>
            </w:r>
          </w:p>
        </w:tc>
        <w:tc>
          <w:tcPr>
            <w:tcW w:w="6699" w:type="dxa"/>
          </w:tcPr>
          <w:p w:rsidR="005E01E5" w:rsidRPr="00EA65F8" w:rsidRDefault="005E01E5" w:rsidP="002F748F">
            <w:pPr>
              <w:pStyle w:val="Default"/>
              <w:tabs>
                <w:tab w:val="left" w:pos="851"/>
              </w:tabs>
              <w:jc w:val="both"/>
              <w:rPr>
                <w:color w:val="auto"/>
              </w:rPr>
            </w:pPr>
            <w:r w:rsidRPr="00EA65F8">
              <w:rPr>
                <w:color w:val="auto"/>
              </w:rPr>
              <w:t xml:space="preserve">Национальные особенности менеджмента. </w:t>
            </w:r>
          </w:p>
          <w:p w:rsidR="005E01E5" w:rsidRPr="00EA65F8" w:rsidRDefault="005E01E5" w:rsidP="002F748F">
            <w:pPr>
              <w:pStyle w:val="Default"/>
              <w:tabs>
                <w:tab w:val="left" w:pos="851"/>
              </w:tabs>
              <w:jc w:val="both"/>
              <w:rPr>
                <w:color w:val="auto"/>
              </w:rPr>
            </w:pPr>
            <w:r w:rsidRPr="00EA65F8">
              <w:rPr>
                <w:color w:val="auto"/>
              </w:rPr>
              <w:t>Разнообразие моделей менеджмента: американский, японский, европейский и др.</w:t>
            </w:r>
          </w:p>
          <w:p w:rsidR="005E01E5" w:rsidRPr="00EA65F8" w:rsidRDefault="005E01E5" w:rsidP="002F748F">
            <w:pPr>
              <w:pStyle w:val="Default"/>
              <w:tabs>
                <w:tab w:val="left" w:pos="851"/>
              </w:tabs>
              <w:jc w:val="both"/>
              <w:rPr>
                <w:color w:val="auto"/>
              </w:rPr>
            </w:pPr>
            <w:r w:rsidRPr="00EA65F8">
              <w:rPr>
                <w:color w:val="auto"/>
              </w:rPr>
              <w:t>Особенности американской системы менеджмента: причины формирования, принципы стратегического управления, модель организационного поведения американских менеджеров.</w:t>
            </w:r>
          </w:p>
          <w:p w:rsidR="005E01E5" w:rsidRPr="00EA65F8" w:rsidRDefault="005E01E5" w:rsidP="002F748F">
            <w:pPr>
              <w:pStyle w:val="Default"/>
              <w:tabs>
                <w:tab w:val="left" w:pos="851"/>
              </w:tabs>
              <w:jc w:val="both"/>
              <w:rPr>
                <w:color w:val="auto"/>
              </w:rPr>
            </w:pPr>
            <w:r w:rsidRPr="00EA65F8">
              <w:rPr>
                <w:color w:val="auto"/>
              </w:rPr>
              <w:t>Особенности и причины формирования японской модели управления.Специфика корпоративной культуры и кадровой политики в японском менеджменте</w:t>
            </w:r>
            <w:r>
              <w:rPr>
                <w:color w:val="auto"/>
              </w:rPr>
              <w:t>.</w:t>
            </w:r>
          </w:p>
          <w:p w:rsidR="005E01E5" w:rsidRDefault="005E01E5" w:rsidP="00B6068A">
            <w:pPr>
              <w:pStyle w:val="Default"/>
              <w:tabs>
                <w:tab w:val="left" w:pos="851"/>
              </w:tabs>
              <w:jc w:val="both"/>
              <w:rPr>
                <w:color w:val="auto"/>
              </w:rPr>
            </w:pPr>
            <w:r w:rsidRPr="00EA65F8">
              <w:rPr>
                <w:color w:val="auto"/>
              </w:rPr>
              <w:t>Исторические условия и предпосылки формирования европейской практики управления.</w:t>
            </w:r>
          </w:p>
          <w:p w:rsidR="005E01E5" w:rsidRPr="00EA65F8" w:rsidRDefault="005E01E5" w:rsidP="00B6068A">
            <w:pPr>
              <w:pStyle w:val="Default"/>
              <w:tabs>
                <w:tab w:val="left" w:pos="851"/>
              </w:tabs>
              <w:jc w:val="both"/>
            </w:pPr>
            <w:r w:rsidRPr="00EA65F8">
              <w:rPr>
                <w:color w:val="auto"/>
              </w:rPr>
              <w:t xml:space="preserve">Особенности российской модели управления.Интеграционные процессы в менеджменте. </w:t>
            </w:r>
          </w:p>
        </w:tc>
      </w:tr>
      <w:tr w:rsidR="005E01E5" w:rsidRPr="00D93463" w:rsidTr="00157DFA">
        <w:tc>
          <w:tcPr>
            <w:tcW w:w="478" w:type="dxa"/>
          </w:tcPr>
          <w:p w:rsidR="005E01E5" w:rsidRPr="00D93463" w:rsidRDefault="005E01E5" w:rsidP="002F748F">
            <w:pPr>
              <w:pStyle w:val="ListParagraph"/>
              <w:ind w:left="0"/>
              <w:jc w:val="both"/>
            </w:pPr>
            <w:r w:rsidRPr="00D93463">
              <w:t>19</w:t>
            </w:r>
            <w:r>
              <w:t>.</w:t>
            </w:r>
          </w:p>
        </w:tc>
        <w:tc>
          <w:tcPr>
            <w:tcW w:w="2504" w:type="dxa"/>
          </w:tcPr>
          <w:p w:rsidR="005E01E5" w:rsidRPr="00D93463" w:rsidRDefault="005E01E5" w:rsidP="002F748F">
            <w:pPr>
              <w:jc w:val="both"/>
            </w:pPr>
            <w:r w:rsidRPr="00D93463">
              <w:t>Технологии управления. Информационное обеспечение управления</w:t>
            </w:r>
          </w:p>
        </w:tc>
        <w:tc>
          <w:tcPr>
            <w:tcW w:w="6699" w:type="dxa"/>
          </w:tcPr>
          <w:p w:rsidR="005E01E5" w:rsidRPr="00D93463" w:rsidRDefault="005E01E5" w:rsidP="002F748F">
            <w:pPr>
              <w:tabs>
                <w:tab w:val="left" w:pos="426"/>
                <w:tab w:val="left" w:pos="993"/>
              </w:tabs>
              <w:jc w:val="both"/>
            </w:pPr>
            <w:r w:rsidRPr="00D93463">
              <w:t xml:space="preserve">Функциональное разделение управленческого труда. </w:t>
            </w:r>
          </w:p>
          <w:p w:rsidR="005E01E5" w:rsidRPr="00D93463" w:rsidRDefault="005E01E5" w:rsidP="002F748F">
            <w:pPr>
              <w:tabs>
                <w:tab w:val="left" w:pos="426"/>
                <w:tab w:val="left" w:pos="993"/>
              </w:tabs>
              <w:jc w:val="both"/>
            </w:pPr>
            <w:r w:rsidRPr="00D93463">
              <w:t xml:space="preserve">Информационное обеспечение управления. </w:t>
            </w:r>
          </w:p>
          <w:p w:rsidR="005E01E5" w:rsidRPr="00D93463" w:rsidRDefault="005E01E5" w:rsidP="002F748F">
            <w:pPr>
              <w:tabs>
                <w:tab w:val="left" w:pos="426"/>
                <w:tab w:val="left" w:pos="993"/>
              </w:tabs>
              <w:jc w:val="both"/>
            </w:pPr>
            <w:r w:rsidRPr="00D93463">
              <w:t>Виды информации, используемой в аппарате управления.</w:t>
            </w:r>
          </w:p>
          <w:p w:rsidR="005E01E5" w:rsidRPr="00D93463" w:rsidRDefault="005E01E5" w:rsidP="002F748F">
            <w:pPr>
              <w:tabs>
                <w:tab w:val="left" w:pos="426"/>
                <w:tab w:val="left" w:pos="993"/>
              </w:tabs>
              <w:jc w:val="both"/>
            </w:pPr>
            <w:r w:rsidRPr="00D93463">
              <w:t>Информационно-аналитическая функция, планирование, организация, координация, регулирование, контроль, руководство как функции управления их понятие и особенности.</w:t>
            </w:r>
          </w:p>
          <w:p w:rsidR="005E01E5" w:rsidRPr="00D93463" w:rsidRDefault="005E01E5" w:rsidP="002F748F">
            <w:pPr>
              <w:tabs>
                <w:tab w:val="left" w:pos="426"/>
                <w:tab w:val="left" w:pos="993"/>
              </w:tabs>
              <w:jc w:val="both"/>
            </w:pPr>
            <w:r w:rsidRPr="00D93463">
              <w:t>Задачи информационного обеспечения управления</w:t>
            </w:r>
          </w:p>
          <w:p w:rsidR="005E01E5" w:rsidRPr="00D93463" w:rsidRDefault="005E01E5" w:rsidP="002F748F">
            <w:pPr>
              <w:tabs>
                <w:tab w:val="left" w:pos="284"/>
              </w:tabs>
              <w:jc w:val="both"/>
            </w:pPr>
            <w:r w:rsidRPr="00D93463">
              <w:t xml:space="preserve"> Влияние новых информационных технологий на ИОУ. </w:t>
            </w:r>
          </w:p>
          <w:p w:rsidR="005E01E5" w:rsidRPr="00D93463" w:rsidRDefault="005E01E5" w:rsidP="002F748F">
            <w:pPr>
              <w:tabs>
                <w:tab w:val="left" w:pos="426"/>
                <w:tab w:val="left" w:pos="993"/>
              </w:tabs>
              <w:jc w:val="both"/>
            </w:pPr>
            <w:r w:rsidRPr="00D93463">
              <w:t>Информационно-аналитические центры органов исполнительной власти.</w:t>
            </w:r>
          </w:p>
        </w:tc>
      </w:tr>
      <w:tr w:rsidR="005E01E5" w:rsidRPr="00D93463" w:rsidTr="00157DFA">
        <w:tc>
          <w:tcPr>
            <w:tcW w:w="478" w:type="dxa"/>
          </w:tcPr>
          <w:p w:rsidR="005E01E5" w:rsidRPr="00D93463" w:rsidRDefault="005E01E5" w:rsidP="002F748F">
            <w:pPr>
              <w:pStyle w:val="ListParagraph"/>
              <w:ind w:left="0"/>
              <w:jc w:val="both"/>
            </w:pPr>
            <w:r w:rsidRPr="00D93463">
              <w:t>20</w:t>
            </w:r>
            <w:r>
              <w:t>.</w:t>
            </w:r>
          </w:p>
        </w:tc>
        <w:tc>
          <w:tcPr>
            <w:tcW w:w="2504" w:type="dxa"/>
          </w:tcPr>
          <w:p w:rsidR="005E01E5" w:rsidRPr="00D93463" w:rsidRDefault="005E01E5" w:rsidP="002F748F">
            <w:pPr>
              <w:jc w:val="both"/>
            </w:pPr>
            <w:r w:rsidRPr="00D93463">
              <w:t>Эффективность управления</w:t>
            </w:r>
          </w:p>
        </w:tc>
        <w:tc>
          <w:tcPr>
            <w:tcW w:w="6699" w:type="dxa"/>
          </w:tcPr>
          <w:p w:rsidR="005E01E5" w:rsidRPr="00D93463" w:rsidRDefault="005E01E5" w:rsidP="002F748F">
            <w:pPr>
              <w:jc w:val="both"/>
            </w:pPr>
            <w:r w:rsidRPr="00D93463">
              <w:t>Понятия «эффект», «эффективность», «производительность», «качество» - взаимосвязь и различия. Два вида эффективности - экономическая и социальная. Показатели эффективности управления. Обобщающие показатели. частные показатели эффективности управления. Сложности количественной оценки результатов управленческого труда.</w:t>
            </w:r>
          </w:p>
          <w:p w:rsidR="005E01E5" w:rsidRPr="00D93463" w:rsidRDefault="005E01E5" w:rsidP="002F748F">
            <w:pPr>
              <w:jc w:val="both"/>
            </w:pPr>
            <w:r w:rsidRPr="00D93463">
              <w:t>Система показателей расчета эффективности инвестиций.</w:t>
            </w:r>
          </w:p>
        </w:tc>
      </w:tr>
    </w:tbl>
    <w:p w:rsidR="005E01E5" w:rsidRPr="00D93463" w:rsidRDefault="005E01E5" w:rsidP="0099483A">
      <w:pPr>
        <w:autoSpaceDE w:val="0"/>
        <w:autoSpaceDN w:val="0"/>
        <w:adjustRightInd w:val="0"/>
        <w:rPr>
          <w:b/>
        </w:rPr>
      </w:pPr>
    </w:p>
    <w:p w:rsidR="005E01E5" w:rsidRPr="00D93463" w:rsidRDefault="005E01E5" w:rsidP="0099483A">
      <w:pPr>
        <w:autoSpaceDE w:val="0"/>
        <w:autoSpaceDN w:val="0"/>
        <w:adjustRightInd w:val="0"/>
        <w:rPr>
          <w:b/>
        </w:rPr>
      </w:pPr>
      <w:r w:rsidRPr="00D93463">
        <w:rPr>
          <w:b/>
        </w:rPr>
        <w:t>4.2.2. Содержание практических занятий</w:t>
      </w:r>
    </w:p>
    <w:p w:rsidR="005E01E5" w:rsidRPr="00D93463" w:rsidRDefault="005E01E5" w:rsidP="00D00133">
      <w:pPr>
        <w:autoSpaceDE w:val="0"/>
        <w:autoSpaceDN w:val="0"/>
        <w:adjustRightInd w:val="0"/>
        <w:jc w:val="cente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431"/>
        <w:gridCol w:w="2551"/>
        <w:gridCol w:w="6794"/>
      </w:tblGrid>
      <w:tr w:rsidR="005E01E5" w:rsidRPr="00D93463" w:rsidTr="00157DFA">
        <w:tc>
          <w:tcPr>
            <w:tcW w:w="431" w:type="dxa"/>
          </w:tcPr>
          <w:p w:rsidR="005E01E5" w:rsidRPr="00D93463" w:rsidRDefault="005E01E5" w:rsidP="00A96FF5">
            <w:pPr>
              <w:jc w:val="center"/>
              <w:rPr>
                <w:b/>
              </w:rPr>
            </w:pPr>
            <w:r w:rsidRPr="00D93463">
              <w:rPr>
                <w:b/>
              </w:rPr>
              <w:t>№ п/п</w:t>
            </w:r>
          </w:p>
        </w:tc>
        <w:tc>
          <w:tcPr>
            <w:tcW w:w="2551" w:type="dxa"/>
          </w:tcPr>
          <w:p w:rsidR="005E01E5" w:rsidRPr="00D93463" w:rsidRDefault="005E01E5" w:rsidP="00A96FF5">
            <w:pPr>
              <w:jc w:val="center"/>
              <w:rPr>
                <w:b/>
              </w:rPr>
            </w:pPr>
            <w:r w:rsidRPr="00D93463">
              <w:rPr>
                <w:b/>
              </w:rPr>
              <w:t>Наименование темы (раздела) дисциплины</w:t>
            </w:r>
          </w:p>
        </w:tc>
        <w:tc>
          <w:tcPr>
            <w:tcW w:w="6794" w:type="dxa"/>
          </w:tcPr>
          <w:p w:rsidR="005E01E5" w:rsidRPr="00D93463" w:rsidRDefault="005E01E5" w:rsidP="002D0F2F">
            <w:pPr>
              <w:jc w:val="center"/>
              <w:rPr>
                <w:b/>
              </w:rPr>
            </w:pPr>
            <w:r w:rsidRPr="00D93463">
              <w:rPr>
                <w:b/>
              </w:rPr>
              <w:t>Содержание практического занятия</w:t>
            </w:r>
          </w:p>
        </w:tc>
      </w:tr>
      <w:tr w:rsidR="005E01E5" w:rsidRPr="00D93463" w:rsidTr="00157DFA">
        <w:tc>
          <w:tcPr>
            <w:tcW w:w="431" w:type="dxa"/>
          </w:tcPr>
          <w:p w:rsidR="005E01E5" w:rsidRPr="00D93463" w:rsidRDefault="005E01E5" w:rsidP="00FB3F38">
            <w:r w:rsidRPr="00D93463">
              <w:t>1</w:t>
            </w:r>
            <w:r>
              <w:t>.</w:t>
            </w:r>
          </w:p>
        </w:tc>
        <w:tc>
          <w:tcPr>
            <w:tcW w:w="2551" w:type="dxa"/>
          </w:tcPr>
          <w:p w:rsidR="005E01E5" w:rsidRPr="00D93463" w:rsidRDefault="005E01E5" w:rsidP="00FB3F38">
            <w:pPr>
              <w:pStyle w:val="1"/>
              <w:spacing w:after="0" w:line="240" w:lineRule="auto"/>
              <w:ind w:left="0"/>
              <w:jc w:val="both"/>
              <w:rPr>
                <w:rFonts w:ascii="Times New Roman" w:hAnsi="Times New Roman"/>
                <w:sz w:val="24"/>
                <w:szCs w:val="24"/>
              </w:rPr>
            </w:pPr>
            <w:r w:rsidRPr="00D93463">
              <w:rPr>
                <w:rFonts w:ascii="Times New Roman" w:hAnsi="Times New Roman"/>
                <w:sz w:val="24"/>
                <w:szCs w:val="24"/>
              </w:rPr>
              <w:t>Сущность управления и менеджмента</w:t>
            </w:r>
          </w:p>
        </w:tc>
        <w:tc>
          <w:tcPr>
            <w:tcW w:w="6794" w:type="dxa"/>
          </w:tcPr>
          <w:p w:rsidR="005E01E5" w:rsidRPr="00D93463" w:rsidRDefault="005E01E5" w:rsidP="003F552D">
            <w:pPr>
              <w:pStyle w:val="BodyTextIndent"/>
              <w:spacing w:after="0"/>
              <w:ind w:left="0"/>
              <w:jc w:val="both"/>
              <w:rPr>
                <w:lang w:val="ru-RU"/>
              </w:rPr>
            </w:pPr>
            <w:r w:rsidRPr="00D93463">
              <w:rPr>
                <w:lang w:val="ru-RU"/>
              </w:rPr>
              <w:t>1.Последовательность и содержание этапов эволюции практики управления.</w:t>
            </w:r>
          </w:p>
          <w:p w:rsidR="005E01E5" w:rsidRPr="00D93463" w:rsidRDefault="005E01E5" w:rsidP="003F552D">
            <w:pPr>
              <w:pStyle w:val="BodyTextIndent"/>
              <w:spacing w:after="0"/>
              <w:ind w:left="0"/>
              <w:jc w:val="both"/>
              <w:rPr>
                <w:lang w:val="ru-RU"/>
              </w:rPr>
            </w:pPr>
            <w:r w:rsidRPr="00D93463">
              <w:rPr>
                <w:lang w:val="ru-RU"/>
              </w:rPr>
              <w:t>2.Объективные предпосылки возникновения менеджмента как области знаний.</w:t>
            </w:r>
          </w:p>
          <w:p w:rsidR="005E01E5" w:rsidRPr="00D93463" w:rsidRDefault="005E01E5" w:rsidP="003F552D">
            <w:pPr>
              <w:pStyle w:val="BodyTextIndent"/>
              <w:spacing w:after="0"/>
              <w:ind w:left="0"/>
              <w:jc w:val="both"/>
              <w:rPr>
                <w:lang w:val="ru-RU"/>
              </w:rPr>
            </w:pPr>
            <w:r w:rsidRPr="00D93463">
              <w:rPr>
                <w:lang w:val="ru-RU"/>
              </w:rPr>
              <w:t>3.Качества, присущие современному эффективному менеджеру</w:t>
            </w:r>
          </w:p>
        </w:tc>
      </w:tr>
      <w:tr w:rsidR="005E01E5" w:rsidRPr="00D93463" w:rsidTr="00157DFA">
        <w:tc>
          <w:tcPr>
            <w:tcW w:w="431" w:type="dxa"/>
          </w:tcPr>
          <w:p w:rsidR="005E01E5" w:rsidRPr="00D93463" w:rsidRDefault="005E01E5" w:rsidP="00001D58">
            <w:r w:rsidRPr="00D93463">
              <w:t>2</w:t>
            </w:r>
            <w:r>
              <w:t>.</w:t>
            </w:r>
          </w:p>
        </w:tc>
        <w:tc>
          <w:tcPr>
            <w:tcW w:w="2551" w:type="dxa"/>
          </w:tcPr>
          <w:p w:rsidR="005E01E5" w:rsidRPr="00D93463" w:rsidRDefault="005E01E5" w:rsidP="00001D58">
            <w:pPr>
              <w:jc w:val="both"/>
            </w:pPr>
            <w:r w:rsidRPr="00D93463">
              <w:t>Значение менеджмента</w:t>
            </w:r>
          </w:p>
        </w:tc>
        <w:tc>
          <w:tcPr>
            <w:tcW w:w="6794" w:type="dxa"/>
          </w:tcPr>
          <w:p w:rsidR="005E01E5" w:rsidRPr="00D93463" w:rsidRDefault="005E01E5" w:rsidP="00001D58">
            <w:pPr>
              <w:jc w:val="both"/>
            </w:pPr>
            <w:r w:rsidRPr="00D93463">
              <w:t xml:space="preserve">1.Значение менеджмента как вида деятельности в современных условиях. </w:t>
            </w:r>
          </w:p>
          <w:p w:rsidR="005E01E5" w:rsidRPr="00D93463" w:rsidRDefault="005E01E5" w:rsidP="00001D58">
            <w:pPr>
              <w:jc w:val="both"/>
            </w:pPr>
            <w:r w:rsidRPr="00D93463">
              <w:t xml:space="preserve">2.Роль менеджмента для обеспечения конкурентоспособности организаций. </w:t>
            </w:r>
          </w:p>
          <w:p w:rsidR="005E01E5" w:rsidRPr="00D93463" w:rsidRDefault="005E01E5" w:rsidP="00164145">
            <w:pPr>
              <w:jc w:val="both"/>
            </w:pPr>
            <w:r w:rsidRPr="00D93463">
              <w:t>3.Влияние менеджмента на развитие общества в целом. 4.Значение науки управления для профессиональной подготовки и повышения квалификации руководителей.</w:t>
            </w:r>
          </w:p>
        </w:tc>
      </w:tr>
      <w:tr w:rsidR="005E01E5" w:rsidRPr="00D93463" w:rsidTr="00157DFA">
        <w:tc>
          <w:tcPr>
            <w:tcW w:w="431" w:type="dxa"/>
          </w:tcPr>
          <w:p w:rsidR="005E01E5" w:rsidRPr="00D93463" w:rsidRDefault="005E01E5" w:rsidP="00001D58">
            <w:pPr>
              <w:pStyle w:val="ListParagraph"/>
              <w:ind w:left="0"/>
              <w:jc w:val="both"/>
            </w:pPr>
            <w:r w:rsidRPr="00D93463">
              <w:t>3</w:t>
            </w:r>
            <w:r>
              <w:t>.</w:t>
            </w:r>
          </w:p>
        </w:tc>
        <w:tc>
          <w:tcPr>
            <w:tcW w:w="2551" w:type="dxa"/>
          </w:tcPr>
          <w:p w:rsidR="005E01E5" w:rsidRPr="00D93463" w:rsidRDefault="005E01E5" w:rsidP="00001D58">
            <w:pPr>
              <w:jc w:val="both"/>
            </w:pPr>
            <w:r w:rsidRPr="00D93463">
              <w:t>Методологические основы управленческой науки</w:t>
            </w:r>
          </w:p>
        </w:tc>
        <w:tc>
          <w:tcPr>
            <w:tcW w:w="6794" w:type="dxa"/>
          </w:tcPr>
          <w:p w:rsidR="005E01E5" w:rsidRPr="00D93463" w:rsidRDefault="005E01E5" w:rsidP="00001D58">
            <w:pPr>
              <w:jc w:val="both"/>
            </w:pPr>
            <w:r w:rsidRPr="00D93463">
              <w:t>1.Методология науки управления.</w:t>
            </w:r>
          </w:p>
          <w:p w:rsidR="005E01E5" w:rsidRPr="00D93463" w:rsidRDefault="005E01E5" w:rsidP="00001D58">
            <w:pPr>
              <w:jc w:val="both"/>
            </w:pPr>
            <w:r w:rsidRPr="00D93463">
              <w:t>2. Общие основы методологии менеджмента: диалектика, абстрагирование, системный подход, принципы: единство теории и практики, определенности, конкретности, познаваемости, причинности, развития, историзма.</w:t>
            </w:r>
          </w:p>
          <w:p w:rsidR="005E01E5" w:rsidRPr="00D93463" w:rsidRDefault="005E01E5" w:rsidP="00001D58">
            <w:pPr>
              <w:jc w:val="both"/>
            </w:pPr>
            <w:r w:rsidRPr="00D93463">
              <w:t>3.Подходы к науке управления (процессный подход, системный подход, ситуационный подход).</w:t>
            </w:r>
          </w:p>
          <w:p w:rsidR="005E01E5" w:rsidRPr="00D93463" w:rsidRDefault="005E01E5" w:rsidP="00001D58">
            <w:pPr>
              <w:jc w:val="both"/>
            </w:pPr>
            <w:r w:rsidRPr="00D93463">
              <w:t>4.Современная парадигма управления.</w:t>
            </w:r>
          </w:p>
          <w:p w:rsidR="005E01E5" w:rsidRPr="00D93463" w:rsidRDefault="005E01E5" w:rsidP="00001D58">
            <w:pPr>
              <w:jc w:val="both"/>
            </w:pPr>
          </w:p>
        </w:tc>
      </w:tr>
      <w:tr w:rsidR="005E01E5" w:rsidRPr="00D93463" w:rsidTr="00157DFA">
        <w:tc>
          <w:tcPr>
            <w:tcW w:w="431" w:type="dxa"/>
          </w:tcPr>
          <w:p w:rsidR="005E01E5" w:rsidRPr="00D93463" w:rsidRDefault="005E01E5" w:rsidP="00001D58">
            <w:pPr>
              <w:pStyle w:val="ListParagraph"/>
              <w:ind w:left="0"/>
              <w:jc w:val="both"/>
            </w:pPr>
            <w:r w:rsidRPr="00D93463">
              <w:t>4</w:t>
            </w:r>
            <w:r>
              <w:t>.</w:t>
            </w:r>
          </w:p>
        </w:tc>
        <w:tc>
          <w:tcPr>
            <w:tcW w:w="2551" w:type="dxa"/>
          </w:tcPr>
          <w:p w:rsidR="005E01E5" w:rsidRPr="00D93463" w:rsidRDefault="005E01E5" w:rsidP="00001D58">
            <w:pPr>
              <w:jc w:val="both"/>
            </w:pPr>
            <w:r w:rsidRPr="00D93463">
              <w:t>Эволюция управленческой мысли</w:t>
            </w:r>
          </w:p>
        </w:tc>
        <w:tc>
          <w:tcPr>
            <w:tcW w:w="6794" w:type="dxa"/>
          </w:tcPr>
          <w:p w:rsidR="005E01E5" w:rsidRPr="00D93463" w:rsidRDefault="005E01E5" w:rsidP="00001D58">
            <w:pPr>
              <w:jc w:val="both"/>
            </w:pPr>
            <w:r w:rsidRPr="00D93463">
              <w:t xml:space="preserve">1.Условия и факторы возникновения и развития управленческой мысли. </w:t>
            </w:r>
          </w:p>
          <w:p w:rsidR="005E01E5" w:rsidRPr="00D93463" w:rsidRDefault="005E01E5" w:rsidP="00001D58">
            <w:pPr>
              <w:jc w:val="both"/>
            </w:pPr>
            <w:r w:rsidRPr="00D93463">
              <w:t xml:space="preserve">2.Становление школы научного менеджмента. Ф.У.Тейлор и его последователи. </w:t>
            </w:r>
          </w:p>
          <w:p w:rsidR="005E01E5" w:rsidRPr="00D93463" w:rsidRDefault="005E01E5" w:rsidP="00001D58">
            <w:pPr>
              <w:jc w:val="both"/>
            </w:pPr>
            <w:r w:rsidRPr="00D93463">
              <w:t>3.Формирование административной школы менеджмента (А. Файоль, М.Вебер).</w:t>
            </w:r>
          </w:p>
          <w:p w:rsidR="005E01E5" w:rsidRPr="00D93463" w:rsidRDefault="005E01E5" w:rsidP="00001D58">
            <w:pPr>
              <w:jc w:val="both"/>
            </w:pPr>
            <w:r w:rsidRPr="00D93463">
              <w:t xml:space="preserve">4.Школа человеческих отношений. Эксперименты Э.Мэйо. </w:t>
            </w:r>
          </w:p>
          <w:p w:rsidR="005E01E5" w:rsidRPr="00D93463" w:rsidRDefault="005E01E5" w:rsidP="00001D58">
            <w:pPr>
              <w:jc w:val="both"/>
            </w:pPr>
            <w:r w:rsidRPr="00D93463">
              <w:t xml:space="preserve">5.Школа поведенческих наук. </w:t>
            </w:r>
          </w:p>
          <w:p w:rsidR="005E01E5" w:rsidRPr="00D93463" w:rsidRDefault="005E01E5" w:rsidP="00001D58">
            <w:pPr>
              <w:jc w:val="both"/>
            </w:pPr>
            <w:r w:rsidRPr="00D93463">
              <w:t>6.Становление количественной школы.</w:t>
            </w:r>
          </w:p>
          <w:p w:rsidR="005E01E5" w:rsidRPr="00D93463" w:rsidRDefault="005E01E5" w:rsidP="00001D58">
            <w:pPr>
              <w:jc w:val="both"/>
            </w:pPr>
            <w:r w:rsidRPr="00D93463">
              <w:t xml:space="preserve">7.Условия и предпосылки возникновения менеджмента в России. </w:t>
            </w:r>
          </w:p>
          <w:p w:rsidR="005E01E5" w:rsidRPr="00D93463" w:rsidRDefault="005E01E5" w:rsidP="00001D58">
            <w:pPr>
              <w:jc w:val="both"/>
            </w:pPr>
            <w:r w:rsidRPr="00D93463">
              <w:t>8.Теория и практика управления в дореволюционной России и в СССР.</w:t>
            </w:r>
          </w:p>
          <w:p w:rsidR="005E01E5" w:rsidRPr="00D93463" w:rsidRDefault="005E01E5" w:rsidP="000905DE">
            <w:pPr>
              <w:jc w:val="both"/>
            </w:pPr>
            <w:r w:rsidRPr="00D93463">
              <w:t>9.Современный этап в становлении управленческой науки в России.</w:t>
            </w:r>
          </w:p>
        </w:tc>
      </w:tr>
      <w:tr w:rsidR="005E01E5" w:rsidRPr="00D93463" w:rsidTr="00157DFA">
        <w:tc>
          <w:tcPr>
            <w:tcW w:w="431" w:type="dxa"/>
          </w:tcPr>
          <w:p w:rsidR="005E01E5" w:rsidRPr="00D93463" w:rsidRDefault="005E01E5" w:rsidP="001E6B04">
            <w:pPr>
              <w:pStyle w:val="ListParagraph"/>
              <w:numPr>
                <w:ilvl w:val="0"/>
                <w:numId w:val="8"/>
              </w:numPr>
              <w:ind w:left="0"/>
              <w:jc w:val="both"/>
            </w:pPr>
            <w:r w:rsidRPr="00D93463">
              <w:t>5</w:t>
            </w:r>
            <w:r>
              <w:t>.</w:t>
            </w:r>
          </w:p>
        </w:tc>
        <w:tc>
          <w:tcPr>
            <w:tcW w:w="2551" w:type="dxa"/>
          </w:tcPr>
          <w:p w:rsidR="005E01E5" w:rsidRPr="00D93463" w:rsidRDefault="005E01E5" w:rsidP="00FB3F38">
            <w:pPr>
              <w:jc w:val="both"/>
            </w:pPr>
            <w:r w:rsidRPr="00D93463">
              <w:t>Методы и функции управления</w:t>
            </w:r>
          </w:p>
        </w:tc>
        <w:tc>
          <w:tcPr>
            <w:tcW w:w="6794" w:type="dxa"/>
          </w:tcPr>
          <w:p w:rsidR="005E01E5" w:rsidRDefault="005E01E5" w:rsidP="00EF3B4F">
            <w:pPr>
              <w:jc w:val="both"/>
            </w:pPr>
            <w:r>
              <w:t>1.Административные, экономические и социально-психологические методы управления.</w:t>
            </w:r>
          </w:p>
          <w:p w:rsidR="005E01E5" w:rsidRDefault="005E01E5" w:rsidP="00EF3B4F">
            <w:pPr>
              <w:jc w:val="both"/>
            </w:pPr>
            <w:r>
              <w:t xml:space="preserve">2.Понятие и классификация функций управления. </w:t>
            </w:r>
          </w:p>
          <w:p w:rsidR="005E01E5" w:rsidRDefault="005E01E5" w:rsidP="00EF3B4F">
            <w:pPr>
              <w:jc w:val="both"/>
            </w:pPr>
            <w:r>
              <w:t xml:space="preserve">3.Значение выделения функций управления для теории и практики управления. </w:t>
            </w:r>
          </w:p>
          <w:p w:rsidR="005E01E5" w:rsidRDefault="005E01E5" w:rsidP="00EF3B4F">
            <w:pPr>
              <w:jc w:val="both"/>
            </w:pPr>
            <w:r>
              <w:t xml:space="preserve">4.Общие и специфические функции управления. </w:t>
            </w:r>
          </w:p>
          <w:p w:rsidR="005E01E5" w:rsidRDefault="005E01E5" w:rsidP="00EF3B4F">
            <w:pPr>
              <w:jc w:val="both"/>
            </w:pPr>
            <w:r>
              <w:t xml:space="preserve">5.Планирование как функция управления. Понятие и виды планирования. Принципы осуществления функции планирования. </w:t>
            </w:r>
          </w:p>
          <w:p w:rsidR="005E01E5" w:rsidRDefault="005E01E5" w:rsidP="00EF3B4F">
            <w:pPr>
              <w:jc w:val="both"/>
            </w:pPr>
            <w:r>
              <w:t>6.Организация как функция управления. Понятие и этапы организации как функции управления. Делегирование полномочий как важная составляющая функции организации.</w:t>
            </w:r>
          </w:p>
          <w:p w:rsidR="005E01E5" w:rsidRDefault="005E01E5" w:rsidP="00EF3B4F">
            <w:pPr>
              <w:jc w:val="both"/>
            </w:pPr>
            <w:r>
              <w:t>7.Функция мотивации. Понятие мотивации. Взаимосвязь мотивации и стимулирования. Теории мотивации.</w:t>
            </w:r>
          </w:p>
          <w:p w:rsidR="005E01E5" w:rsidRPr="00D93463" w:rsidRDefault="005E01E5" w:rsidP="00EF3B4F">
            <w:pPr>
              <w:jc w:val="both"/>
            </w:pPr>
            <w:r>
              <w:t>8.Функция контроля. Понятие и состав функции контроля. Виды контроля. Организация эффективного контроля.</w:t>
            </w:r>
          </w:p>
        </w:tc>
      </w:tr>
      <w:tr w:rsidR="005E01E5" w:rsidRPr="00263881" w:rsidTr="00157DFA">
        <w:tc>
          <w:tcPr>
            <w:tcW w:w="431" w:type="dxa"/>
          </w:tcPr>
          <w:p w:rsidR="005E01E5" w:rsidRPr="007B023B" w:rsidRDefault="005E01E5" w:rsidP="001E6B04">
            <w:pPr>
              <w:pStyle w:val="ListParagraph"/>
              <w:numPr>
                <w:ilvl w:val="0"/>
                <w:numId w:val="8"/>
              </w:numPr>
              <w:ind w:left="0"/>
              <w:jc w:val="both"/>
            </w:pPr>
            <w:r w:rsidRPr="007B023B">
              <w:t>6</w:t>
            </w:r>
            <w:r>
              <w:t>.</w:t>
            </w:r>
          </w:p>
        </w:tc>
        <w:tc>
          <w:tcPr>
            <w:tcW w:w="2551" w:type="dxa"/>
          </w:tcPr>
          <w:p w:rsidR="005E01E5" w:rsidRPr="00EA65F8" w:rsidRDefault="005E01E5" w:rsidP="00360CFC">
            <w:pPr>
              <w:jc w:val="both"/>
            </w:pPr>
            <w:r w:rsidRPr="00EA65F8">
              <w:t>Процесс управления</w:t>
            </w:r>
          </w:p>
        </w:tc>
        <w:tc>
          <w:tcPr>
            <w:tcW w:w="6794" w:type="dxa"/>
          </w:tcPr>
          <w:p w:rsidR="005E01E5" w:rsidRPr="00EA65F8" w:rsidRDefault="005E01E5" w:rsidP="00360CFC">
            <w:pPr>
              <w:tabs>
                <w:tab w:val="left" w:pos="284"/>
              </w:tabs>
              <w:jc w:val="both"/>
            </w:pPr>
            <w:r w:rsidRPr="00EA65F8">
              <w:t xml:space="preserve">1.Сущность процесса управления.  </w:t>
            </w:r>
          </w:p>
          <w:p w:rsidR="005E01E5" w:rsidRPr="00EA65F8" w:rsidRDefault="005E01E5" w:rsidP="00360CFC">
            <w:pPr>
              <w:tabs>
                <w:tab w:val="left" w:pos="284"/>
              </w:tabs>
              <w:jc w:val="both"/>
            </w:pPr>
            <w:r w:rsidRPr="00EA65F8">
              <w:t xml:space="preserve">2. Основные этапы процесса управления </w:t>
            </w:r>
          </w:p>
          <w:p w:rsidR="005E01E5" w:rsidRPr="00EA65F8" w:rsidRDefault="005E01E5" w:rsidP="00360CFC">
            <w:pPr>
              <w:tabs>
                <w:tab w:val="left" w:pos="284"/>
              </w:tabs>
              <w:jc w:val="both"/>
            </w:pPr>
            <w:r w:rsidRPr="00EA65F8">
              <w:rPr>
                <w:bCs/>
              </w:rPr>
              <w:t xml:space="preserve">3.Свойства процесса управления. </w:t>
            </w:r>
          </w:p>
          <w:p w:rsidR="005E01E5" w:rsidRPr="00EA65F8" w:rsidRDefault="005E01E5" w:rsidP="00360CFC">
            <w:pPr>
              <w:tabs>
                <w:tab w:val="left" w:pos="284"/>
              </w:tabs>
              <w:jc w:val="both"/>
              <w:rPr>
                <w:bCs/>
              </w:rPr>
            </w:pPr>
            <w:r w:rsidRPr="00EA65F8">
              <w:rPr>
                <w:bCs/>
              </w:rPr>
              <w:t xml:space="preserve">4.Этапы и стадии процесса управления </w:t>
            </w:r>
          </w:p>
          <w:p w:rsidR="005E01E5" w:rsidRPr="00EA65F8" w:rsidRDefault="005E01E5" w:rsidP="00360CFC">
            <w:pPr>
              <w:tabs>
                <w:tab w:val="left" w:pos="284"/>
              </w:tabs>
              <w:jc w:val="both"/>
            </w:pPr>
            <w:r w:rsidRPr="00EA65F8">
              <w:rPr>
                <w:bCs/>
              </w:rPr>
              <w:t xml:space="preserve">и их содержание. </w:t>
            </w:r>
          </w:p>
          <w:p w:rsidR="005E01E5" w:rsidRPr="00EA65F8" w:rsidRDefault="005E01E5" w:rsidP="00360CFC">
            <w:pPr>
              <w:tabs>
                <w:tab w:val="left" w:pos="284"/>
              </w:tabs>
              <w:jc w:val="both"/>
            </w:pPr>
            <w:r w:rsidRPr="00EA65F8">
              <w:rPr>
                <w:bCs/>
              </w:rPr>
              <w:t>5.Реализация основных функций управления в процессе управления.</w:t>
            </w:r>
          </w:p>
        </w:tc>
      </w:tr>
      <w:tr w:rsidR="005E01E5" w:rsidRPr="00263881" w:rsidTr="00157DFA">
        <w:tc>
          <w:tcPr>
            <w:tcW w:w="431" w:type="dxa"/>
          </w:tcPr>
          <w:p w:rsidR="005E01E5" w:rsidRPr="007B023B" w:rsidRDefault="005E01E5" w:rsidP="001E6B04">
            <w:pPr>
              <w:pStyle w:val="ListParagraph"/>
              <w:numPr>
                <w:ilvl w:val="0"/>
                <w:numId w:val="8"/>
              </w:numPr>
              <w:ind w:left="0"/>
              <w:jc w:val="both"/>
            </w:pPr>
            <w:r w:rsidRPr="007B023B">
              <w:t>7</w:t>
            </w:r>
            <w:r>
              <w:t>.</w:t>
            </w:r>
          </w:p>
        </w:tc>
        <w:tc>
          <w:tcPr>
            <w:tcW w:w="2551" w:type="dxa"/>
          </w:tcPr>
          <w:p w:rsidR="005E01E5" w:rsidRPr="00EA65F8" w:rsidRDefault="005E01E5" w:rsidP="00360CFC">
            <w:pPr>
              <w:jc w:val="both"/>
            </w:pPr>
            <w:r w:rsidRPr="00EA65F8">
              <w:t>Организация как объект управления</w:t>
            </w:r>
          </w:p>
        </w:tc>
        <w:tc>
          <w:tcPr>
            <w:tcW w:w="6794" w:type="dxa"/>
          </w:tcPr>
          <w:p w:rsidR="005E01E5" w:rsidRPr="00EA65F8" w:rsidRDefault="005E01E5" w:rsidP="00360CFC">
            <w:pPr>
              <w:jc w:val="both"/>
            </w:pPr>
            <w:r w:rsidRPr="00EA65F8">
              <w:t xml:space="preserve">1.Понятие организации. </w:t>
            </w:r>
          </w:p>
          <w:p w:rsidR="005E01E5" w:rsidRPr="00EA65F8" w:rsidRDefault="005E01E5" w:rsidP="00360CFC">
            <w:pPr>
              <w:jc w:val="both"/>
            </w:pPr>
            <w:r w:rsidRPr="00EA65F8">
              <w:t xml:space="preserve">2.Классификация организаций. </w:t>
            </w:r>
          </w:p>
          <w:p w:rsidR="005E01E5" w:rsidRPr="00EA65F8" w:rsidRDefault="005E01E5" w:rsidP="00360CFC">
            <w:pPr>
              <w:jc w:val="both"/>
            </w:pPr>
            <w:r w:rsidRPr="00EA65F8">
              <w:t xml:space="preserve">3.Характеристики организации. </w:t>
            </w:r>
          </w:p>
          <w:p w:rsidR="005E01E5" w:rsidRPr="00EA65F8" w:rsidRDefault="005E01E5" w:rsidP="00360CFC">
            <w:pPr>
              <w:jc w:val="both"/>
            </w:pPr>
            <w:r w:rsidRPr="00EA65F8">
              <w:t xml:space="preserve">4.Современные формы и модели организации. </w:t>
            </w:r>
          </w:p>
          <w:p w:rsidR="005E01E5" w:rsidRPr="00EA65F8" w:rsidRDefault="005E01E5" w:rsidP="00360CFC">
            <w:pPr>
              <w:jc w:val="both"/>
            </w:pPr>
            <w:r>
              <w:t xml:space="preserve">5.Внутренняя среда организации. </w:t>
            </w:r>
            <w:r w:rsidRPr="00EA65F8">
              <w:t xml:space="preserve">Классификация факторов внутренней среды организации. </w:t>
            </w:r>
          </w:p>
          <w:p w:rsidR="005E01E5" w:rsidRPr="00EA65F8" w:rsidRDefault="005E01E5" w:rsidP="00360CFC">
            <w:pPr>
              <w:jc w:val="both"/>
            </w:pPr>
            <w:r>
              <w:t>6</w:t>
            </w:r>
            <w:r w:rsidRPr="00EA65F8">
              <w:t>.Внешняя среда организации.Классификация факторо</w:t>
            </w:r>
            <w:r>
              <w:t xml:space="preserve">в внешней среды организации. </w:t>
            </w:r>
            <w:r w:rsidRPr="00EA65F8">
              <w:t xml:space="preserve">Характеристики состояния внешней среды организации. </w:t>
            </w:r>
          </w:p>
          <w:p w:rsidR="005E01E5" w:rsidRPr="00EA65F8" w:rsidRDefault="005E01E5" w:rsidP="00360CFC">
            <w:pPr>
              <w:jc w:val="both"/>
            </w:pPr>
            <w:r>
              <w:t>7</w:t>
            </w:r>
            <w:r w:rsidRPr="00EA65F8">
              <w:t xml:space="preserve">.Анализ и оценка состояния </w:t>
            </w:r>
            <w:r>
              <w:t xml:space="preserve">внутренней и </w:t>
            </w:r>
            <w:r w:rsidRPr="00EA65F8">
              <w:t>внешней среды организации.</w:t>
            </w:r>
          </w:p>
        </w:tc>
      </w:tr>
      <w:tr w:rsidR="005E01E5" w:rsidRPr="00263881" w:rsidTr="00157DFA">
        <w:tc>
          <w:tcPr>
            <w:tcW w:w="431" w:type="dxa"/>
          </w:tcPr>
          <w:p w:rsidR="005E01E5" w:rsidRPr="007B023B" w:rsidRDefault="005E01E5" w:rsidP="00EF3B4F">
            <w:pPr>
              <w:pStyle w:val="ListParagraph"/>
              <w:ind w:left="0"/>
              <w:jc w:val="both"/>
            </w:pPr>
            <w:r w:rsidRPr="007B023B">
              <w:t>8</w:t>
            </w:r>
            <w:r>
              <w:t>.</w:t>
            </w:r>
          </w:p>
        </w:tc>
        <w:tc>
          <w:tcPr>
            <w:tcW w:w="2551" w:type="dxa"/>
          </w:tcPr>
          <w:p w:rsidR="005E01E5" w:rsidRPr="00EA65F8" w:rsidRDefault="005E01E5" w:rsidP="00360CFC">
            <w:pPr>
              <w:jc w:val="both"/>
            </w:pPr>
            <w:r w:rsidRPr="00EA65F8">
              <w:t>Структура организации</w:t>
            </w:r>
          </w:p>
        </w:tc>
        <w:tc>
          <w:tcPr>
            <w:tcW w:w="6794" w:type="dxa"/>
          </w:tcPr>
          <w:p w:rsidR="005E01E5" w:rsidRPr="00EA65F8" w:rsidRDefault="005E01E5" w:rsidP="00360CFC">
            <w:pPr>
              <w:jc w:val="both"/>
            </w:pPr>
            <w:r w:rsidRPr="00EA65F8">
              <w:t>1.Понятие организационной структуры.</w:t>
            </w:r>
          </w:p>
          <w:p w:rsidR="005E01E5" w:rsidRPr="00EA65F8" w:rsidRDefault="005E01E5" w:rsidP="00360CFC">
            <w:pPr>
              <w:jc w:val="both"/>
            </w:pPr>
            <w:r w:rsidRPr="00EA65F8">
              <w:t xml:space="preserve">2.Производственная структура. </w:t>
            </w:r>
          </w:p>
          <w:p w:rsidR="005E01E5" w:rsidRPr="00EA65F8" w:rsidRDefault="005E01E5" w:rsidP="00360CFC">
            <w:pPr>
              <w:jc w:val="both"/>
            </w:pPr>
            <w:r w:rsidRPr="00EA65F8">
              <w:t xml:space="preserve">3.Типология организационных структур. </w:t>
            </w:r>
          </w:p>
          <w:p w:rsidR="005E01E5" w:rsidRPr="00EA65F8" w:rsidRDefault="005E01E5" w:rsidP="00360CFC">
            <w:pPr>
              <w:jc w:val="both"/>
            </w:pPr>
            <w:r w:rsidRPr="00EA65F8">
              <w:t xml:space="preserve">4.Подходы к классификации организационных структур. 5.Классификация структур управления по наличию и преобладанию связей. </w:t>
            </w:r>
          </w:p>
          <w:p w:rsidR="005E01E5" w:rsidRPr="00EA65F8" w:rsidRDefault="005E01E5" w:rsidP="00360CFC">
            <w:pPr>
              <w:jc w:val="both"/>
            </w:pPr>
            <w:r w:rsidRPr="00EA65F8">
              <w:t>6.Конфигурационный подход к классификации организационных структур.</w:t>
            </w:r>
          </w:p>
          <w:p w:rsidR="005E01E5" w:rsidRPr="00EA65F8" w:rsidRDefault="005E01E5" w:rsidP="00360CFC">
            <w:pPr>
              <w:jc w:val="both"/>
            </w:pPr>
            <w:r w:rsidRPr="00EA65F8">
              <w:t xml:space="preserve">7.Построение организационных структур. </w:t>
            </w:r>
          </w:p>
          <w:p w:rsidR="005E01E5" w:rsidRPr="00EA65F8" w:rsidRDefault="005E01E5" w:rsidP="00360CFC">
            <w:pPr>
              <w:jc w:val="both"/>
            </w:pPr>
            <w:r w:rsidRPr="00EA65F8">
              <w:t xml:space="preserve">8.Принципы, порядок построения и реорганизации организационных структур. </w:t>
            </w:r>
          </w:p>
          <w:p w:rsidR="005E01E5" w:rsidRPr="00EA65F8" w:rsidRDefault="005E01E5" w:rsidP="00360CFC">
            <w:pPr>
              <w:jc w:val="both"/>
            </w:pPr>
            <w:r w:rsidRPr="00EA65F8">
              <w:t>9. Тенденции структурных изменений.</w:t>
            </w:r>
          </w:p>
        </w:tc>
      </w:tr>
      <w:tr w:rsidR="005E01E5" w:rsidRPr="002D0F2F" w:rsidTr="00157DFA">
        <w:tc>
          <w:tcPr>
            <w:tcW w:w="431" w:type="dxa"/>
          </w:tcPr>
          <w:p w:rsidR="005E01E5" w:rsidRPr="007B023B" w:rsidRDefault="005E01E5" w:rsidP="00EF3B4F">
            <w:pPr>
              <w:pStyle w:val="ListParagraph"/>
              <w:ind w:left="0"/>
              <w:jc w:val="both"/>
            </w:pPr>
            <w:r w:rsidRPr="007B023B">
              <w:t>9</w:t>
            </w:r>
            <w:r>
              <w:t>.</w:t>
            </w:r>
          </w:p>
        </w:tc>
        <w:tc>
          <w:tcPr>
            <w:tcW w:w="2551" w:type="dxa"/>
          </w:tcPr>
          <w:p w:rsidR="005E01E5" w:rsidRPr="00EA65F8" w:rsidRDefault="005E01E5" w:rsidP="00360CFC">
            <w:pPr>
              <w:jc w:val="both"/>
            </w:pPr>
            <w:r w:rsidRPr="00EA65F8">
              <w:t>Организационная культура</w:t>
            </w:r>
          </w:p>
        </w:tc>
        <w:tc>
          <w:tcPr>
            <w:tcW w:w="6794" w:type="dxa"/>
          </w:tcPr>
          <w:p w:rsidR="005E01E5" w:rsidRDefault="005E01E5" w:rsidP="00360CFC">
            <w:pPr>
              <w:tabs>
                <w:tab w:val="left" w:pos="284"/>
                <w:tab w:val="left" w:pos="851"/>
              </w:tabs>
            </w:pPr>
            <w:r>
              <w:t>1.</w:t>
            </w:r>
            <w:r w:rsidRPr="00EA65F8">
              <w:t xml:space="preserve">Организационная культура: сущность </w:t>
            </w:r>
            <w:r>
              <w:t xml:space="preserve">и виды организационной культуры. </w:t>
            </w:r>
          </w:p>
          <w:p w:rsidR="005E01E5" w:rsidRDefault="005E01E5" w:rsidP="00360CFC">
            <w:pPr>
              <w:tabs>
                <w:tab w:val="left" w:pos="284"/>
                <w:tab w:val="left" w:pos="851"/>
              </w:tabs>
            </w:pPr>
            <w:r>
              <w:t>2.Структура</w:t>
            </w:r>
            <w:r w:rsidRPr="00EA65F8">
              <w:t xml:space="preserve"> организационной культуры.</w:t>
            </w:r>
          </w:p>
          <w:p w:rsidR="005E01E5" w:rsidRDefault="005E01E5" w:rsidP="00360CFC">
            <w:pPr>
              <w:tabs>
                <w:tab w:val="left" w:pos="284"/>
                <w:tab w:val="left" w:pos="851"/>
              </w:tabs>
            </w:pPr>
            <w:r>
              <w:t xml:space="preserve">3.Управление организационной культурой. </w:t>
            </w:r>
          </w:p>
          <w:p w:rsidR="005E01E5" w:rsidRPr="00EA65F8" w:rsidRDefault="005E01E5" w:rsidP="00360CFC">
            <w:pPr>
              <w:tabs>
                <w:tab w:val="left" w:pos="284"/>
                <w:tab w:val="left" w:pos="851"/>
              </w:tabs>
            </w:pPr>
            <w:r>
              <w:t>4.Методы изучения организационной культуры.</w:t>
            </w:r>
          </w:p>
          <w:p w:rsidR="005E01E5" w:rsidRPr="00EA65F8" w:rsidRDefault="005E01E5" w:rsidP="00360CFC">
            <w:pPr>
              <w:tabs>
                <w:tab w:val="left" w:pos="284"/>
              </w:tabs>
            </w:pPr>
            <w:r>
              <w:t>5.Особенности управления</w:t>
            </w:r>
            <w:r w:rsidRPr="00EA65F8">
              <w:t xml:space="preserve"> персонал</w:t>
            </w:r>
            <w:r>
              <w:t xml:space="preserve">ом </w:t>
            </w:r>
            <w:r w:rsidRPr="00EA65F8">
              <w:t>в компаниях с различными организационными культурами.</w:t>
            </w:r>
          </w:p>
          <w:p w:rsidR="005E01E5" w:rsidRPr="00EA65F8" w:rsidRDefault="005E01E5" w:rsidP="00360CFC">
            <w:pPr>
              <w:jc w:val="both"/>
            </w:pPr>
            <w:r>
              <w:t>6.</w:t>
            </w:r>
            <w:r w:rsidRPr="00EA65F8">
              <w:t>Взаимосвязь и взаимовлияние организационной и национальной культур.</w:t>
            </w:r>
          </w:p>
          <w:p w:rsidR="005E01E5" w:rsidRPr="00EA65F8" w:rsidRDefault="005E01E5" w:rsidP="00360CFC">
            <w:pPr>
              <w:pStyle w:val="NormalWeb"/>
              <w:spacing w:after="0"/>
              <w:jc w:val="both"/>
              <w:rPr>
                <w:rFonts w:ascii="Times New Roman" w:hAnsi="Times New Roman"/>
                <w:color w:val="auto"/>
                <w:sz w:val="24"/>
                <w:szCs w:val="24"/>
              </w:rPr>
            </w:pPr>
            <w:r>
              <w:rPr>
                <w:rFonts w:ascii="Times New Roman" w:hAnsi="Times New Roman"/>
                <w:color w:val="auto"/>
                <w:sz w:val="24"/>
                <w:szCs w:val="24"/>
              </w:rPr>
              <w:t>7.Организационная культура и эффективность управления организацией.</w:t>
            </w:r>
          </w:p>
          <w:p w:rsidR="005E01E5" w:rsidRPr="00EA65F8" w:rsidRDefault="005E01E5" w:rsidP="00360CFC">
            <w:pPr>
              <w:pStyle w:val="NormalWeb"/>
              <w:spacing w:after="0"/>
              <w:jc w:val="both"/>
              <w:rPr>
                <w:rFonts w:ascii="Times New Roman" w:hAnsi="Times New Roman"/>
                <w:color w:val="auto"/>
                <w:sz w:val="24"/>
                <w:szCs w:val="24"/>
              </w:rPr>
            </w:pPr>
            <w:r>
              <w:rPr>
                <w:rFonts w:ascii="Times New Roman" w:hAnsi="Times New Roman"/>
                <w:color w:val="auto"/>
                <w:sz w:val="24"/>
                <w:szCs w:val="24"/>
              </w:rPr>
              <w:t>8.</w:t>
            </w:r>
            <w:r w:rsidRPr="00EA65F8">
              <w:rPr>
                <w:rFonts w:ascii="Times New Roman" w:hAnsi="Times New Roman"/>
                <w:color w:val="auto"/>
                <w:sz w:val="24"/>
                <w:szCs w:val="24"/>
              </w:rPr>
              <w:t>Сущность этики деловых отношений.</w:t>
            </w:r>
            <w:r>
              <w:rPr>
                <w:rFonts w:ascii="Times New Roman" w:hAnsi="Times New Roman"/>
                <w:color w:val="auto"/>
                <w:sz w:val="24"/>
                <w:szCs w:val="24"/>
              </w:rPr>
              <w:t xml:space="preserve"> Кодекс этики.</w:t>
            </w:r>
          </w:p>
          <w:p w:rsidR="005E01E5" w:rsidRPr="00EA65F8" w:rsidRDefault="005E01E5" w:rsidP="001E6B04">
            <w:pPr>
              <w:pStyle w:val="NormalWeb"/>
              <w:numPr>
                <w:ilvl w:val="0"/>
                <w:numId w:val="15"/>
              </w:numPr>
              <w:tabs>
                <w:tab w:val="left" w:pos="5"/>
              </w:tabs>
              <w:spacing w:after="0"/>
              <w:ind w:left="0" w:hanging="431"/>
              <w:jc w:val="both"/>
              <w:rPr>
                <w:rFonts w:ascii="Times New Roman" w:hAnsi="Times New Roman"/>
                <w:color w:val="auto"/>
                <w:sz w:val="24"/>
                <w:szCs w:val="24"/>
              </w:rPr>
            </w:pPr>
            <w:r>
              <w:rPr>
                <w:rFonts w:ascii="Times New Roman" w:hAnsi="Times New Roman"/>
                <w:color w:val="auto"/>
                <w:sz w:val="24"/>
                <w:szCs w:val="24"/>
              </w:rPr>
              <w:t>9.Соответствие организационной культуры и стратегии развития организации.</w:t>
            </w:r>
          </w:p>
        </w:tc>
      </w:tr>
      <w:tr w:rsidR="005E01E5" w:rsidRPr="002D0F2F" w:rsidTr="00157DFA">
        <w:tc>
          <w:tcPr>
            <w:tcW w:w="431" w:type="dxa"/>
          </w:tcPr>
          <w:p w:rsidR="005E01E5" w:rsidRPr="007B023B" w:rsidRDefault="005E01E5" w:rsidP="00360CFC">
            <w:pPr>
              <w:pStyle w:val="ListParagraph"/>
              <w:ind w:left="0"/>
              <w:jc w:val="both"/>
            </w:pPr>
            <w:r>
              <w:t>10.</w:t>
            </w:r>
          </w:p>
        </w:tc>
        <w:tc>
          <w:tcPr>
            <w:tcW w:w="2551" w:type="dxa"/>
          </w:tcPr>
          <w:p w:rsidR="005E01E5" w:rsidRPr="00D67324" w:rsidRDefault="005E01E5" w:rsidP="00360CFC">
            <w:pPr>
              <w:shd w:val="clear" w:color="auto" w:fill="FFFFFF"/>
              <w:rPr>
                <w:rStyle w:val="Strong"/>
                <w:b w:val="0"/>
              </w:rPr>
            </w:pPr>
            <w:r w:rsidRPr="002F748F">
              <w:t>Сущность управленческого решения, процесс и методы принятия управленческих решений</w:t>
            </w:r>
          </w:p>
        </w:tc>
        <w:tc>
          <w:tcPr>
            <w:tcW w:w="6794" w:type="dxa"/>
          </w:tcPr>
          <w:p w:rsidR="005E01E5" w:rsidRPr="00EA65F8" w:rsidRDefault="005E01E5" w:rsidP="00360CFC">
            <w:pPr>
              <w:rPr>
                <w:bCs/>
              </w:rPr>
            </w:pPr>
            <w:r w:rsidRPr="00EA65F8">
              <w:t xml:space="preserve">1.Понятие управленческого решения и его особенности. </w:t>
            </w:r>
            <w:r>
              <w:t>2</w:t>
            </w:r>
            <w:r w:rsidRPr="00EA65F8">
              <w:t>.Классификация</w:t>
            </w:r>
            <w:r w:rsidRPr="00EA65F8">
              <w:rPr>
                <w:bCs/>
              </w:rPr>
              <w:t xml:space="preserve"> управленческих решений. </w:t>
            </w:r>
          </w:p>
          <w:p w:rsidR="005E01E5" w:rsidRDefault="005E01E5" w:rsidP="00360CFC">
            <w:pPr>
              <w:tabs>
                <w:tab w:val="left" w:pos="9355"/>
              </w:tabs>
            </w:pPr>
            <w:r>
              <w:t>3</w:t>
            </w:r>
            <w:r w:rsidRPr="00EA65F8">
              <w:t>.</w:t>
            </w:r>
            <w:r>
              <w:t>Процесс принятия решения в условиях неопределенности</w:t>
            </w:r>
            <w:r w:rsidRPr="00EA65F8">
              <w:t>.</w:t>
            </w:r>
          </w:p>
          <w:p w:rsidR="005E01E5" w:rsidRDefault="005E01E5" w:rsidP="00360CFC">
            <w:pPr>
              <w:tabs>
                <w:tab w:val="left" w:pos="9355"/>
              </w:tabs>
            </w:pPr>
            <w:r>
              <w:t xml:space="preserve">4.Классификация методов принятия управленческих решений. </w:t>
            </w:r>
          </w:p>
          <w:p w:rsidR="005E01E5" w:rsidRDefault="005E01E5" w:rsidP="00360CFC">
            <w:pPr>
              <w:tabs>
                <w:tab w:val="left" w:pos="9355"/>
              </w:tabs>
            </w:pPr>
            <w:r>
              <w:t xml:space="preserve">5. Критерии и показатели эффективности управленческих решений. </w:t>
            </w:r>
          </w:p>
          <w:p w:rsidR="005E01E5" w:rsidRPr="00EA65F8" w:rsidRDefault="005E01E5" w:rsidP="005A0013">
            <w:pPr>
              <w:tabs>
                <w:tab w:val="left" w:pos="9355"/>
              </w:tabs>
            </w:pPr>
          </w:p>
        </w:tc>
      </w:tr>
      <w:tr w:rsidR="005E01E5" w:rsidRPr="002D0F2F" w:rsidTr="00157DFA">
        <w:tc>
          <w:tcPr>
            <w:tcW w:w="431" w:type="dxa"/>
          </w:tcPr>
          <w:p w:rsidR="005E01E5" w:rsidRPr="007B023B" w:rsidRDefault="005E01E5" w:rsidP="00FB3F38">
            <w:pPr>
              <w:pStyle w:val="ListParagraph"/>
              <w:ind w:left="0"/>
              <w:jc w:val="both"/>
            </w:pPr>
            <w:r>
              <w:t>11.</w:t>
            </w:r>
          </w:p>
        </w:tc>
        <w:tc>
          <w:tcPr>
            <w:tcW w:w="2551" w:type="dxa"/>
          </w:tcPr>
          <w:p w:rsidR="005E01E5" w:rsidRPr="00DF44E6" w:rsidRDefault="005E01E5" w:rsidP="00FB3F38">
            <w:pPr>
              <w:snapToGrid w:val="0"/>
              <w:rPr>
                <w:lang w:eastAsia="ar-SA"/>
              </w:rPr>
            </w:pPr>
            <w:r w:rsidRPr="004F40BA">
              <w:rPr>
                <w:lang w:eastAsia="ar-SA"/>
              </w:rPr>
              <w:t xml:space="preserve">Стратегический менеджмент </w:t>
            </w:r>
          </w:p>
        </w:tc>
        <w:tc>
          <w:tcPr>
            <w:tcW w:w="6794" w:type="dxa"/>
          </w:tcPr>
          <w:p w:rsidR="005E01E5" w:rsidRPr="00DD5236" w:rsidRDefault="005E01E5" w:rsidP="00FB3F38">
            <w:pPr>
              <w:jc w:val="both"/>
            </w:pPr>
            <w:r w:rsidRPr="00DD5236">
              <w:t xml:space="preserve">1.Стратегический менеджмент как вид менеджмента. 2.Методы стратегического анализа (PEST-анализ, SWOT-анализ, VRIO-анализ, конкурентный анализ). 3.Стратегическое планирование. </w:t>
            </w:r>
          </w:p>
          <w:p w:rsidR="005E01E5" w:rsidRPr="00DD5236" w:rsidRDefault="005E01E5" w:rsidP="00FB3F38">
            <w:pPr>
              <w:jc w:val="both"/>
            </w:pPr>
            <w:r w:rsidRPr="00DD5236">
              <w:t xml:space="preserve">4.Бизнес-стратегии организации, роль в обеспечении конкурентоспособности организации на рынке в долгосрочном периоде.  </w:t>
            </w:r>
          </w:p>
          <w:p w:rsidR="005E01E5" w:rsidRPr="00FB3F38" w:rsidRDefault="005E01E5" w:rsidP="00FB3F38">
            <w:pPr>
              <w:jc w:val="both"/>
              <w:rPr>
                <w:color w:val="FF0000"/>
              </w:rPr>
            </w:pPr>
            <w:r w:rsidRPr="00DD5236">
              <w:t>5.Построение стратегии с учетом управления всеми направлениями деятельности организации, функциональные стратегии.</w:t>
            </w:r>
          </w:p>
        </w:tc>
      </w:tr>
      <w:tr w:rsidR="005E01E5" w:rsidRPr="002D0F2F" w:rsidTr="00157DFA">
        <w:tc>
          <w:tcPr>
            <w:tcW w:w="431" w:type="dxa"/>
          </w:tcPr>
          <w:p w:rsidR="005E01E5" w:rsidRPr="00263881" w:rsidRDefault="005E01E5" w:rsidP="005A0013">
            <w:pPr>
              <w:pStyle w:val="ListParagraph"/>
              <w:ind w:left="0"/>
              <w:jc w:val="both"/>
            </w:pPr>
            <w:r w:rsidRPr="00263881">
              <w:t>12</w:t>
            </w:r>
            <w:r>
              <w:t>.</w:t>
            </w:r>
          </w:p>
        </w:tc>
        <w:tc>
          <w:tcPr>
            <w:tcW w:w="2551" w:type="dxa"/>
          </w:tcPr>
          <w:p w:rsidR="005E01E5" w:rsidRPr="00EA65F8" w:rsidRDefault="005E01E5" w:rsidP="005A0013">
            <w:pPr>
              <w:jc w:val="both"/>
            </w:pPr>
            <w:r w:rsidRPr="00EA65F8">
              <w:t>Основы управления рисками</w:t>
            </w:r>
          </w:p>
        </w:tc>
        <w:tc>
          <w:tcPr>
            <w:tcW w:w="6794" w:type="dxa"/>
          </w:tcPr>
          <w:p w:rsidR="005E01E5" w:rsidRPr="00EA65F8" w:rsidRDefault="005E01E5" w:rsidP="005A0013">
            <w:pPr>
              <w:jc w:val="both"/>
            </w:pPr>
            <w:r w:rsidRPr="00EA65F8">
              <w:t>1.Факторы риска в рыночной экономике.</w:t>
            </w:r>
          </w:p>
          <w:p w:rsidR="005E01E5" w:rsidRPr="00EA65F8" w:rsidRDefault="005E01E5" w:rsidP="005A0013">
            <w:pPr>
              <w:jc w:val="both"/>
            </w:pPr>
            <w:r>
              <w:t>2.</w:t>
            </w:r>
            <w:r w:rsidRPr="00EA65F8">
              <w:t>Количественная и качественная оценка рисков. Методы количественного анализа рисков.</w:t>
            </w:r>
          </w:p>
          <w:p w:rsidR="005E01E5" w:rsidRPr="00EA65F8" w:rsidRDefault="005E01E5" w:rsidP="005A0013">
            <w:pPr>
              <w:jc w:val="both"/>
            </w:pPr>
            <w:r>
              <w:t>3</w:t>
            </w:r>
            <w:r w:rsidRPr="00EA65F8">
              <w:t xml:space="preserve">. Классификация рисков. </w:t>
            </w:r>
          </w:p>
          <w:p w:rsidR="005E01E5" w:rsidRPr="00EA65F8" w:rsidRDefault="005E01E5" w:rsidP="005A0013">
            <w:pPr>
              <w:jc w:val="both"/>
              <w:rPr>
                <w:shd w:val="clear" w:color="auto" w:fill="FFFFFF"/>
              </w:rPr>
            </w:pPr>
            <w:r>
              <w:t>4</w:t>
            </w:r>
            <w:r w:rsidRPr="00EA65F8">
              <w:t xml:space="preserve">.Управление риском. Методы снижения рисков. </w:t>
            </w:r>
            <w:r>
              <w:t>(р</w:t>
            </w:r>
            <w:r w:rsidRPr="00EA65F8">
              <w:t>аспределение рисков</w:t>
            </w:r>
            <w:r>
              <w:t>, ст</w:t>
            </w:r>
            <w:r w:rsidRPr="00EA65F8">
              <w:t>рахование рисков</w:t>
            </w:r>
            <w:r>
              <w:t>, у</w:t>
            </w:r>
            <w:r w:rsidRPr="00EA65F8">
              <w:t>клонение от риска</w:t>
            </w:r>
            <w:r>
              <w:t>)</w:t>
            </w:r>
          </w:p>
          <w:p w:rsidR="005E01E5" w:rsidRPr="00EA65F8" w:rsidRDefault="005E01E5" w:rsidP="005A0013">
            <w:pPr>
              <w:jc w:val="both"/>
              <w:rPr>
                <w:iCs/>
              </w:rPr>
            </w:pPr>
            <w:r>
              <w:rPr>
                <w:shd w:val="clear" w:color="auto" w:fill="FFFFFF"/>
              </w:rPr>
              <w:t>5</w:t>
            </w:r>
            <w:r w:rsidRPr="00EA65F8">
              <w:rPr>
                <w:shd w:val="clear" w:color="auto" w:fill="FFFFFF"/>
              </w:rPr>
              <w:t>.Методы локализации риска:</w:t>
            </w:r>
            <w:r w:rsidRPr="00EA65F8">
              <w:rPr>
                <w:iCs/>
              </w:rPr>
              <w:t>создание венчурных предприятий. </w:t>
            </w:r>
          </w:p>
          <w:p w:rsidR="005E01E5" w:rsidRPr="00EA65F8" w:rsidRDefault="005E01E5" w:rsidP="00E00DA4">
            <w:pPr>
              <w:jc w:val="both"/>
            </w:pPr>
            <w:r>
              <w:rPr>
                <w:iCs/>
              </w:rPr>
              <w:t>6</w:t>
            </w:r>
            <w:r w:rsidRPr="00EA65F8">
              <w:rPr>
                <w:iCs/>
              </w:rPr>
              <w:t>.</w:t>
            </w:r>
            <w:r w:rsidRPr="00EA65F8">
              <w:rPr>
                <w:shd w:val="clear" w:color="auto" w:fill="FFFFFF"/>
              </w:rPr>
              <w:t>Методы диссипации (распределения) риска</w:t>
            </w:r>
            <w:r>
              <w:rPr>
                <w:shd w:val="clear" w:color="auto" w:fill="FFFFFF"/>
              </w:rPr>
              <w:t>.</w:t>
            </w:r>
          </w:p>
        </w:tc>
      </w:tr>
      <w:tr w:rsidR="005E01E5" w:rsidRPr="002D0F2F" w:rsidTr="00157DFA">
        <w:tc>
          <w:tcPr>
            <w:tcW w:w="431" w:type="dxa"/>
          </w:tcPr>
          <w:p w:rsidR="005E01E5" w:rsidRPr="00263881" w:rsidRDefault="005E01E5" w:rsidP="005A0013">
            <w:pPr>
              <w:pStyle w:val="ListParagraph"/>
              <w:ind w:left="0"/>
              <w:jc w:val="both"/>
            </w:pPr>
            <w:r w:rsidRPr="00263881">
              <w:t>13</w:t>
            </w:r>
            <w:r>
              <w:t>.</w:t>
            </w:r>
          </w:p>
        </w:tc>
        <w:tc>
          <w:tcPr>
            <w:tcW w:w="2551" w:type="dxa"/>
          </w:tcPr>
          <w:p w:rsidR="005E01E5" w:rsidRPr="00EA65F8" w:rsidRDefault="005E01E5" w:rsidP="005A0013">
            <w:pPr>
              <w:jc w:val="both"/>
            </w:pPr>
            <w:r w:rsidRPr="00EA65F8">
              <w:t>Управление как процесс коммуникаций</w:t>
            </w:r>
          </w:p>
        </w:tc>
        <w:tc>
          <w:tcPr>
            <w:tcW w:w="6794" w:type="dxa"/>
          </w:tcPr>
          <w:p w:rsidR="005E01E5" w:rsidRPr="00EA65F8" w:rsidRDefault="005E01E5" w:rsidP="005A0013">
            <w:pPr>
              <w:jc w:val="both"/>
            </w:pPr>
            <w:r w:rsidRPr="00EA65F8">
              <w:t>1.</w:t>
            </w:r>
            <w:r>
              <w:t>Коммуникационный процесс.</w:t>
            </w:r>
          </w:p>
          <w:p w:rsidR="005E01E5" w:rsidRPr="00EA65F8" w:rsidRDefault="005E01E5" w:rsidP="005A0013">
            <w:pPr>
              <w:jc w:val="both"/>
            </w:pPr>
            <w:r>
              <w:t>2</w:t>
            </w:r>
            <w:r w:rsidRPr="00EA65F8">
              <w:t>.</w:t>
            </w:r>
            <w:r>
              <w:t>Коммуникационные барьеры. Виды.</w:t>
            </w:r>
          </w:p>
          <w:p w:rsidR="005E01E5" w:rsidRPr="00EA65F8" w:rsidRDefault="005E01E5" w:rsidP="005A0013">
            <w:pPr>
              <w:jc w:val="both"/>
            </w:pPr>
            <w:r>
              <w:t>3.</w:t>
            </w:r>
            <w:r w:rsidRPr="00EA65F8">
              <w:t>Особенности межличностных коммуникаций</w:t>
            </w:r>
            <w:r>
              <w:t xml:space="preserve"> и п</w:t>
            </w:r>
            <w:r w:rsidRPr="00EA65F8">
              <w:t>ути совершенствования межличностных коммуникаций.</w:t>
            </w:r>
          </w:p>
          <w:p w:rsidR="005E01E5" w:rsidRPr="00EA65F8" w:rsidRDefault="005E01E5" w:rsidP="005A0013">
            <w:pPr>
              <w:jc w:val="both"/>
            </w:pPr>
            <w:r>
              <w:t>4</w:t>
            </w:r>
            <w:r w:rsidRPr="00EA65F8">
              <w:t>. Формы</w:t>
            </w:r>
            <w:r>
              <w:t xml:space="preserve">, </w:t>
            </w:r>
            <w:r w:rsidRPr="00EA65F8">
              <w:t>методы</w:t>
            </w:r>
            <w:r>
              <w:t xml:space="preserve"> и значение</w:t>
            </w:r>
            <w:r w:rsidRPr="00EA65F8">
              <w:t xml:space="preserve"> организационных коммуникаций </w:t>
            </w:r>
          </w:p>
          <w:p w:rsidR="005E01E5" w:rsidRDefault="005E01E5" w:rsidP="005A0013">
            <w:pPr>
              <w:jc w:val="both"/>
            </w:pPr>
            <w:r>
              <w:t>5.</w:t>
            </w:r>
            <w:r w:rsidRPr="00EA65F8">
              <w:t>Сущность коммуникационной политики организации</w:t>
            </w:r>
            <w:r>
              <w:t xml:space="preserve"> и основные принципы осуществления.</w:t>
            </w:r>
          </w:p>
          <w:p w:rsidR="005E01E5" w:rsidRPr="00EA65F8" w:rsidRDefault="005E01E5" w:rsidP="005A0013">
            <w:pPr>
              <w:jc w:val="both"/>
            </w:pPr>
            <w:r>
              <w:t>6. Современные технологии</w:t>
            </w:r>
            <w:r w:rsidRPr="00EA65F8">
              <w:t>коммуникаци</w:t>
            </w:r>
            <w:r>
              <w:t>й.</w:t>
            </w:r>
          </w:p>
          <w:p w:rsidR="005E01E5" w:rsidRPr="00EA65F8" w:rsidRDefault="005E01E5" w:rsidP="005A0013">
            <w:pPr>
              <w:jc w:val="both"/>
            </w:pPr>
          </w:p>
        </w:tc>
      </w:tr>
      <w:tr w:rsidR="005E01E5" w:rsidRPr="002D0F2F" w:rsidTr="00157DFA">
        <w:tc>
          <w:tcPr>
            <w:tcW w:w="431" w:type="dxa"/>
          </w:tcPr>
          <w:p w:rsidR="005E01E5" w:rsidRPr="00263881" w:rsidRDefault="005E01E5" w:rsidP="005A0013">
            <w:pPr>
              <w:pStyle w:val="ListParagraph"/>
              <w:ind w:left="0"/>
              <w:jc w:val="both"/>
            </w:pPr>
            <w:r w:rsidRPr="00263881">
              <w:t>14</w:t>
            </w:r>
            <w:r>
              <w:t>.</w:t>
            </w:r>
          </w:p>
        </w:tc>
        <w:tc>
          <w:tcPr>
            <w:tcW w:w="2551" w:type="dxa"/>
          </w:tcPr>
          <w:p w:rsidR="005E01E5" w:rsidRPr="00EA65F8" w:rsidRDefault="005E01E5" w:rsidP="005A0013">
            <w:pPr>
              <w:jc w:val="both"/>
            </w:pPr>
            <w:r w:rsidRPr="00EA65F8">
              <w:t>Групповая динамика</w:t>
            </w:r>
          </w:p>
        </w:tc>
        <w:tc>
          <w:tcPr>
            <w:tcW w:w="6794" w:type="dxa"/>
          </w:tcPr>
          <w:p w:rsidR="005E01E5" w:rsidRPr="00EA65F8" w:rsidRDefault="005E01E5" w:rsidP="005A0013">
            <w:pPr>
              <w:jc w:val="both"/>
            </w:pPr>
            <w:r>
              <w:t>1.Понятие, в</w:t>
            </w:r>
            <w:r w:rsidRPr="00EA65F8">
              <w:t xml:space="preserve">иды и характеристики групп. </w:t>
            </w:r>
          </w:p>
          <w:p w:rsidR="005E01E5" w:rsidRPr="00EA65F8" w:rsidRDefault="005E01E5" w:rsidP="005A0013">
            <w:pPr>
              <w:jc w:val="both"/>
            </w:pPr>
            <w:r>
              <w:t>2</w:t>
            </w:r>
            <w:r w:rsidRPr="00EA65F8">
              <w:t>.Формальные</w:t>
            </w:r>
            <w:r>
              <w:t xml:space="preserve"> и неформальные</w:t>
            </w:r>
            <w:r w:rsidRPr="00EA65F8">
              <w:t xml:space="preserve"> группы в организации. </w:t>
            </w:r>
          </w:p>
          <w:p w:rsidR="005E01E5" w:rsidRPr="00EA65F8" w:rsidRDefault="005E01E5" w:rsidP="005A0013">
            <w:pPr>
              <w:jc w:val="both"/>
            </w:pPr>
            <w:r>
              <w:t>3</w:t>
            </w:r>
            <w:r w:rsidRPr="00EA65F8">
              <w:t xml:space="preserve">.Процесс формирования команды. </w:t>
            </w:r>
          </w:p>
          <w:p w:rsidR="005E01E5" w:rsidRPr="00EA65F8" w:rsidRDefault="005E01E5" w:rsidP="005A0013">
            <w:pPr>
              <w:jc w:val="both"/>
            </w:pPr>
            <w:r>
              <w:t>4</w:t>
            </w:r>
            <w:r w:rsidRPr="00EA65F8">
              <w:t xml:space="preserve">.Личность и группа. </w:t>
            </w:r>
          </w:p>
          <w:p w:rsidR="005E01E5" w:rsidRPr="00EA65F8" w:rsidRDefault="005E01E5" w:rsidP="00860149">
            <w:pPr>
              <w:jc w:val="both"/>
            </w:pPr>
            <w:r>
              <w:t>5</w:t>
            </w:r>
            <w:r w:rsidRPr="00EA65F8">
              <w:t xml:space="preserve">.Межгрупповое взаимодействие в организации. </w:t>
            </w:r>
            <w:r>
              <w:t>6</w:t>
            </w:r>
            <w:r w:rsidRPr="00EA65F8">
              <w:t>.Повышение эффективности деятельности групп.</w:t>
            </w:r>
          </w:p>
        </w:tc>
      </w:tr>
      <w:tr w:rsidR="005E01E5" w:rsidRPr="002D0F2F" w:rsidTr="00157DFA">
        <w:tc>
          <w:tcPr>
            <w:tcW w:w="431" w:type="dxa"/>
          </w:tcPr>
          <w:p w:rsidR="005E01E5" w:rsidRPr="00263881" w:rsidRDefault="005E01E5" w:rsidP="005A0013">
            <w:pPr>
              <w:pStyle w:val="ListParagraph"/>
              <w:ind w:left="0"/>
              <w:jc w:val="both"/>
            </w:pPr>
            <w:r>
              <w:t>15.</w:t>
            </w:r>
          </w:p>
        </w:tc>
        <w:tc>
          <w:tcPr>
            <w:tcW w:w="2551" w:type="dxa"/>
          </w:tcPr>
          <w:p w:rsidR="005E01E5" w:rsidRPr="00EA65F8" w:rsidRDefault="005E01E5" w:rsidP="005A0013">
            <w:pPr>
              <w:jc w:val="both"/>
            </w:pPr>
            <w:r w:rsidRPr="00EA65F8">
              <w:t>Управление персоналом</w:t>
            </w:r>
          </w:p>
        </w:tc>
        <w:tc>
          <w:tcPr>
            <w:tcW w:w="6794" w:type="dxa"/>
          </w:tcPr>
          <w:p w:rsidR="005E01E5" w:rsidRDefault="005E01E5" w:rsidP="0007779B">
            <w:pPr>
              <w:jc w:val="both"/>
            </w:pPr>
            <w:r>
              <w:t xml:space="preserve">1.Сущность, признаки и структура персонала организации. </w:t>
            </w:r>
          </w:p>
          <w:p w:rsidR="005E01E5" w:rsidRDefault="005E01E5" w:rsidP="0007779B">
            <w:pPr>
              <w:jc w:val="both"/>
            </w:pPr>
            <w:r>
              <w:t xml:space="preserve">2.Кадровый менеджмент. </w:t>
            </w:r>
          </w:p>
          <w:p w:rsidR="005E01E5" w:rsidRDefault="005E01E5" w:rsidP="0007779B">
            <w:pPr>
              <w:jc w:val="both"/>
            </w:pPr>
            <w:r>
              <w:t>3.Современная концепция управления персоналом.</w:t>
            </w:r>
          </w:p>
          <w:p w:rsidR="005E01E5" w:rsidRDefault="005E01E5" w:rsidP="0007779B">
            <w:pPr>
              <w:jc w:val="both"/>
            </w:pPr>
            <w:r>
              <w:t xml:space="preserve">4.Задачи кадровой службы. </w:t>
            </w:r>
          </w:p>
          <w:p w:rsidR="005E01E5" w:rsidRDefault="005E01E5" w:rsidP="0007779B">
            <w:pPr>
              <w:jc w:val="both"/>
            </w:pPr>
            <w:r>
              <w:t xml:space="preserve">5.Формирование человеческого капитала. </w:t>
            </w:r>
          </w:p>
          <w:p w:rsidR="005E01E5" w:rsidRPr="00EA65F8" w:rsidRDefault="005E01E5" w:rsidP="0007779B">
            <w:pPr>
              <w:jc w:val="both"/>
            </w:pPr>
            <w:r>
              <w:t>6.Методы развития потенциала рабочей силы.</w:t>
            </w:r>
          </w:p>
        </w:tc>
      </w:tr>
      <w:tr w:rsidR="005E01E5" w:rsidRPr="002D0F2F" w:rsidTr="00157DFA">
        <w:tc>
          <w:tcPr>
            <w:tcW w:w="431" w:type="dxa"/>
          </w:tcPr>
          <w:p w:rsidR="005E01E5" w:rsidRPr="00263881" w:rsidRDefault="005E01E5" w:rsidP="005A0013">
            <w:pPr>
              <w:pStyle w:val="ListParagraph"/>
              <w:ind w:left="0"/>
              <w:jc w:val="both"/>
            </w:pPr>
            <w:r>
              <w:t>16.</w:t>
            </w:r>
          </w:p>
        </w:tc>
        <w:tc>
          <w:tcPr>
            <w:tcW w:w="2551" w:type="dxa"/>
          </w:tcPr>
          <w:p w:rsidR="005E01E5" w:rsidRPr="00EA65F8" w:rsidRDefault="005E01E5" w:rsidP="005A0013">
            <w:pPr>
              <w:jc w:val="both"/>
            </w:pPr>
            <w:r w:rsidRPr="00EA65F8">
              <w:t>Внутриорганизацион</w:t>
            </w:r>
            <w:r>
              <w:t>-</w:t>
            </w:r>
            <w:r w:rsidRPr="00EA65F8">
              <w:t>ные конфликты</w:t>
            </w:r>
          </w:p>
        </w:tc>
        <w:tc>
          <w:tcPr>
            <w:tcW w:w="6794" w:type="dxa"/>
          </w:tcPr>
          <w:p w:rsidR="005E01E5" w:rsidRPr="00EA65F8" w:rsidRDefault="005E01E5" w:rsidP="005A0013">
            <w:pPr>
              <w:pStyle w:val="FootnoteText"/>
              <w:tabs>
                <w:tab w:val="left" w:pos="567"/>
              </w:tabs>
              <w:jc w:val="both"/>
              <w:rPr>
                <w:sz w:val="24"/>
                <w:szCs w:val="24"/>
              </w:rPr>
            </w:pPr>
            <w:r w:rsidRPr="00EA65F8">
              <w:rPr>
                <w:sz w:val="24"/>
                <w:szCs w:val="24"/>
              </w:rPr>
              <w:t xml:space="preserve">1.Понятие </w:t>
            </w:r>
            <w:r>
              <w:rPr>
                <w:sz w:val="24"/>
                <w:szCs w:val="24"/>
              </w:rPr>
              <w:t>и ос</w:t>
            </w:r>
            <w:r w:rsidRPr="00EA65F8">
              <w:rPr>
                <w:sz w:val="24"/>
                <w:szCs w:val="24"/>
              </w:rPr>
              <w:t>новные функции конфликта.</w:t>
            </w:r>
          </w:p>
          <w:p w:rsidR="005E01E5" w:rsidRDefault="005E01E5" w:rsidP="005A0013">
            <w:pPr>
              <w:pStyle w:val="FootnoteText"/>
              <w:tabs>
                <w:tab w:val="left" w:pos="567"/>
              </w:tabs>
              <w:jc w:val="both"/>
              <w:rPr>
                <w:sz w:val="24"/>
                <w:szCs w:val="24"/>
              </w:rPr>
            </w:pPr>
            <w:r w:rsidRPr="00EA65F8">
              <w:rPr>
                <w:sz w:val="24"/>
                <w:szCs w:val="24"/>
              </w:rPr>
              <w:t>2.Традиционн</w:t>
            </w:r>
            <w:r>
              <w:rPr>
                <w:sz w:val="24"/>
                <w:szCs w:val="24"/>
              </w:rPr>
              <w:t>ы</w:t>
            </w:r>
            <w:r w:rsidRPr="00EA65F8">
              <w:rPr>
                <w:sz w:val="24"/>
                <w:szCs w:val="24"/>
              </w:rPr>
              <w:t xml:space="preserve">е и современные взгляды на конфликт. </w:t>
            </w:r>
            <w:r>
              <w:rPr>
                <w:sz w:val="24"/>
                <w:szCs w:val="24"/>
              </w:rPr>
              <w:t>3</w:t>
            </w:r>
            <w:r w:rsidRPr="00EA65F8">
              <w:rPr>
                <w:sz w:val="24"/>
                <w:szCs w:val="24"/>
              </w:rPr>
              <w:t xml:space="preserve">.Конфликт как процесс разрешения противоречий. </w:t>
            </w:r>
            <w:r>
              <w:rPr>
                <w:sz w:val="24"/>
                <w:szCs w:val="24"/>
              </w:rPr>
              <w:t>4</w:t>
            </w:r>
            <w:r w:rsidRPr="00EA65F8">
              <w:rPr>
                <w:sz w:val="24"/>
                <w:szCs w:val="24"/>
              </w:rPr>
              <w:t>.Понятие</w:t>
            </w:r>
            <w:r>
              <w:rPr>
                <w:sz w:val="24"/>
                <w:szCs w:val="24"/>
              </w:rPr>
              <w:t>, уровни и и</w:t>
            </w:r>
            <w:r w:rsidRPr="00EA65F8">
              <w:rPr>
                <w:sz w:val="24"/>
                <w:szCs w:val="24"/>
              </w:rPr>
              <w:t xml:space="preserve">нструментальная роль организационного конфликта. </w:t>
            </w:r>
          </w:p>
          <w:p w:rsidR="005E01E5" w:rsidRDefault="005E01E5" w:rsidP="005A0013">
            <w:pPr>
              <w:pStyle w:val="FootnoteText"/>
              <w:tabs>
                <w:tab w:val="left" w:pos="567"/>
              </w:tabs>
              <w:jc w:val="both"/>
              <w:rPr>
                <w:sz w:val="24"/>
                <w:szCs w:val="24"/>
              </w:rPr>
            </w:pPr>
            <w:r>
              <w:rPr>
                <w:sz w:val="24"/>
                <w:szCs w:val="24"/>
              </w:rPr>
              <w:t>5</w:t>
            </w:r>
            <w:r w:rsidRPr="00EA65F8">
              <w:rPr>
                <w:sz w:val="24"/>
                <w:szCs w:val="24"/>
              </w:rPr>
              <w:t>.Основные ст</w:t>
            </w:r>
            <w:r>
              <w:rPr>
                <w:sz w:val="24"/>
                <w:szCs w:val="24"/>
              </w:rPr>
              <w:t>адии и фазы развития конфликта.</w:t>
            </w:r>
          </w:p>
          <w:p w:rsidR="005E01E5" w:rsidRPr="00EA65F8" w:rsidRDefault="005E01E5" w:rsidP="005A0013">
            <w:pPr>
              <w:pStyle w:val="FootnoteText"/>
              <w:tabs>
                <w:tab w:val="left" w:pos="567"/>
              </w:tabs>
              <w:jc w:val="both"/>
              <w:rPr>
                <w:sz w:val="24"/>
                <w:szCs w:val="24"/>
              </w:rPr>
            </w:pPr>
            <w:r>
              <w:rPr>
                <w:sz w:val="24"/>
                <w:szCs w:val="24"/>
              </w:rPr>
              <w:t>6. О</w:t>
            </w:r>
            <w:r w:rsidRPr="00EA65F8">
              <w:rPr>
                <w:sz w:val="24"/>
                <w:szCs w:val="24"/>
              </w:rPr>
              <w:t>сновные источники конфликтов в организации.</w:t>
            </w:r>
          </w:p>
          <w:p w:rsidR="005E01E5" w:rsidRPr="00EA65F8" w:rsidRDefault="005E01E5" w:rsidP="000821AC">
            <w:pPr>
              <w:pStyle w:val="FootnoteText"/>
              <w:tabs>
                <w:tab w:val="left" w:pos="567"/>
              </w:tabs>
              <w:jc w:val="both"/>
              <w:rPr>
                <w:sz w:val="24"/>
                <w:szCs w:val="24"/>
              </w:rPr>
            </w:pPr>
            <w:r>
              <w:rPr>
                <w:sz w:val="24"/>
                <w:szCs w:val="24"/>
              </w:rPr>
              <w:t>7</w:t>
            </w:r>
            <w:r w:rsidRPr="00EA65F8">
              <w:rPr>
                <w:sz w:val="24"/>
                <w:szCs w:val="24"/>
              </w:rPr>
              <w:t>. Управление конфликт</w:t>
            </w:r>
            <w:r>
              <w:rPr>
                <w:sz w:val="24"/>
                <w:szCs w:val="24"/>
              </w:rPr>
              <w:t>ами</w:t>
            </w:r>
            <w:r w:rsidRPr="00EA65F8">
              <w:rPr>
                <w:sz w:val="24"/>
                <w:szCs w:val="24"/>
              </w:rPr>
              <w:t>.</w:t>
            </w:r>
          </w:p>
        </w:tc>
      </w:tr>
      <w:tr w:rsidR="005E01E5" w:rsidRPr="002D0F2F" w:rsidTr="00157DFA">
        <w:tc>
          <w:tcPr>
            <w:tcW w:w="431" w:type="dxa"/>
          </w:tcPr>
          <w:p w:rsidR="005E01E5" w:rsidRPr="00263881" w:rsidRDefault="005E01E5" w:rsidP="005A0013">
            <w:pPr>
              <w:pStyle w:val="ListParagraph"/>
              <w:ind w:left="0"/>
              <w:jc w:val="both"/>
            </w:pPr>
            <w:r>
              <w:t>17.</w:t>
            </w:r>
          </w:p>
        </w:tc>
        <w:tc>
          <w:tcPr>
            <w:tcW w:w="2551" w:type="dxa"/>
          </w:tcPr>
          <w:p w:rsidR="005E01E5" w:rsidRPr="00EA65F8" w:rsidRDefault="005E01E5" w:rsidP="005A0013">
            <w:pPr>
              <w:jc w:val="both"/>
            </w:pPr>
            <w:r w:rsidRPr="00EA65F8">
              <w:t>Руководство и лидерство</w:t>
            </w:r>
          </w:p>
        </w:tc>
        <w:tc>
          <w:tcPr>
            <w:tcW w:w="6794" w:type="dxa"/>
          </w:tcPr>
          <w:p w:rsidR="005E01E5" w:rsidRPr="00EA65F8" w:rsidRDefault="005E01E5" w:rsidP="005A0013">
            <w:pPr>
              <w:jc w:val="both"/>
            </w:pPr>
            <w:r w:rsidRPr="00EA65F8">
              <w:t>1.Понятия лидерства и руководства.</w:t>
            </w:r>
          </w:p>
          <w:p w:rsidR="005E01E5" w:rsidRPr="00EA65F8" w:rsidRDefault="005E01E5" w:rsidP="005A0013">
            <w:pPr>
              <w:jc w:val="both"/>
            </w:pPr>
            <w:r w:rsidRPr="00EA65F8">
              <w:t>2.Стиль лидерства и элементы, его определяющие.</w:t>
            </w:r>
          </w:p>
          <w:p w:rsidR="005E01E5" w:rsidRPr="00EA65F8" w:rsidRDefault="005E01E5" w:rsidP="005A0013">
            <w:pPr>
              <w:jc w:val="both"/>
            </w:pPr>
            <w:r w:rsidRPr="00EA65F8">
              <w:t>3.Лидерские качества.Лидерское поведение.</w:t>
            </w:r>
          </w:p>
          <w:p w:rsidR="005E01E5" w:rsidRPr="00EA65F8" w:rsidRDefault="005E01E5" w:rsidP="00BC0EC8">
            <w:pPr>
              <w:jc w:val="both"/>
            </w:pPr>
            <w:r>
              <w:t xml:space="preserve">4. </w:t>
            </w:r>
            <w:r w:rsidRPr="00EA65F8">
              <w:t>Практическое применение теорий лидерства.</w:t>
            </w:r>
          </w:p>
          <w:p w:rsidR="005E01E5" w:rsidRPr="00EA65F8" w:rsidRDefault="005E01E5" w:rsidP="005A0013">
            <w:pPr>
              <w:jc w:val="both"/>
            </w:pPr>
            <w:r>
              <w:t>5</w:t>
            </w:r>
            <w:r w:rsidRPr="00EA65F8">
              <w:t>.Модели лидерства.</w:t>
            </w:r>
          </w:p>
          <w:p w:rsidR="005E01E5" w:rsidRPr="00EA65F8" w:rsidRDefault="005E01E5" w:rsidP="005A0013">
            <w:pPr>
              <w:jc w:val="both"/>
            </w:pPr>
            <w:r>
              <w:t>6</w:t>
            </w:r>
            <w:r w:rsidRPr="00EA65F8">
              <w:t>.Подходы к изучению и улучшению стиля руководства.</w:t>
            </w:r>
          </w:p>
          <w:p w:rsidR="005E01E5" w:rsidRPr="00EA65F8" w:rsidRDefault="005E01E5" w:rsidP="00BC0EC8">
            <w:pPr>
              <w:jc w:val="both"/>
            </w:pPr>
            <w:r>
              <w:t>7</w:t>
            </w:r>
            <w:r w:rsidRPr="00EA65F8">
              <w:t>.Понятие</w:t>
            </w:r>
            <w:r>
              <w:t>, формы</w:t>
            </w:r>
            <w:r w:rsidRPr="00EA65F8">
              <w:t xml:space="preserve">власти и влияния. Баланс власти. </w:t>
            </w:r>
          </w:p>
        </w:tc>
      </w:tr>
      <w:tr w:rsidR="005E01E5" w:rsidRPr="002D0F2F" w:rsidTr="00157DFA">
        <w:tc>
          <w:tcPr>
            <w:tcW w:w="431" w:type="dxa"/>
          </w:tcPr>
          <w:p w:rsidR="005E01E5" w:rsidRPr="00263881" w:rsidRDefault="005E01E5" w:rsidP="005A0013">
            <w:pPr>
              <w:pStyle w:val="ListParagraph"/>
              <w:ind w:left="0"/>
              <w:jc w:val="both"/>
            </w:pPr>
            <w:r>
              <w:t>18.</w:t>
            </w:r>
          </w:p>
        </w:tc>
        <w:tc>
          <w:tcPr>
            <w:tcW w:w="2551" w:type="dxa"/>
          </w:tcPr>
          <w:p w:rsidR="005E01E5" w:rsidRPr="00EA65F8" w:rsidRDefault="005E01E5" w:rsidP="005A0013">
            <w:pPr>
              <w:jc w:val="both"/>
            </w:pPr>
            <w:r w:rsidRPr="00EA65F8">
              <w:t>Национальные модели менеджмента</w:t>
            </w:r>
          </w:p>
        </w:tc>
        <w:tc>
          <w:tcPr>
            <w:tcW w:w="6794" w:type="dxa"/>
          </w:tcPr>
          <w:p w:rsidR="005E01E5" w:rsidRPr="00BC0EC8" w:rsidRDefault="005E01E5" w:rsidP="00BC0EC8">
            <w:pPr>
              <w:pStyle w:val="Default"/>
              <w:tabs>
                <w:tab w:val="left" w:pos="851"/>
              </w:tabs>
              <w:jc w:val="both"/>
              <w:rPr>
                <w:color w:val="auto"/>
              </w:rPr>
            </w:pPr>
            <w:r w:rsidRPr="00BC0EC8">
              <w:rPr>
                <w:color w:val="auto"/>
              </w:rPr>
              <w:t xml:space="preserve">1.Национальные особенности менеджмента. </w:t>
            </w:r>
          </w:p>
          <w:p w:rsidR="005E01E5" w:rsidRPr="00BC0EC8" w:rsidRDefault="005E01E5" w:rsidP="00BC0EC8">
            <w:pPr>
              <w:pStyle w:val="Default"/>
              <w:tabs>
                <w:tab w:val="left" w:pos="851"/>
              </w:tabs>
              <w:jc w:val="both"/>
              <w:rPr>
                <w:color w:val="auto"/>
              </w:rPr>
            </w:pPr>
            <w:r w:rsidRPr="00BC0EC8">
              <w:rPr>
                <w:color w:val="auto"/>
              </w:rPr>
              <w:t>2.Разнообразие моделей менеджмента: американский, японский, европейский и др.</w:t>
            </w:r>
          </w:p>
          <w:p w:rsidR="005E01E5" w:rsidRPr="00BC0EC8" w:rsidRDefault="005E01E5" w:rsidP="00BC0EC8">
            <w:pPr>
              <w:pStyle w:val="Default"/>
              <w:tabs>
                <w:tab w:val="left" w:pos="851"/>
              </w:tabs>
              <w:jc w:val="both"/>
              <w:rPr>
                <w:color w:val="auto"/>
              </w:rPr>
            </w:pPr>
            <w:r w:rsidRPr="00BC0EC8">
              <w:rPr>
                <w:color w:val="auto"/>
              </w:rPr>
              <w:t>3.Особенности американской системы менеджмента: причины формирования, принципы стратегического управления, модель организационного поведения американских менеджеров.</w:t>
            </w:r>
          </w:p>
          <w:p w:rsidR="005E01E5" w:rsidRPr="00BC0EC8" w:rsidRDefault="005E01E5" w:rsidP="00BC0EC8">
            <w:pPr>
              <w:pStyle w:val="Default"/>
              <w:tabs>
                <w:tab w:val="left" w:pos="851"/>
              </w:tabs>
              <w:jc w:val="both"/>
              <w:rPr>
                <w:color w:val="auto"/>
              </w:rPr>
            </w:pPr>
            <w:r w:rsidRPr="00BC0EC8">
              <w:rPr>
                <w:color w:val="auto"/>
              </w:rPr>
              <w:t>4.Специфика формирования модели управления, корпоративной культуры и кадровой политики в японском менеджменте</w:t>
            </w:r>
          </w:p>
          <w:p w:rsidR="005E01E5" w:rsidRPr="00BC0EC8" w:rsidRDefault="005E01E5" w:rsidP="00BC0EC8">
            <w:pPr>
              <w:pStyle w:val="Default"/>
              <w:tabs>
                <w:tab w:val="left" w:pos="851"/>
              </w:tabs>
              <w:jc w:val="both"/>
              <w:rPr>
                <w:color w:val="auto"/>
              </w:rPr>
            </w:pPr>
            <w:r w:rsidRPr="00BC0EC8">
              <w:rPr>
                <w:color w:val="auto"/>
              </w:rPr>
              <w:t>5.Модель европейской практики управления.</w:t>
            </w:r>
          </w:p>
          <w:p w:rsidR="005E01E5" w:rsidRPr="00BC0EC8" w:rsidRDefault="005E01E5" w:rsidP="00BC0EC8">
            <w:pPr>
              <w:pStyle w:val="Default"/>
              <w:tabs>
                <w:tab w:val="left" w:pos="851"/>
              </w:tabs>
              <w:jc w:val="both"/>
              <w:rPr>
                <w:color w:val="auto"/>
              </w:rPr>
            </w:pPr>
            <w:r w:rsidRPr="00BC0EC8">
              <w:rPr>
                <w:color w:val="auto"/>
              </w:rPr>
              <w:t>6.Особенности российской модели управления.</w:t>
            </w:r>
          </w:p>
          <w:p w:rsidR="005E01E5" w:rsidRPr="00EA65F8" w:rsidRDefault="005E01E5" w:rsidP="00BC0EC8">
            <w:pPr>
              <w:pStyle w:val="Default"/>
              <w:tabs>
                <w:tab w:val="left" w:pos="851"/>
              </w:tabs>
              <w:jc w:val="both"/>
            </w:pPr>
            <w:r w:rsidRPr="00BC0EC8">
              <w:rPr>
                <w:color w:val="auto"/>
              </w:rPr>
              <w:t>7.Интеграционные процессы в менеджменте.</w:t>
            </w:r>
          </w:p>
        </w:tc>
      </w:tr>
      <w:tr w:rsidR="005E01E5" w:rsidRPr="002D0F2F" w:rsidTr="00157DFA">
        <w:tc>
          <w:tcPr>
            <w:tcW w:w="431" w:type="dxa"/>
          </w:tcPr>
          <w:p w:rsidR="005E01E5" w:rsidRPr="00263881" w:rsidRDefault="005E01E5" w:rsidP="005A0013">
            <w:pPr>
              <w:pStyle w:val="ListParagraph"/>
              <w:ind w:left="0"/>
              <w:jc w:val="both"/>
            </w:pPr>
            <w:r>
              <w:t>19.</w:t>
            </w:r>
          </w:p>
        </w:tc>
        <w:tc>
          <w:tcPr>
            <w:tcW w:w="2551" w:type="dxa"/>
          </w:tcPr>
          <w:p w:rsidR="005E01E5" w:rsidRPr="00EA65F8" w:rsidRDefault="005E01E5" w:rsidP="005A0013">
            <w:pPr>
              <w:jc w:val="both"/>
            </w:pPr>
            <w:r w:rsidRPr="00EA65F8">
              <w:t>Технологии управления. Информационное обеспечение управления</w:t>
            </w:r>
          </w:p>
        </w:tc>
        <w:tc>
          <w:tcPr>
            <w:tcW w:w="6794" w:type="dxa"/>
          </w:tcPr>
          <w:p w:rsidR="005E01E5" w:rsidRPr="00EA65F8" w:rsidRDefault="005E01E5" w:rsidP="005A0013">
            <w:pPr>
              <w:tabs>
                <w:tab w:val="left" w:pos="426"/>
                <w:tab w:val="left" w:pos="993"/>
              </w:tabs>
              <w:jc w:val="both"/>
            </w:pPr>
            <w:r w:rsidRPr="00EA65F8">
              <w:t xml:space="preserve">1.Информационное обеспечение управления. </w:t>
            </w:r>
          </w:p>
          <w:p w:rsidR="005E01E5" w:rsidRPr="00EA65F8" w:rsidRDefault="005E01E5" w:rsidP="005A0013">
            <w:pPr>
              <w:tabs>
                <w:tab w:val="left" w:pos="426"/>
                <w:tab w:val="left" w:pos="993"/>
              </w:tabs>
              <w:jc w:val="both"/>
            </w:pPr>
            <w:r>
              <w:t>2</w:t>
            </w:r>
            <w:r w:rsidRPr="00EA65F8">
              <w:t>.Виды информации, используемой в аппарате управления.</w:t>
            </w:r>
          </w:p>
          <w:p w:rsidR="005E01E5" w:rsidRPr="00EA65F8" w:rsidRDefault="005E01E5" w:rsidP="005A0013">
            <w:pPr>
              <w:tabs>
                <w:tab w:val="left" w:pos="426"/>
                <w:tab w:val="left" w:pos="993"/>
              </w:tabs>
              <w:jc w:val="both"/>
            </w:pPr>
            <w:r>
              <w:t>3</w:t>
            </w:r>
            <w:r w:rsidRPr="00EA65F8">
              <w:t>.Задачи информационного обеспечения управления</w:t>
            </w:r>
          </w:p>
          <w:p w:rsidR="005E01E5" w:rsidRPr="00EA65F8" w:rsidRDefault="005E01E5" w:rsidP="005A0013">
            <w:pPr>
              <w:tabs>
                <w:tab w:val="left" w:pos="284"/>
              </w:tabs>
              <w:jc w:val="both"/>
            </w:pPr>
            <w:r>
              <w:t>4</w:t>
            </w:r>
            <w:r w:rsidRPr="00EA65F8">
              <w:t xml:space="preserve">.Влияние новых информационных технологий на ИОУ. </w:t>
            </w:r>
          </w:p>
          <w:p w:rsidR="005E01E5" w:rsidRPr="00EA65F8" w:rsidRDefault="005E01E5" w:rsidP="005A0013">
            <w:pPr>
              <w:tabs>
                <w:tab w:val="left" w:pos="426"/>
                <w:tab w:val="left" w:pos="993"/>
              </w:tabs>
              <w:jc w:val="both"/>
            </w:pPr>
            <w:r>
              <w:t>5</w:t>
            </w:r>
            <w:r w:rsidRPr="00EA65F8">
              <w:t>.Информационно-аналитические центры органов исполнительной власти, их структура и функции.</w:t>
            </w:r>
          </w:p>
        </w:tc>
      </w:tr>
      <w:tr w:rsidR="005E01E5" w:rsidRPr="002D0F2F" w:rsidTr="00157DFA">
        <w:tc>
          <w:tcPr>
            <w:tcW w:w="431" w:type="dxa"/>
          </w:tcPr>
          <w:p w:rsidR="005E01E5" w:rsidRPr="00263881" w:rsidRDefault="005E01E5" w:rsidP="005A0013">
            <w:pPr>
              <w:pStyle w:val="ListParagraph"/>
              <w:ind w:left="0"/>
              <w:jc w:val="both"/>
            </w:pPr>
            <w:r>
              <w:t>20.</w:t>
            </w:r>
          </w:p>
        </w:tc>
        <w:tc>
          <w:tcPr>
            <w:tcW w:w="2551" w:type="dxa"/>
          </w:tcPr>
          <w:p w:rsidR="005E01E5" w:rsidRPr="00EA65F8" w:rsidRDefault="005E01E5" w:rsidP="005A0013">
            <w:pPr>
              <w:jc w:val="both"/>
            </w:pPr>
            <w:r w:rsidRPr="00EA65F8">
              <w:t>Эффективность управления</w:t>
            </w:r>
          </w:p>
        </w:tc>
        <w:tc>
          <w:tcPr>
            <w:tcW w:w="6794" w:type="dxa"/>
          </w:tcPr>
          <w:p w:rsidR="005E01E5" w:rsidRPr="00EA65F8" w:rsidRDefault="005E01E5" w:rsidP="005A0013">
            <w:pPr>
              <w:jc w:val="both"/>
            </w:pPr>
            <w:r w:rsidRPr="00EA65F8">
              <w:t>1.Понятия</w:t>
            </w:r>
            <w:r>
              <w:t xml:space="preserve"> «эффект»,</w:t>
            </w:r>
            <w:r w:rsidRPr="00EA65F8">
              <w:t xml:space="preserve"> «эффективность», «производительность»</w:t>
            </w:r>
            <w:r>
              <w:t>,</w:t>
            </w:r>
            <w:r w:rsidRPr="00EA65F8">
              <w:t xml:space="preserve"> «качество»</w:t>
            </w:r>
            <w:r>
              <w:t>, их</w:t>
            </w:r>
            <w:r w:rsidRPr="00EA65F8">
              <w:t xml:space="preserve"> взаимосвязь и различия. </w:t>
            </w:r>
          </w:p>
          <w:p w:rsidR="005E01E5" w:rsidRPr="00EA65F8" w:rsidRDefault="005E01E5" w:rsidP="005A0013">
            <w:pPr>
              <w:jc w:val="both"/>
            </w:pPr>
            <w:r w:rsidRPr="00EA65F8">
              <w:t xml:space="preserve">2.Два вида эффективности- экономическая и социальная. </w:t>
            </w:r>
            <w:r>
              <w:t>3</w:t>
            </w:r>
            <w:r w:rsidRPr="00EA65F8">
              <w:t xml:space="preserve">.Показатели эффективности управления. </w:t>
            </w:r>
          </w:p>
          <w:p w:rsidR="005E01E5" w:rsidRPr="00EA65F8" w:rsidRDefault="005E01E5" w:rsidP="005A0013">
            <w:pPr>
              <w:jc w:val="both"/>
            </w:pPr>
            <w:r>
              <w:t>4.</w:t>
            </w:r>
            <w:r w:rsidRPr="00EA65F8">
              <w:t>Сложности количественной оценки результатов управленческого труда.</w:t>
            </w:r>
          </w:p>
          <w:p w:rsidR="005E01E5" w:rsidRPr="00EA65F8" w:rsidRDefault="005E01E5" w:rsidP="005A0013">
            <w:pPr>
              <w:jc w:val="both"/>
            </w:pPr>
            <w:r>
              <w:t>5</w:t>
            </w:r>
            <w:r w:rsidRPr="00EA65F8">
              <w:t>.Система показателей расчета эффективности инвестиций.</w:t>
            </w:r>
          </w:p>
        </w:tc>
      </w:tr>
    </w:tbl>
    <w:p w:rsidR="005E01E5" w:rsidRDefault="005E01E5" w:rsidP="004E5484">
      <w:pPr>
        <w:autoSpaceDE w:val="0"/>
        <w:autoSpaceDN w:val="0"/>
        <w:adjustRightInd w:val="0"/>
        <w:rPr>
          <w:b/>
        </w:rPr>
      </w:pPr>
    </w:p>
    <w:p w:rsidR="005E01E5" w:rsidRPr="00DC11F5" w:rsidRDefault="005E01E5" w:rsidP="004E5484">
      <w:pPr>
        <w:autoSpaceDE w:val="0"/>
        <w:autoSpaceDN w:val="0"/>
        <w:adjustRightInd w:val="0"/>
        <w:rPr>
          <w:b/>
        </w:rPr>
      </w:pPr>
      <w:r w:rsidRPr="000C26B2">
        <w:rPr>
          <w:b/>
        </w:rPr>
        <w:t>4.2.3. Содержание самостоятельной работы</w:t>
      </w:r>
    </w:p>
    <w:p w:rsidR="005E01E5" w:rsidRPr="004E5484" w:rsidRDefault="005E01E5"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431"/>
        <w:gridCol w:w="2577"/>
        <w:gridCol w:w="6671"/>
      </w:tblGrid>
      <w:tr w:rsidR="005E01E5" w:rsidRPr="002D0F2F" w:rsidTr="004D6440">
        <w:tc>
          <w:tcPr>
            <w:tcW w:w="431" w:type="dxa"/>
          </w:tcPr>
          <w:p w:rsidR="005E01E5" w:rsidRPr="002D0F2F" w:rsidRDefault="005E01E5" w:rsidP="0001303E">
            <w:pPr>
              <w:jc w:val="center"/>
              <w:rPr>
                <w:b/>
              </w:rPr>
            </w:pPr>
            <w:r w:rsidRPr="002D0F2F">
              <w:rPr>
                <w:b/>
              </w:rPr>
              <w:t>№ п/п</w:t>
            </w:r>
          </w:p>
        </w:tc>
        <w:tc>
          <w:tcPr>
            <w:tcW w:w="2577" w:type="dxa"/>
          </w:tcPr>
          <w:p w:rsidR="005E01E5" w:rsidRPr="002D0F2F" w:rsidRDefault="005E01E5" w:rsidP="0001303E">
            <w:pPr>
              <w:jc w:val="center"/>
              <w:rPr>
                <w:b/>
              </w:rPr>
            </w:pPr>
            <w:r w:rsidRPr="002D0F2F">
              <w:rPr>
                <w:b/>
              </w:rPr>
              <w:t>Наименование темы (раздела) дисциплины</w:t>
            </w:r>
          </w:p>
        </w:tc>
        <w:tc>
          <w:tcPr>
            <w:tcW w:w="6671" w:type="dxa"/>
          </w:tcPr>
          <w:p w:rsidR="005E01E5" w:rsidRPr="002D0F2F" w:rsidRDefault="005E01E5" w:rsidP="0001303E">
            <w:pPr>
              <w:jc w:val="center"/>
              <w:rPr>
                <w:b/>
              </w:rPr>
            </w:pPr>
            <w:r>
              <w:rPr>
                <w:b/>
              </w:rPr>
              <w:t>Формы и тематика самостоятельной работы</w:t>
            </w:r>
          </w:p>
        </w:tc>
      </w:tr>
      <w:tr w:rsidR="005E01E5" w:rsidRPr="00D862BD" w:rsidTr="004D6440">
        <w:tc>
          <w:tcPr>
            <w:tcW w:w="431" w:type="dxa"/>
          </w:tcPr>
          <w:p w:rsidR="005E01E5" w:rsidRPr="007B023B" w:rsidRDefault="005E01E5" w:rsidP="00157DFA">
            <w:r>
              <w:t>1.</w:t>
            </w:r>
          </w:p>
        </w:tc>
        <w:tc>
          <w:tcPr>
            <w:tcW w:w="2577" w:type="dxa"/>
          </w:tcPr>
          <w:p w:rsidR="005E01E5" w:rsidRPr="00EA65F8" w:rsidRDefault="005E01E5" w:rsidP="00FB3F38">
            <w:pPr>
              <w:pStyle w:val="1"/>
              <w:spacing w:after="0" w:line="240" w:lineRule="auto"/>
              <w:ind w:left="0"/>
              <w:jc w:val="both"/>
              <w:rPr>
                <w:rFonts w:ascii="Times New Roman" w:hAnsi="Times New Roman"/>
                <w:sz w:val="24"/>
                <w:szCs w:val="24"/>
              </w:rPr>
            </w:pPr>
            <w:r w:rsidRPr="00EA65F8">
              <w:rPr>
                <w:rFonts w:ascii="Times New Roman" w:hAnsi="Times New Roman"/>
                <w:sz w:val="24"/>
                <w:szCs w:val="24"/>
              </w:rPr>
              <w:t>Сущность управления и менеджмента</w:t>
            </w:r>
          </w:p>
        </w:tc>
        <w:tc>
          <w:tcPr>
            <w:tcW w:w="6671" w:type="dxa"/>
          </w:tcPr>
          <w:p w:rsidR="005E01E5" w:rsidRPr="00793E53" w:rsidRDefault="005E01E5" w:rsidP="00FB3F38">
            <w:pPr>
              <w:shd w:val="clear" w:color="auto" w:fill="FFFFFF"/>
              <w:jc w:val="both"/>
              <w:rPr>
                <w:highlight w:val="yellow"/>
              </w:rPr>
            </w:pPr>
            <w:r w:rsidRPr="00793E53">
              <w:t xml:space="preserve">Виды </w:t>
            </w:r>
            <w:r>
              <w:t>менеджмента</w:t>
            </w:r>
            <w:r w:rsidRPr="00793E53">
              <w:t>.</w:t>
            </w:r>
          </w:p>
          <w:p w:rsidR="005E01E5" w:rsidRPr="00793E53" w:rsidRDefault="005E01E5" w:rsidP="00FB3F38">
            <w:pPr>
              <w:shd w:val="clear" w:color="auto" w:fill="FFFFFF"/>
              <w:jc w:val="both"/>
            </w:pPr>
            <w:r w:rsidRPr="00793E53">
              <w:t>Реферирование специальной литературы</w:t>
            </w:r>
          </w:p>
          <w:p w:rsidR="005E01E5" w:rsidRPr="00793E53" w:rsidRDefault="005E01E5" w:rsidP="00FB3F38">
            <w:pPr>
              <w:shd w:val="clear" w:color="auto" w:fill="FFFFFF"/>
              <w:jc w:val="both"/>
            </w:pPr>
            <w:r w:rsidRPr="00793E53">
              <w:t>Работа со справочными материалами</w:t>
            </w:r>
          </w:p>
          <w:p w:rsidR="005E01E5" w:rsidRPr="00793E53" w:rsidRDefault="005E01E5" w:rsidP="00FB3F38">
            <w:pPr>
              <w:shd w:val="clear" w:color="auto" w:fill="FFFFFF"/>
              <w:jc w:val="both"/>
              <w:rPr>
                <w:highlight w:val="yellow"/>
              </w:rPr>
            </w:pPr>
            <w:r w:rsidRPr="00793E53">
              <w:t>Работа с Интернет-ресурсами</w:t>
            </w:r>
          </w:p>
          <w:p w:rsidR="005E01E5" w:rsidRPr="00793E53" w:rsidRDefault="005E01E5" w:rsidP="00161BE4">
            <w:pPr>
              <w:shd w:val="clear" w:color="auto" w:fill="FFFFFF"/>
              <w:jc w:val="both"/>
              <w:rPr>
                <w:highlight w:val="yellow"/>
              </w:rPr>
            </w:pPr>
            <w:r w:rsidRPr="00793E53">
              <w:t>Индивидуальные творческие задания</w:t>
            </w:r>
          </w:p>
        </w:tc>
      </w:tr>
      <w:tr w:rsidR="005E01E5" w:rsidRPr="000B2E6F" w:rsidTr="004D6440">
        <w:tc>
          <w:tcPr>
            <w:tcW w:w="431" w:type="dxa"/>
          </w:tcPr>
          <w:p w:rsidR="005E01E5" w:rsidRPr="007B023B" w:rsidRDefault="005E01E5" w:rsidP="00157DFA">
            <w:r>
              <w:t>2.</w:t>
            </w:r>
          </w:p>
        </w:tc>
        <w:tc>
          <w:tcPr>
            <w:tcW w:w="2577" w:type="dxa"/>
          </w:tcPr>
          <w:p w:rsidR="005E01E5" w:rsidRPr="00EA65F8" w:rsidRDefault="005E01E5" w:rsidP="00FB3F38">
            <w:pPr>
              <w:jc w:val="both"/>
            </w:pPr>
            <w:r w:rsidRPr="00EA65F8">
              <w:t>Значение менеджмента</w:t>
            </w:r>
          </w:p>
        </w:tc>
        <w:tc>
          <w:tcPr>
            <w:tcW w:w="6671" w:type="dxa"/>
          </w:tcPr>
          <w:p w:rsidR="005E01E5" w:rsidRPr="00793E53" w:rsidRDefault="005E01E5" w:rsidP="00FB3F38">
            <w:pPr>
              <w:shd w:val="clear" w:color="auto" w:fill="FFFFFF"/>
              <w:jc w:val="both"/>
            </w:pPr>
            <w:r w:rsidRPr="000905DE">
              <w:t>Влияние менеджмента на</w:t>
            </w:r>
            <w:r>
              <w:t xml:space="preserve"> общественное</w:t>
            </w:r>
            <w:r w:rsidRPr="000905DE">
              <w:t xml:space="preserve"> развитие</w:t>
            </w:r>
            <w:r w:rsidRPr="00793E53">
              <w:t xml:space="preserve">.  </w:t>
            </w:r>
          </w:p>
          <w:p w:rsidR="005E01E5" w:rsidRPr="00793E53" w:rsidRDefault="005E01E5" w:rsidP="00FB3F38">
            <w:pPr>
              <w:shd w:val="clear" w:color="auto" w:fill="FFFFFF"/>
              <w:jc w:val="both"/>
            </w:pPr>
            <w:r w:rsidRPr="00793E53">
              <w:t>Реферирование профильной литературы.</w:t>
            </w:r>
          </w:p>
          <w:p w:rsidR="005E01E5" w:rsidRPr="00793E53" w:rsidRDefault="005E01E5" w:rsidP="00FB3F38">
            <w:pPr>
              <w:shd w:val="clear" w:color="auto" w:fill="FFFFFF"/>
              <w:jc w:val="both"/>
            </w:pPr>
            <w:r w:rsidRPr="00793E53">
              <w:t>Работа со справочными материалами.</w:t>
            </w:r>
          </w:p>
          <w:p w:rsidR="005E01E5" w:rsidRPr="00793E53" w:rsidRDefault="005E01E5" w:rsidP="00FB3F38">
            <w:pPr>
              <w:shd w:val="clear" w:color="auto" w:fill="FFFFFF"/>
              <w:jc w:val="both"/>
            </w:pPr>
            <w:r w:rsidRPr="00793E53">
              <w:t>Работа с Интернет-ресурсами.</w:t>
            </w:r>
          </w:p>
          <w:p w:rsidR="005E01E5" w:rsidRPr="00793E53" w:rsidRDefault="005E01E5" w:rsidP="00FB3F38">
            <w:pPr>
              <w:shd w:val="clear" w:color="auto" w:fill="FFFFFF"/>
              <w:jc w:val="both"/>
              <w:rPr>
                <w:highlight w:val="yellow"/>
              </w:rPr>
            </w:pPr>
            <w:r w:rsidRPr="000905DE">
              <w:t>Подготовка презентаций</w:t>
            </w:r>
            <w:r>
              <w:t>, эссе</w:t>
            </w:r>
          </w:p>
        </w:tc>
      </w:tr>
      <w:tr w:rsidR="005E01E5" w:rsidRPr="000B2E6F" w:rsidTr="004D6440">
        <w:tc>
          <w:tcPr>
            <w:tcW w:w="431" w:type="dxa"/>
          </w:tcPr>
          <w:p w:rsidR="005E01E5" w:rsidRPr="007B023B" w:rsidRDefault="005E01E5" w:rsidP="00157DFA">
            <w:pPr>
              <w:pStyle w:val="ListParagraph"/>
              <w:ind w:left="0"/>
            </w:pPr>
            <w:r>
              <w:t>3.</w:t>
            </w:r>
          </w:p>
        </w:tc>
        <w:tc>
          <w:tcPr>
            <w:tcW w:w="2577" w:type="dxa"/>
          </w:tcPr>
          <w:p w:rsidR="005E01E5" w:rsidRPr="00EA65F8" w:rsidRDefault="005E01E5" w:rsidP="00FB3F38">
            <w:pPr>
              <w:jc w:val="both"/>
            </w:pPr>
            <w:r w:rsidRPr="00EA65F8">
              <w:t>Методологические основы управленческой науки</w:t>
            </w:r>
          </w:p>
        </w:tc>
        <w:tc>
          <w:tcPr>
            <w:tcW w:w="6671" w:type="dxa"/>
          </w:tcPr>
          <w:p w:rsidR="005E01E5" w:rsidRPr="00793E53" w:rsidRDefault="005E01E5" w:rsidP="00FB3F38">
            <w:pPr>
              <w:shd w:val="clear" w:color="auto" w:fill="FFFFFF"/>
              <w:jc w:val="both"/>
            </w:pPr>
            <w:r w:rsidRPr="00793E53">
              <w:t>Зарубежные системы поддержки маркетинговых решений и проблемы российских предприятий их применения. Реферирование специальной литературы</w:t>
            </w:r>
          </w:p>
          <w:p w:rsidR="005E01E5" w:rsidRPr="00793E53" w:rsidRDefault="005E01E5" w:rsidP="00FB3F38">
            <w:pPr>
              <w:shd w:val="clear" w:color="auto" w:fill="FFFFFF"/>
              <w:jc w:val="both"/>
            </w:pPr>
            <w:r w:rsidRPr="00793E53">
              <w:t>Работа со справочными материалами</w:t>
            </w:r>
          </w:p>
          <w:p w:rsidR="005E01E5" w:rsidRPr="00793E53" w:rsidRDefault="005E01E5" w:rsidP="00FB3F38">
            <w:pPr>
              <w:shd w:val="clear" w:color="auto" w:fill="FFFFFF"/>
              <w:jc w:val="both"/>
            </w:pPr>
            <w:r w:rsidRPr="00793E53">
              <w:t>Работа с Интернет-ресурсами</w:t>
            </w:r>
          </w:p>
          <w:p w:rsidR="005E01E5" w:rsidRPr="00793E53" w:rsidRDefault="005E01E5" w:rsidP="00FB3F38">
            <w:pPr>
              <w:shd w:val="clear" w:color="auto" w:fill="FFFFFF"/>
              <w:jc w:val="both"/>
            </w:pPr>
            <w:r w:rsidRPr="00793E53">
              <w:t>Подготовка презентаций</w:t>
            </w:r>
          </w:p>
        </w:tc>
      </w:tr>
      <w:tr w:rsidR="005E01E5" w:rsidRPr="0092641C" w:rsidTr="004D6440">
        <w:tc>
          <w:tcPr>
            <w:tcW w:w="431" w:type="dxa"/>
          </w:tcPr>
          <w:p w:rsidR="005E01E5" w:rsidRPr="007B023B" w:rsidRDefault="005E01E5" w:rsidP="00157DFA">
            <w:pPr>
              <w:pStyle w:val="ListParagraph"/>
              <w:ind w:left="0"/>
            </w:pPr>
            <w:r>
              <w:t>4.</w:t>
            </w:r>
          </w:p>
        </w:tc>
        <w:tc>
          <w:tcPr>
            <w:tcW w:w="2577" w:type="dxa"/>
          </w:tcPr>
          <w:p w:rsidR="005E01E5" w:rsidRPr="00EA65F8" w:rsidRDefault="005E01E5" w:rsidP="00FB3F38">
            <w:pPr>
              <w:jc w:val="both"/>
            </w:pPr>
            <w:r w:rsidRPr="00EA65F8">
              <w:t>Эволюция управленческой мысли</w:t>
            </w:r>
          </w:p>
        </w:tc>
        <w:tc>
          <w:tcPr>
            <w:tcW w:w="6671" w:type="dxa"/>
          </w:tcPr>
          <w:p w:rsidR="005E01E5" w:rsidRDefault="005E01E5" w:rsidP="000905DE">
            <w:pPr>
              <w:shd w:val="clear" w:color="auto" w:fill="FFFFFF"/>
              <w:jc w:val="both"/>
            </w:pPr>
            <w:r>
              <w:t xml:space="preserve">1.Условия и предпосылки возникновения менеджмента в России. </w:t>
            </w:r>
          </w:p>
          <w:p w:rsidR="005E01E5" w:rsidRDefault="005E01E5" w:rsidP="000905DE">
            <w:pPr>
              <w:shd w:val="clear" w:color="auto" w:fill="FFFFFF"/>
              <w:jc w:val="both"/>
            </w:pPr>
            <w:r>
              <w:t>2.Теория и практика управления в дореволюционной России и в СССР.</w:t>
            </w:r>
          </w:p>
          <w:p w:rsidR="005E01E5" w:rsidRDefault="005E01E5" w:rsidP="000905DE">
            <w:pPr>
              <w:shd w:val="clear" w:color="auto" w:fill="FFFFFF"/>
              <w:jc w:val="both"/>
            </w:pPr>
            <w:r>
              <w:t>3.Современный этап в становлении управленческой науки в России.</w:t>
            </w:r>
          </w:p>
          <w:p w:rsidR="005E01E5" w:rsidRPr="00793E53" w:rsidRDefault="005E01E5" w:rsidP="000905DE">
            <w:pPr>
              <w:shd w:val="clear" w:color="auto" w:fill="FFFFFF"/>
              <w:jc w:val="both"/>
            </w:pPr>
            <w:r w:rsidRPr="00793E53">
              <w:t>Реферирование специальной литературы</w:t>
            </w:r>
          </w:p>
          <w:p w:rsidR="005E01E5" w:rsidRPr="00793E53" w:rsidRDefault="005E01E5" w:rsidP="00FB3F38">
            <w:pPr>
              <w:shd w:val="clear" w:color="auto" w:fill="FFFFFF"/>
              <w:jc w:val="both"/>
            </w:pPr>
            <w:r w:rsidRPr="00793E53">
              <w:t>Работа со справочными материалами</w:t>
            </w:r>
          </w:p>
          <w:p w:rsidR="005E01E5" w:rsidRPr="00793E53" w:rsidRDefault="005E01E5" w:rsidP="00FB3F38">
            <w:pPr>
              <w:shd w:val="clear" w:color="auto" w:fill="FFFFFF"/>
              <w:jc w:val="both"/>
              <w:rPr>
                <w:highlight w:val="yellow"/>
              </w:rPr>
            </w:pPr>
            <w:r w:rsidRPr="00793E53">
              <w:t>Работа с Интернет-ресурсами</w:t>
            </w:r>
          </w:p>
          <w:p w:rsidR="005E01E5" w:rsidRDefault="005E01E5" w:rsidP="00FB3F38">
            <w:pPr>
              <w:shd w:val="clear" w:color="auto" w:fill="FFFFFF"/>
              <w:jc w:val="both"/>
            </w:pPr>
            <w:r w:rsidRPr="00161BE4">
              <w:t xml:space="preserve">Изучение профильной литературы </w:t>
            </w:r>
          </w:p>
          <w:p w:rsidR="005E01E5" w:rsidRPr="00793E53" w:rsidRDefault="005E01E5" w:rsidP="00FB3F38">
            <w:pPr>
              <w:shd w:val="clear" w:color="auto" w:fill="FFFFFF"/>
              <w:jc w:val="both"/>
            </w:pPr>
            <w:r w:rsidRPr="00793E53">
              <w:t>Индивидуальные творческие задания</w:t>
            </w:r>
          </w:p>
          <w:p w:rsidR="005E01E5" w:rsidRPr="00793E53" w:rsidRDefault="005E01E5" w:rsidP="00FB3F38">
            <w:pPr>
              <w:shd w:val="clear" w:color="auto" w:fill="FFFFFF"/>
              <w:jc w:val="both"/>
            </w:pPr>
            <w:r w:rsidRPr="00793E53">
              <w:t>Подготовка презентации</w:t>
            </w:r>
          </w:p>
        </w:tc>
      </w:tr>
      <w:tr w:rsidR="005E01E5" w:rsidRPr="004F4739" w:rsidTr="004D6440">
        <w:tc>
          <w:tcPr>
            <w:tcW w:w="431" w:type="dxa"/>
          </w:tcPr>
          <w:p w:rsidR="005E01E5" w:rsidRPr="007B023B" w:rsidRDefault="005E01E5" w:rsidP="00157DFA">
            <w:pPr>
              <w:pStyle w:val="ListParagraph"/>
              <w:ind w:left="0"/>
            </w:pPr>
            <w:r w:rsidRPr="007B023B">
              <w:t>5</w:t>
            </w:r>
            <w:r>
              <w:t>.</w:t>
            </w:r>
          </w:p>
        </w:tc>
        <w:tc>
          <w:tcPr>
            <w:tcW w:w="2577" w:type="dxa"/>
          </w:tcPr>
          <w:p w:rsidR="005E01E5" w:rsidRPr="007B023B" w:rsidRDefault="005E01E5" w:rsidP="00FB3F38">
            <w:pPr>
              <w:jc w:val="both"/>
            </w:pPr>
            <w:r w:rsidRPr="0082072B">
              <w:t>Методы и функции управления</w:t>
            </w:r>
          </w:p>
        </w:tc>
        <w:tc>
          <w:tcPr>
            <w:tcW w:w="6671" w:type="dxa"/>
          </w:tcPr>
          <w:p w:rsidR="005E01E5" w:rsidRDefault="005E01E5" w:rsidP="00FB3F38">
            <w:pPr>
              <w:shd w:val="clear" w:color="auto" w:fill="FFFFFF"/>
              <w:jc w:val="both"/>
            </w:pPr>
            <w:r>
              <w:t xml:space="preserve">1. </w:t>
            </w:r>
            <w:r w:rsidRPr="000905DE">
              <w:t>Современная парадигма управления.</w:t>
            </w:r>
          </w:p>
          <w:p w:rsidR="005E01E5" w:rsidRDefault="005E01E5" w:rsidP="00FB3F38">
            <w:pPr>
              <w:shd w:val="clear" w:color="auto" w:fill="FFFFFF"/>
              <w:jc w:val="both"/>
            </w:pPr>
            <w:r>
              <w:t>2.</w:t>
            </w:r>
            <w:r w:rsidRPr="000821AC">
              <w:t>Делегирование полномочий как важная составляющая функции организации.</w:t>
            </w:r>
          </w:p>
          <w:p w:rsidR="005E01E5" w:rsidRPr="00793E53" w:rsidRDefault="005E01E5" w:rsidP="00FB3F38">
            <w:pPr>
              <w:shd w:val="clear" w:color="auto" w:fill="FFFFFF"/>
              <w:jc w:val="both"/>
            </w:pPr>
            <w:r w:rsidRPr="00793E53">
              <w:t>Работа со справочными материалами</w:t>
            </w:r>
          </w:p>
          <w:p w:rsidR="005E01E5" w:rsidRPr="00793E53" w:rsidRDefault="005E01E5" w:rsidP="00FB3F38">
            <w:pPr>
              <w:shd w:val="clear" w:color="auto" w:fill="FFFFFF"/>
              <w:jc w:val="both"/>
            </w:pPr>
            <w:r w:rsidRPr="00793E53">
              <w:t>Работа с Интернет-ресурсами</w:t>
            </w:r>
          </w:p>
          <w:p w:rsidR="005E01E5" w:rsidRPr="00793E53" w:rsidRDefault="005E01E5" w:rsidP="000905DE">
            <w:pPr>
              <w:shd w:val="clear" w:color="auto" w:fill="FFFFFF"/>
              <w:jc w:val="both"/>
            </w:pPr>
            <w:r>
              <w:t>Подготовка презентаций.</w:t>
            </w:r>
          </w:p>
        </w:tc>
      </w:tr>
      <w:tr w:rsidR="005E01E5" w:rsidRPr="00C06B3E" w:rsidTr="004D6440">
        <w:trPr>
          <w:trHeight w:val="1443"/>
        </w:trPr>
        <w:tc>
          <w:tcPr>
            <w:tcW w:w="431" w:type="dxa"/>
          </w:tcPr>
          <w:p w:rsidR="005E01E5" w:rsidRPr="007B023B" w:rsidRDefault="005E01E5" w:rsidP="00157DFA">
            <w:pPr>
              <w:pStyle w:val="ListParagraph"/>
              <w:ind w:left="0"/>
            </w:pPr>
            <w:r w:rsidRPr="007B023B">
              <w:t>6</w:t>
            </w:r>
            <w:r>
              <w:t>.</w:t>
            </w:r>
          </w:p>
        </w:tc>
        <w:tc>
          <w:tcPr>
            <w:tcW w:w="2577" w:type="dxa"/>
          </w:tcPr>
          <w:p w:rsidR="005E01E5" w:rsidRPr="00EA65F8" w:rsidRDefault="005E01E5" w:rsidP="00FB3F38">
            <w:pPr>
              <w:jc w:val="both"/>
            </w:pPr>
            <w:r w:rsidRPr="00EA65F8">
              <w:t>Процесс управления</w:t>
            </w:r>
          </w:p>
        </w:tc>
        <w:tc>
          <w:tcPr>
            <w:tcW w:w="6671" w:type="dxa"/>
          </w:tcPr>
          <w:p w:rsidR="005E01E5" w:rsidRDefault="005E01E5" w:rsidP="00FB3F38">
            <w:pPr>
              <w:shd w:val="clear" w:color="auto" w:fill="FFFFFF"/>
              <w:jc w:val="both"/>
            </w:pPr>
            <w:r w:rsidRPr="00B57FB9">
              <w:t>Реализация основных функций управления в процессе управления.</w:t>
            </w:r>
          </w:p>
          <w:p w:rsidR="005E01E5" w:rsidRPr="00793E53" w:rsidRDefault="005E01E5" w:rsidP="00FB3F38">
            <w:pPr>
              <w:shd w:val="clear" w:color="auto" w:fill="FFFFFF"/>
              <w:jc w:val="both"/>
            </w:pPr>
            <w:r w:rsidRPr="00793E53">
              <w:t>Работа со справочными материалами</w:t>
            </w:r>
          </w:p>
          <w:p w:rsidR="005E01E5" w:rsidRPr="00793E53" w:rsidRDefault="005E01E5" w:rsidP="00FB3F38">
            <w:pPr>
              <w:shd w:val="clear" w:color="auto" w:fill="FFFFFF"/>
              <w:jc w:val="both"/>
            </w:pPr>
            <w:r w:rsidRPr="00793E53">
              <w:t>Работа с Интернет-ресурсами</w:t>
            </w:r>
          </w:p>
          <w:p w:rsidR="005E01E5" w:rsidRDefault="005E01E5" w:rsidP="000821AC">
            <w:pPr>
              <w:shd w:val="clear" w:color="auto" w:fill="FFFFFF"/>
              <w:jc w:val="both"/>
            </w:pPr>
            <w:r w:rsidRPr="00793E53">
              <w:t xml:space="preserve">Изучение </w:t>
            </w:r>
            <w:r>
              <w:t>профильной литературы.</w:t>
            </w:r>
          </w:p>
          <w:p w:rsidR="005E01E5" w:rsidRPr="00793E53" w:rsidRDefault="005E01E5" w:rsidP="000821AC">
            <w:pPr>
              <w:shd w:val="clear" w:color="auto" w:fill="FFFFFF"/>
              <w:jc w:val="both"/>
            </w:pPr>
            <w:r>
              <w:t>Подготовка конспектов.</w:t>
            </w:r>
          </w:p>
        </w:tc>
      </w:tr>
      <w:tr w:rsidR="005E01E5" w:rsidRPr="00C06B3E" w:rsidTr="004D6440">
        <w:tc>
          <w:tcPr>
            <w:tcW w:w="431" w:type="dxa"/>
          </w:tcPr>
          <w:p w:rsidR="005E01E5" w:rsidRPr="007B023B" w:rsidRDefault="005E01E5" w:rsidP="00157DFA">
            <w:pPr>
              <w:pStyle w:val="ListParagraph"/>
              <w:ind w:left="0"/>
            </w:pPr>
            <w:r w:rsidRPr="007B023B">
              <w:t>7</w:t>
            </w:r>
            <w:r>
              <w:t>.</w:t>
            </w:r>
          </w:p>
        </w:tc>
        <w:tc>
          <w:tcPr>
            <w:tcW w:w="2577" w:type="dxa"/>
          </w:tcPr>
          <w:p w:rsidR="005E01E5" w:rsidRPr="00EA65F8" w:rsidRDefault="005E01E5" w:rsidP="00FB3F38">
            <w:pPr>
              <w:jc w:val="both"/>
            </w:pPr>
            <w:r w:rsidRPr="00EA65F8">
              <w:t>Организация как объект управления</w:t>
            </w:r>
          </w:p>
        </w:tc>
        <w:tc>
          <w:tcPr>
            <w:tcW w:w="6671" w:type="dxa"/>
          </w:tcPr>
          <w:p w:rsidR="005E01E5" w:rsidRPr="00793E53" w:rsidRDefault="005E01E5" w:rsidP="00FB3F38">
            <w:pPr>
              <w:shd w:val="clear" w:color="auto" w:fill="FFFFFF"/>
              <w:jc w:val="both"/>
            </w:pPr>
            <w:r>
              <w:t>Современные формы и модели организаций</w:t>
            </w:r>
          </w:p>
          <w:p w:rsidR="005E01E5" w:rsidRPr="00793E53" w:rsidRDefault="005E01E5" w:rsidP="00FB3F38">
            <w:pPr>
              <w:shd w:val="clear" w:color="auto" w:fill="FFFFFF"/>
              <w:jc w:val="both"/>
            </w:pPr>
            <w:r w:rsidRPr="00793E53">
              <w:t>Реферирование специальной литературы</w:t>
            </w:r>
          </w:p>
          <w:p w:rsidR="005E01E5" w:rsidRPr="00793E53" w:rsidRDefault="005E01E5" w:rsidP="00FB3F38">
            <w:pPr>
              <w:shd w:val="clear" w:color="auto" w:fill="FFFFFF"/>
              <w:jc w:val="both"/>
            </w:pPr>
            <w:r w:rsidRPr="00793E53">
              <w:t>Работа со справочными материалами</w:t>
            </w:r>
          </w:p>
          <w:p w:rsidR="005E01E5" w:rsidRPr="00793E53" w:rsidRDefault="005E01E5" w:rsidP="00FB3F38">
            <w:pPr>
              <w:shd w:val="clear" w:color="auto" w:fill="FFFFFF"/>
              <w:jc w:val="both"/>
            </w:pPr>
            <w:r w:rsidRPr="00793E53">
              <w:t>Работа с Интернет-ресурсами</w:t>
            </w:r>
          </w:p>
          <w:p w:rsidR="005E01E5" w:rsidRPr="00793E53" w:rsidRDefault="005E01E5" w:rsidP="00FB3F38">
            <w:pPr>
              <w:shd w:val="clear" w:color="auto" w:fill="FFFFFF"/>
              <w:jc w:val="both"/>
            </w:pPr>
            <w:r w:rsidRPr="00793E53">
              <w:t>Подготовка презентации</w:t>
            </w:r>
          </w:p>
        </w:tc>
      </w:tr>
      <w:tr w:rsidR="005E01E5" w:rsidRPr="00C06B3E" w:rsidTr="004D6440">
        <w:tc>
          <w:tcPr>
            <w:tcW w:w="431" w:type="dxa"/>
          </w:tcPr>
          <w:p w:rsidR="005E01E5" w:rsidRPr="007B023B" w:rsidRDefault="005E01E5" w:rsidP="00157DFA">
            <w:pPr>
              <w:pStyle w:val="ListParagraph"/>
              <w:ind w:left="0"/>
            </w:pPr>
            <w:r w:rsidRPr="007B023B">
              <w:t>8</w:t>
            </w:r>
            <w:r>
              <w:t>.</w:t>
            </w:r>
          </w:p>
        </w:tc>
        <w:tc>
          <w:tcPr>
            <w:tcW w:w="2577" w:type="dxa"/>
          </w:tcPr>
          <w:p w:rsidR="005E01E5" w:rsidRPr="00EA65F8" w:rsidRDefault="005E01E5" w:rsidP="00FB3F38">
            <w:pPr>
              <w:jc w:val="both"/>
            </w:pPr>
            <w:r w:rsidRPr="00EA65F8">
              <w:t>Структура организации</w:t>
            </w:r>
          </w:p>
        </w:tc>
        <w:tc>
          <w:tcPr>
            <w:tcW w:w="6671" w:type="dxa"/>
          </w:tcPr>
          <w:p w:rsidR="005E01E5" w:rsidRDefault="005E01E5" w:rsidP="00FB3F38">
            <w:pPr>
              <w:shd w:val="clear" w:color="auto" w:fill="FFFFFF"/>
              <w:jc w:val="both"/>
            </w:pPr>
            <w:r w:rsidRPr="000821AC">
              <w:t xml:space="preserve">Тенденции структурных изменений </w:t>
            </w:r>
          </w:p>
          <w:p w:rsidR="005E01E5" w:rsidRPr="00793E53" w:rsidRDefault="005E01E5" w:rsidP="00FB3F38">
            <w:pPr>
              <w:shd w:val="clear" w:color="auto" w:fill="FFFFFF"/>
              <w:jc w:val="both"/>
            </w:pPr>
            <w:r w:rsidRPr="00793E53">
              <w:t>Реферирование профильной литературы</w:t>
            </w:r>
          </w:p>
          <w:p w:rsidR="005E01E5" w:rsidRPr="00793E53" w:rsidRDefault="005E01E5" w:rsidP="00FB3F38">
            <w:pPr>
              <w:shd w:val="clear" w:color="auto" w:fill="FFFFFF"/>
              <w:jc w:val="both"/>
            </w:pPr>
            <w:r w:rsidRPr="00793E53">
              <w:t>Работа со справочными материалами</w:t>
            </w:r>
          </w:p>
          <w:p w:rsidR="005E01E5" w:rsidRPr="00793E53" w:rsidRDefault="005E01E5" w:rsidP="00FB3F38">
            <w:pPr>
              <w:shd w:val="clear" w:color="auto" w:fill="FFFFFF"/>
              <w:jc w:val="both"/>
            </w:pPr>
            <w:r w:rsidRPr="00793E53">
              <w:t>Работа с Интернет-ресурсами</w:t>
            </w:r>
          </w:p>
          <w:p w:rsidR="005E01E5" w:rsidRPr="00793E53" w:rsidRDefault="005E01E5" w:rsidP="00161BE4">
            <w:pPr>
              <w:shd w:val="clear" w:color="auto" w:fill="FFFFFF"/>
              <w:jc w:val="both"/>
            </w:pPr>
            <w:r w:rsidRPr="00793E53">
              <w:t>Использование ИКТ-технологий</w:t>
            </w:r>
          </w:p>
        </w:tc>
      </w:tr>
      <w:tr w:rsidR="005E01E5" w:rsidRPr="00C06B3E" w:rsidTr="004D6440">
        <w:tc>
          <w:tcPr>
            <w:tcW w:w="431" w:type="dxa"/>
          </w:tcPr>
          <w:p w:rsidR="005E01E5" w:rsidRPr="007B023B" w:rsidRDefault="005E01E5" w:rsidP="00157DFA">
            <w:pPr>
              <w:pStyle w:val="ListParagraph"/>
              <w:ind w:left="0"/>
            </w:pPr>
            <w:r w:rsidRPr="007B023B">
              <w:t>9</w:t>
            </w:r>
            <w:r>
              <w:t>.</w:t>
            </w:r>
          </w:p>
        </w:tc>
        <w:tc>
          <w:tcPr>
            <w:tcW w:w="2577" w:type="dxa"/>
          </w:tcPr>
          <w:p w:rsidR="005E01E5" w:rsidRPr="00EA65F8" w:rsidRDefault="005E01E5" w:rsidP="00FB3F38">
            <w:pPr>
              <w:jc w:val="both"/>
            </w:pPr>
            <w:r w:rsidRPr="00EA65F8">
              <w:t>Организационная культура</w:t>
            </w:r>
          </w:p>
        </w:tc>
        <w:tc>
          <w:tcPr>
            <w:tcW w:w="6671" w:type="dxa"/>
          </w:tcPr>
          <w:p w:rsidR="005E01E5" w:rsidRDefault="005E01E5" w:rsidP="00FB3F38">
            <w:pPr>
              <w:shd w:val="clear" w:color="auto" w:fill="FFFFFF"/>
              <w:jc w:val="both"/>
              <w:rPr>
                <w:lang w:eastAsia="en-US"/>
              </w:rPr>
            </w:pPr>
            <w:r w:rsidRPr="000821AC">
              <w:rPr>
                <w:lang w:eastAsia="en-US"/>
              </w:rPr>
              <w:t>Взаимосвязь и взаимовлияние организационной и национальной культур.</w:t>
            </w:r>
          </w:p>
          <w:p w:rsidR="005E01E5" w:rsidRDefault="005E01E5" w:rsidP="00FB3F38">
            <w:pPr>
              <w:shd w:val="clear" w:color="auto" w:fill="FFFFFF"/>
              <w:jc w:val="both"/>
              <w:rPr>
                <w:lang w:eastAsia="en-US"/>
              </w:rPr>
            </w:pPr>
            <w:r>
              <w:rPr>
                <w:lang w:eastAsia="en-US"/>
              </w:rPr>
              <w:t>Типологии организационных культур.</w:t>
            </w:r>
          </w:p>
          <w:p w:rsidR="005E01E5" w:rsidRPr="00793E53" w:rsidRDefault="005E01E5" w:rsidP="00FB3F38">
            <w:pPr>
              <w:shd w:val="clear" w:color="auto" w:fill="FFFFFF"/>
              <w:jc w:val="both"/>
            </w:pPr>
            <w:r w:rsidRPr="00793E53">
              <w:t>Реферирование литературы</w:t>
            </w:r>
          </w:p>
          <w:p w:rsidR="005E01E5" w:rsidRPr="00793E53" w:rsidRDefault="005E01E5" w:rsidP="00FB3F38">
            <w:pPr>
              <w:shd w:val="clear" w:color="auto" w:fill="FFFFFF"/>
              <w:jc w:val="both"/>
            </w:pPr>
            <w:r w:rsidRPr="00793E53">
              <w:t>Работа со справочными материалами</w:t>
            </w:r>
          </w:p>
          <w:p w:rsidR="005E01E5" w:rsidRPr="00793E53" w:rsidRDefault="005E01E5" w:rsidP="00FB3F38">
            <w:pPr>
              <w:shd w:val="clear" w:color="auto" w:fill="FFFFFF"/>
              <w:jc w:val="both"/>
            </w:pPr>
            <w:r w:rsidRPr="00793E53">
              <w:t>Работа с Интернет-ресурсами</w:t>
            </w:r>
          </w:p>
          <w:p w:rsidR="005E01E5" w:rsidRPr="00793E53" w:rsidRDefault="005E01E5" w:rsidP="00161BE4">
            <w:pPr>
              <w:shd w:val="clear" w:color="auto" w:fill="FFFFFF"/>
              <w:jc w:val="both"/>
            </w:pPr>
            <w:r w:rsidRPr="00793E53">
              <w:t>Подготовка презентации</w:t>
            </w:r>
          </w:p>
        </w:tc>
      </w:tr>
      <w:tr w:rsidR="005E01E5" w:rsidRPr="00C06B3E" w:rsidTr="004D6440">
        <w:tc>
          <w:tcPr>
            <w:tcW w:w="431" w:type="dxa"/>
          </w:tcPr>
          <w:p w:rsidR="005E01E5" w:rsidRPr="007B023B" w:rsidRDefault="005E01E5" w:rsidP="00157DFA">
            <w:pPr>
              <w:pStyle w:val="ListParagraph"/>
              <w:ind w:left="0"/>
            </w:pPr>
            <w:r>
              <w:t>10.</w:t>
            </w:r>
          </w:p>
        </w:tc>
        <w:tc>
          <w:tcPr>
            <w:tcW w:w="2577" w:type="dxa"/>
          </w:tcPr>
          <w:p w:rsidR="005E01E5" w:rsidRPr="00D67324" w:rsidRDefault="005E01E5" w:rsidP="00FB3F38">
            <w:pPr>
              <w:shd w:val="clear" w:color="auto" w:fill="FFFFFF"/>
              <w:rPr>
                <w:rStyle w:val="Strong"/>
                <w:b w:val="0"/>
              </w:rPr>
            </w:pPr>
            <w:r w:rsidRPr="002F748F">
              <w:t>Сущность управленческого решения, процесс и методы принятия управленческих решений</w:t>
            </w:r>
          </w:p>
        </w:tc>
        <w:tc>
          <w:tcPr>
            <w:tcW w:w="6671" w:type="dxa"/>
          </w:tcPr>
          <w:p w:rsidR="005E01E5" w:rsidRDefault="005E01E5" w:rsidP="00FB3F38">
            <w:pPr>
              <w:jc w:val="both"/>
            </w:pPr>
            <w:r>
              <w:t>Современные методы принятия управленческих решений в России и за рубежом.</w:t>
            </w:r>
          </w:p>
          <w:p w:rsidR="005E01E5" w:rsidRPr="00793E53" w:rsidRDefault="005E01E5" w:rsidP="00FB3F38">
            <w:pPr>
              <w:jc w:val="both"/>
            </w:pPr>
            <w:r w:rsidRPr="00793E53">
              <w:t xml:space="preserve"> Реферирование специальной литературы</w:t>
            </w:r>
          </w:p>
          <w:p w:rsidR="005E01E5" w:rsidRPr="00793E53" w:rsidRDefault="005E01E5" w:rsidP="00FB3F38">
            <w:pPr>
              <w:jc w:val="both"/>
            </w:pPr>
            <w:r w:rsidRPr="00793E53">
              <w:t>Работа со справочными материалами</w:t>
            </w:r>
          </w:p>
          <w:p w:rsidR="005E01E5" w:rsidRPr="00793E53" w:rsidRDefault="005E01E5" w:rsidP="00FB3F38">
            <w:pPr>
              <w:jc w:val="both"/>
            </w:pPr>
            <w:r w:rsidRPr="00793E53">
              <w:t>Работа с Интернет-ресурсами</w:t>
            </w:r>
          </w:p>
          <w:p w:rsidR="005E01E5" w:rsidRPr="00793E53" w:rsidRDefault="005E01E5" w:rsidP="00B57FB9">
            <w:pPr>
              <w:jc w:val="both"/>
            </w:pPr>
            <w:r w:rsidRPr="00793E53">
              <w:t xml:space="preserve">Подготовка </w:t>
            </w:r>
            <w:r>
              <w:t>презентации</w:t>
            </w:r>
          </w:p>
        </w:tc>
      </w:tr>
      <w:tr w:rsidR="005E01E5" w:rsidRPr="00C06B3E" w:rsidTr="004D6440">
        <w:tc>
          <w:tcPr>
            <w:tcW w:w="431" w:type="dxa"/>
          </w:tcPr>
          <w:p w:rsidR="005E01E5" w:rsidRPr="007B023B" w:rsidRDefault="005E01E5" w:rsidP="00157DFA">
            <w:pPr>
              <w:pStyle w:val="ListParagraph"/>
              <w:ind w:left="0"/>
            </w:pPr>
            <w:r>
              <w:t>11.</w:t>
            </w:r>
          </w:p>
        </w:tc>
        <w:tc>
          <w:tcPr>
            <w:tcW w:w="2577" w:type="dxa"/>
          </w:tcPr>
          <w:p w:rsidR="005E01E5" w:rsidRPr="00DF44E6" w:rsidRDefault="005E01E5" w:rsidP="00FB3F38">
            <w:pPr>
              <w:snapToGrid w:val="0"/>
              <w:rPr>
                <w:lang w:eastAsia="ar-SA"/>
              </w:rPr>
            </w:pPr>
            <w:r w:rsidRPr="004F40BA">
              <w:rPr>
                <w:lang w:eastAsia="ar-SA"/>
              </w:rPr>
              <w:t xml:space="preserve">Стратегический менеджмент </w:t>
            </w:r>
          </w:p>
        </w:tc>
        <w:tc>
          <w:tcPr>
            <w:tcW w:w="6671" w:type="dxa"/>
          </w:tcPr>
          <w:p w:rsidR="005E01E5" w:rsidRDefault="005E01E5" w:rsidP="00FB3F38">
            <w:pPr>
              <w:jc w:val="both"/>
            </w:pPr>
            <w:r w:rsidRPr="00793E53">
              <w:t xml:space="preserve">Основные </w:t>
            </w:r>
            <w:r>
              <w:t>современные бизнес-стратегии.</w:t>
            </w:r>
          </w:p>
          <w:p w:rsidR="005E01E5" w:rsidRPr="00793E53" w:rsidRDefault="005E01E5" w:rsidP="00FB3F38">
            <w:pPr>
              <w:jc w:val="both"/>
            </w:pPr>
            <w:r w:rsidRPr="00793E53">
              <w:t>Реферирование литературы</w:t>
            </w:r>
          </w:p>
          <w:p w:rsidR="005E01E5" w:rsidRPr="00793E53" w:rsidRDefault="005E01E5" w:rsidP="00FB3F38">
            <w:pPr>
              <w:jc w:val="both"/>
            </w:pPr>
            <w:r w:rsidRPr="00793E53">
              <w:t>Работа со справочными материалами</w:t>
            </w:r>
          </w:p>
          <w:p w:rsidR="005E01E5" w:rsidRPr="00793E53" w:rsidRDefault="005E01E5" w:rsidP="00FB3F38">
            <w:pPr>
              <w:jc w:val="both"/>
            </w:pPr>
            <w:r w:rsidRPr="00793E53">
              <w:t>Работа с Интернет-ресурсами</w:t>
            </w:r>
          </w:p>
          <w:p w:rsidR="005E01E5" w:rsidRPr="00793E53" w:rsidRDefault="005E01E5" w:rsidP="00FB3F38">
            <w:pPr>
              <w:jc w:val="both"/>
            </w:pPr>
            <w:r w:rsidRPr="00793E53">
              <w:t>Подготовка конспекта.</w:t>
            </w:r>
          </w:p>
        </w:tc>
      </w:tr>
      <w:tr w:rsidR="005E01E5" w:rsidRPr="00C06B3E" w:rsidTr="004D6440">
        <w:tc>
          <w:tcPr>
            <w:tcW w:w="431" w:type="dxa"/>
          </w:tcPr>
          <w:p w:rsidR="005E01E5" w:rsidRPr="00263881" w:rsidRDefault="005E01E5" w:rsidP="00157DFA">
            <w:pPr>
              <w:pStyle w:val="ListParagraph"/>
              <w:ind w:left="0"/>
            </w:pPr>
            <w:r w:rsidRPr="00263881">
              <w:t>12</w:t>
            </w:r>
            <w:r>
              <w:t>.</w:t>
            </w:r>
          </w:p>
        </w:tc>
        <w:tc>
          <w:tcPr>
            <w:tcW w:w="2577" w:type="dxa"/>
          </w:tcPr>
          <w:p w:rsidR="005E01E5" w:rsidRPr="00EA65F8" w:rsidRDefault="005E01E5" w:rsidP="00FB3F38">
            <w:pPr>
              <w:jc w:val="both"/>
            </w:pPr>
            <w:r w:rsidRPr="00EA65F8">
              <w:t>Основы управления рисками</w:t>
            </w:r>
          </w:p>
        </w:tc>
        <w:tc>
          <w:tcPr>
            <w:tcW w:w="6671" w:type="dxa"/>
          </w:tcPr>
          <w:p w:rsidR="005E01E5" w:rsidRDefault="005E01E5" w:rsidP="00FB3F38">
            <w:pPr>
              <w:jc w:val="both"/>
            </w:pPr>
            <w:r w:rsidRPr="00B57FB9">
              <w:t xml:space="preserve">Риск-менеджмент в </w:t>
            </w:r>
            <w:r>
              <w:t>малом и среднем бизнесе</w:t>
            </w:r>
          </w:p>
          <w:p w:rsidR="005E01E5" w:rsidRPr="00793E53" w:rsidRDefault="005E01E5" w:rsidP="00FB3F38">
            <w:pPr>
              <w:jc w:val="both"/>
            </w:pPr>
            <w:r w:rsidRPr="00793E53">
              <w:t>Подбор, анализ научной литературы</w:t>
            </w:r>
          </w:p>
          <w:p w:rsidR="005E01E5" w:rsidRPr="00793E53" w:rsidRDefault="005E01E5" w:rsidP="00FB3F38">
            <w:pPr>
              <w:jc w:val="both"/>
            </w:pPr>
            <w:r w:rsidRPr="00793E53">
              <w:t>Работа со справочными материалами</w:t>
            </w:r>
          </w:p>
          <w:p w:rsidR="005E01E5" w:rsidRPr="00793E53" w:rsidRDefault="005E01E5" w:rsidP="00FB3F38">
            <w:pPr>
              <w:jc w:val="both"/>
            </w:pPr>
            <w:r w:rsidRPr="00793E53">
              <w:t>Работа с Интернет-ресурсами.</w:t>
            </w:r>
          </w:p>
          <w:p w:rsidR="005E01E5" w:rsidRPr="00793E53" w:rsidRDefault="005E01E5" w:rsidP="00FB3F38">
            <w:pPr>
              <w:jc w:val="both"/>
            </w:pPr>
            <w:r w:rsidRPr="00793E53">
              <w:t>Подготовка конспекта.</w:t>
            </w:r>
          </w:p>
        </w:tc>
      </w:tr>
      <w:tr w:rsidR="005E01E5" w:rsidRPr="00C06B3E" w:rsidTr="004D6440">
        <w:tc>
          <w:tcPr>
            <w:tcW w:w="431" w:type="dxa"/>
          </w:tcPr>
          <w:p w:rsidR="005E01E5" w:rsidRPr="00263881" w:rsidRDefault="005E01E5" w:rsidP="00157DFA">
            <w:pPr>
              <w:pStyle w:val="ListParagraph"/>
              <w:ind w:left="0"/>
            </w:pPr>
            <w:r w:rsidRPr="00263881">
              <w:t>13</w:t>
            </w:r>
            <w:r>
              <w:t>.</w:t>
            </w:r>
          </w:p>
        </w:tc>
        <w:tc>
          <w:tcPr>
            <w:tcW w:w="2577" w:type="dxa"/>
          </w:tcPr>
          <w:p w:rsidR="005E01E5" w:rsidRPr="00EA65F8" w:rsidRDefault="005E01E5" w:rsidP="00FB3F38">
            <w:pPr>
              <w:jc w:val="both"/>
            </w:pPr>
            <w:r w:rsidRPr="00EA65F8">
              <w:t>Управление как процесс коммуникаций</w:t>
            </w:r>
          </w:p>
        </w:tc>
        <w:tc>
          <w:tcPr>
            <w:tcW w:w="6671" w:type="dxa"/>
          </w:tcPr>
          <w:p w:rsidR="005E01E5" w:rsidRPr="00793E53" w:rsidRDefault="005E01E5" w:rsidP="00FB3F38">
            <w:pPr>
              <w:jc w:val="both"/>
            </w:pPr>
            <w:r w:rsidRPr="00A417A6">
              <w:t>Современные виды</w:t>
            </w:r>
            <w:r>
              <w:t xml:space="preserve"> организационных </w:t>
            </w:r>
            <w:r w:rsidRPr="00A417A6">
              <w:t>коммуникаций</w:t>
            </w:r>
            <w:r w:rsidRPr="00793E53">
              <w:t>. Подбор, анализ, реферирование научной литературы</w:t>
            </w:r>
          </w:p>
          <w:p w:rsidR="005E01E5" w:rsidRPr="00793E53" w:rsidRDefault="005E01E5" w:rsidP="00FB3F38">
            <w:pPr>
              <w:jc w:val="both"/>
            </w:pPr>
            <w:r w:rsidRPr="00793E53">
              <w:t>Работа со справочными материалами</w:t>
            </w:r>
          </w:p>
          <w:p w:rsidR="005E01E5" w:rsidRPr="00793E53" w:rsidRDefault="005E01E5" w:rsidP="00FB3F38">
            <w:pPr>
              <w:jc w:val="both"/>
            </w:pPr>
            <w:r w:rsidRPr="00793E53">
              <w:t>Работа с Интернет-ресурсами.</w:t>
            </w:r>
          </w:p>
          <w:p w:rsidR="005E01E5" w:rsidRPr="00793E53" w:rsidRDefault="005E01E5" w:rsidP="00FB3F38">
            <w:pPr>
              <w:jc w:val="both"/>
            </w:pPr>
            <w:r w:rsidRPr="00793E53">
              <w:t>Подготовка презентации.</w:t>
            </w:r>
          </w:p>
        </w:tc>
      </w:tr>
      <w:tr w:rsidR="005E01E5" w:rsidRPr="00C06B3E" w:rsidTr="004D6440">
        <w:tc>
          <w:tcPr>
            <w:tcW w:w="431" w:type="dxa"/>
          </w:tcPr>
          <w:p w:rsidR="005E01E5" w:rsidRPr="00263881" w:rsidRDefault="005E01E5" w:rsidP="00157DFA">
            <w:pPr>
              <w:pStyle w:val="ListParagraph"/>
              <w:ind w:left="0"/>
            </w:pPr>
            <w:r w:rsidRPr="00263881">
              <w:t>14</w:t>
            </w:r>
            <w:r>
              <w:t>.</w:t>
            </w:r>
          </w:p>
        </w:tc>
        <w:tc>
          <w:tcPr>
            <w:tcW w:w="2577" w:type="dxa"/>
          </w:tcPr>
          <w:p w:rsidR="005E01E5" w:rsidRPr="00EA65F8" w:rsidRDefault="005E01E5" w:rsidP="00FB3F38">
            <w:pPr>
              <w:jc w:val="both"/>
            </w:pPr>
            <w:r w:rsidRPr="00EA65F8">
              <w:t>Групповая динамика</w:t>
            </w:r>
          </w:p>
        </w:tc>
        <w:tc>
          <w:tcPr>
            <w:tcW w:w="6671" w:type="dxa"/>
          </w:tcPr>
          <w:p w:rsidR="005E01E5" w:rsidRPr="00793E53" w:rsidRDefault="005E01E5" w:rsidP="00FB3F38">
            <w:pPr>
              <w:jc w:val="both"/>
            </w:pPr>
            <w:r>
              <w:t>С</w:t>
            </w:r>
            <w:r w:rsidRPr="00A417A6">
              <w:t>овременные российские исследования межгрупповых отношений в организация</w:t>
            </w:r>
            <w:r>
              <w:t>х</w:t>
            </w:r>
            <w:r w:rsidRPr="00793E53">
              <w:t xml:space="preserve">.  </w:t>
            </w:r>
          </w:p>
          <w:p w:rsidR="005E01E5" w:rsidRPr="00793E53" w:rsidRDefault="005E01E5" w:rsidP="00FB3F38">
            <w:pPr>
              <w:jc w:val="both"/>
            </w:pPr>
            <w:r w:rsidRPr="00793E53">
              <w:t>Подбор, анализ, реферирование научной литературы</w:t>
            </w:r>
          </w:p>
          <w:p w:rsidR="005E01E5" w:rsidRPr="00793E53" w:rsidRDefault="005E01E5" w:rsidP="00FB3F38">
            <w:pPr>
              <w:jc w:val="both"/>
            </w:pPr>
            <w:r w:rsidRPr="00793E53">
              <w:t>Работа со справочными материалами</w:t>
            </w:r>
          </w:p>
          <w:p w:rsidR="005E01E5" w:rsidRPr="00793E53" w:rsidRDefault="005E01E5" w:rsidP="00FB3F38">
            <w:pPr>
              <w:jc w:val="both"/>
            </w:pPr>
            <w:r w:rsidRPr="00793E53">
              <w:t>Работа с Интернет-ресурсами.</w:t>
            </w:r>
          </w:p>
          <w:p w:rsidR="005E01E5" w:rsidRPr="00793E53" w:rsidRDefault="005E01E5" w:rsidP="00FB3F38">
            <w:pPr>
              <w:jc w:val="both"/>
            </w:pPr>
            <w:r w:rsidRPr="00793E53">
              <w:t>Подготовка конспекта.</w:t>
            </w:r>
          </w:p>
        </w:tc>
      </w:tr>
      <w:tr w:rsidR="005E01E5" w:rsidRPr="00C06B3E" w:rsidTr="004D6440">
        <w:tc>
          <w:tcPr>
            <w:tcW w:w="431" w:type="dxa"/>
          </w:tcPr>
          <w:p w:rsidR="005E01E5" w:rsidRPr="00263881" w:rsidRDefault="005E01E5" w:rsidP="00157DFA">
            <w:pPr>
              <w:pStyle w:val="ListParagraph"/>
              <w:ind w:left="0"/>
            </w:pPr>
            <w:r>
              <w:t>15.</w:t>
            </w:r>
          </w:p>
        </w:tc>
        <w:tc>
          <w:tcPr>
            <w:tcW w:w="2577" w:type="dxa"/>
          </w:tcPr>
          <w:p w:rsidR="005E01E5" w:rsidRPr="00EA65F8" w:rsidRDefault="005E01E5" w:rsidP="00FB3F38">
            <w:pPr>
              <w:jc w:val="both"/>
            </w:pPr>
            <w:r w:rsidRPr="00EA65F8">
              <w:t>Управление персоналом</w:t>
            </w:r>
          </w:p>
        </w:tc>
        <w:tc>
          <w:tcPr>
            <w:tcW w:w="6671" w:type="dxa"/>
          </w:tcPr>
          <w:p w:rsidR="005E01E5" w:rsidRDefault="005E01E5" w:rsidP="00FB3F38">
            <w:pPr>
              <w:jc w:val="both"/>
            </w:pPr>
            <w:r>
              <w:t>Современные технологии управления персоналом: российский и зарубежный опыт.</w:t>
            </w:r>
          </w:p>
          <w:p w:rsidR="005E01E5" w:rsidRDefault="005E01E5" w:rsidP="00A417A6">
            <w:pPr>
              <w:jc w:val="both"/>
            </w:pPr>
            <w:r>
              <w:t>Подбор, анализ, реферирование научной литературы</w:t>
            </w:r>
          </w:p>
          <w:p w:rsidR="005E01E5" w:rsidRDefault="005E01E5" w:rsidP="00A417A6">
            <w:pPr>
              <w:jc w:val="both"/>
            </w:pPr>
            <w:r>
              <w:t>Работа со справочными материалами</w:t>
            </w:r>
          </w:p>
          <w:p w:rsidR="005E01E5" w:rsidRDefault="005E01E5" w:rsidP="00A417A6">
            <w:pPr>
              <w:jc w:val="both"/>
            </w:pPr>
            <w:r>
              <w:t>Работа с Интернет-ресурсами.</w:t>
            </w:r>
          </w:p>
          <w:p w:rsidR="005E01E5" w:rsidRPr="00793E53" w:rsidRDefault="005E01E5" w:rsidP="00A417A6">
            <w:pPr>
              <w:jc w:val="both"/>
            </w:pPr>
            <w:r>
              <w:t>Подготовка конспекта.</w:t>
            </w:r>
          </w:p>
        </w:tc>
      </w:tr>
      <w:tr w:rsidR="005E01E5" w:rsidRPr="00C06B3E" w:rsidTr="004D6440">
        <w:tc>
          <w:tcPr>
            <w:tcW w:w="431" w:type="dxa"/>
          </w:tcPr>
          <w:p w:rsidR="005E01E5" w:rsidRPr="00263881" w:rsidRDefault="005E01E5" w:rsidP="00157DFA">
            <w:pPr>
              <w:pStyle w:val="ListParagraph"/>
              <w:ind w:left="0"/>
            </w:pPr>
            <w:r>
              <w:t>16.</w:t>
            </w:r>
          </w:p>
        </w:tc>
        <w:tc>
          <w:tcPr>
            <w:tcW w:w="2577" w:type="dxa"/>
          </w:tcPr>
          <w:p w:rsidR="005E01E5" w:rsidRPr="00EA65F8" w:rsidRDefault="005E01E5" w:rsidP="00FB3F38">
            <w:pPr>
              <w:jc w:val="both"/>
            </w:pPr>
            <w:r w:rsidRPr="00EA65F8">
              <w:t>Внутриорганизационные конфликты</w:t>
            </w:r>
          </w:p>
        </w:tc>
        <w:tc>
          <w:tcPr>
            <w:tcW w:w="6671" w:type="dxa"/>
          </w:tcPr>
          <w:p w:rsidR="005E01E5" w:rsidRDefault="005E01E5" w:rsidP="00FB3F38">
            <w:pPr>
              <w:jc w:val="both"/>
            </w:pPr>
            <w:r w:rsidRPr="00A417A6">
              <w:t>Внутриорганизационные конфликты и стратегии их преодоления.</w:t>
            </w:r>
          </w:p>
          <w:p w:rsidR="005E01E5" w:rsidRDefault="005E01E5" w:rsidP="00A417A6">
            <w:pPr>
              <w:jc w:val="both"/>
            </w:pPr>
            <w:r>
              <w:t>Подбор, анализ, реферирование научной литературы</w:t>
            </w:r>
          </w:p>
          <w:p w:rsidR="005E01E5" w:rsidRDefault="005E01E5" w:rsidP="00A417A6">
            <w:pPr>
              <w:jc w:val="both"/>
            </w:pPr>
            <w:r>
              <w:t>Работа со справочными материалами</w:t>
            </w:r>
          </w:p>
          <w:p w:rsidR="005E01E5" w:rsidRDefault="005E01E5" w:rsidP="00A417A6">
            <w:pPr>
              <w:jc w:val="both"/>
            </w:pPr>
            <w:r>
              <w:t>Работа с Интернет-ресурсами.</w:t>
            </w:r>
          </w:p>
          <w:p w:rsidR="005E01E5" w:rsidRPr="00793E53" w:rsidRDefault="005E01E5" w:rsidP="00A417A6">
            <w:pPr>
              <w:jc w:val="both"/>
            </w:pPr>
            <w:r>
              <w:t>Подготовка презентаций.</w:t>
            </w:r>
          </w:p>
        </w:tc>
      </w:tr>
      <w:tr w:rsidR="005E01E5" w:rsidRPr="00C06B3E" w:rsidTr="004D6440">
        <w:tc>
          <w:tcPr>
            <w:tcW w:w="431" w:type="dxa"/>
          </w:tcPr>
          <w:p w:rsidR="005E01E5" w:rsidRPr="00263881" w:rsidRDefault="005E01E5" w:rsidP="00157DFA">
            <w:pPr>
              <w:pStyle w:val="ListParagraph"/>
              <w:ind w:left="0"/>
            </w:pPr>
            <w:r>
              <w:t>17.</w:t>
            </w:r>
          </w:p>
        </w:tc>
        <w:tc>
          <w:tcPr>
            <w:tcW w:w="2577" w:type="dxa"/>
          </w:tcPr>
          <w:p w:rsidR="005E01E5" w:rsidRPr="00EA65F8" w:rsidRDefault="005E01E5" w:rsidP="00FB3F38">
            <w:pPr>
              <w:jc w:val="both"/>
            </w:pPr>
            <w:r w:rsidRPr="00EA65F8">
              <w:t>Руководство и лидерство</w:t>
            </w:r>
          </w:p>
        </w:tc>
        <w:tc>
          <w:tcPr>
            <w:tcW w:w="6671" w:type="dxa"/>
          </w:tcPr>
          <w:p w:rsidR="005E01E5" w:rsidRDefault="005E01E5" w:rsidP="00A417A6">
            <w:pPr>
              <w:jc w:val="both"/>
            </w:pPr>
            <w:r>
              <w:t>Р</w:t>
            </w:r>
            <w:r w:rsidRPr="00A417A6">
              <w:t>азличия между лидерством и руководством</w:t>
            </w:r>
            <w:r>
              <w:t>.</w:t>
            </w:r>
          </w:p>
          <w:p w:rsidR="005E01E5" w:rsidRDefault="005E01E5" w:rsidP="00A417A6">
            <w:pPr>
              <w:jc w:val="both"/>
            </w:pPr>
            <w:r>
              <w:t>Подбор, анализ, реферирование научной литературы</w:t>
            </w:r>
          </w:p>
          <w:p w:rsidR="005E01E5" w:rsidRDefault="005E01E5" w:rsidP="00A417A6">
            <w:pPr>
              <w:jc w:val="both"/>
            </w:pPr>
            <w:r>
              <w:t>Работа со справочными материалами</w:t>
            </w:r>
          </w:p>
          <w:p w:rsidR="005E01E5" w:rsidRDefault="005E01E5" w:rsidP="00A417A6">
            <w:pPr>
              <w:jc w:val="both"/>
            </w:pPr>
            <w:r>
              <w:t>Работа с Интернет-ресурсами.</w:t>
            </w:r>
          </w:p>
          <w:p w:rsidR="005E01E5" w:rsidRPr="00793E53" w:rsidRDefault="005E01E5" w:rsidP="00A417A6">
            <w:pPr>
              <w:jc w:val="both"/>
            </w:pPr>
            <w:r>
              <w:t>Подготовка презентаций.</w:t>
            </w:r>
          </w:p>
        </w:tc>
      </w:tr>
      <w:tr w:rsidR="005E01E5" w:rsidRPr="00C06B3E" w:rsidTr="004D6440">
        <w:tc>
          <w:tcPr>
            <w:tcW w:w="431" w:type="dxa"/>
          </w:tcPr>
          <w:p w:rsidR="005E01E5" w:rsidRPr="00263881" w:rsidRDefault="005E01E5" w:rsidP="00157DFA">
            <w:pPr>
              <w:pStyle w:val="ListParagraph"/>
              <w:ind w:left="0"/>
            </w:pPr>
            <w:r>
              <w:t>18.</w:t>
            </w:r>
          </w:p>
        </w:tc>
        <w:tc>
          <w:tcPr>
            <w:tcW w:w="2577" w:type="dxa"/>
          </w:tcPr>
          <w:p w:rsidR="005E01E5" w:rsidRPr="00EA65F8" w:rsidRDefault="005E01E5" w:rsidP="00FB3F38">
            <w:pPr>
              <w:jc w:val="both"/>
            </w:pPr>
            <w:r w:rsidRPr="00EA65F8">
              <w:t>Национальные модели менеджмента</w:t>
            </w:r>
          </w:p>
        </w:tc>
        <w:tc>
          <w:tcPr>
            <w:tcW w:w="6671" w:type="dxa"/>
          </w:tcPr>
          <w:p w:rsidR="005E01E5" w:rsidRDefault="005E01E5" w:rsidP="00E34C20">
            <w:pPr>
              <w:jc w:val="both"/>
            </w:pPr>
            <w:r w:rsidRPr="00E34C20">
              <w:t xml:space="preserve">Национальные модели менеджмента: особенности, достоинства и недостатки. </w:t>
            </w:r>
          </w:p>
          <w:p w:rsidR="005E01E5" w:rsidRDefault="005E01E5" w:rsidP="00E34C20">
            <w:pPr>
              <w:jc w:val="both"/>
            </w:pPr>
            <w:r>
              <w:t>Подбор, анализ, реферирование научной литературы</w:t>
            </w:r>
          </w:p>
          <w:p w:rsidR="005E01E5" w:rsidRDefault="005E01E5" w:rsidP="00E34C20">
            <w:pPr>
              <w:jc w:val="both"/>
            </w:pPr>
            <w:r>
              <w:t>Работа со справочными материалами</w:t>
            </w:r>
          </w:p>
          <w:p w:rsidR="005E01E5" w:rsidRDefault="005E01E5" w:rsidP="00E34C20">
            <w:pPr>
              <w:jc w:val="both"/>
            </w:pPr>
            <w:r>
              <w:t>Работа с Интернет-ресурсами.</w:t>
            </w:r>
          </w:p>
          <w:p w:rsidR="005E01E5" w:rsidRPr="00793E53" w:rsidRDefault="005E01E5" w:rsidP="00E34C20">
            <w:pPr>
              <w:jc w:val="both"/>
            </w:pPr>
            <w:r>
              <w:t>Подготовка конспектов.</w:t>
            </w:r>
          </w:p>
        </w:tc>
      </w:tr>
      <w:tr w:rsidR="005E01E5" w:rsidRPr="00C06B3E" w:rsidTr="004D6440">
        <w:tc>
          <w:tcPr>
            <w:tcW w:w="431" w:type="dxa"/>
          </w:tcPr>
          <w:p w:rsidR="005E01E5" w:rsidRPr="00263881" w:rsidRDefault="005E01E5" w:rsidP="00157DFA">
            <w:pPr>
              <w:pStyle w:val="ListParagraph"/>
              <w:ind w:left="0"/>
            </w:pPr>
            <w:r>
              <w:t>19.</w:t>
            </w:r>
          </w:p>
        </w:tc>
        <w:tc>
          <w:tcPr>
            <w:tcW w:w="2577" w:type="dxa"/>
          </w:tcPr>
          <w:p w:rsidR="005E01E5" w:rsidRPr="00EA65F8" w:rsidRDefault="005E01E5" w:rsidP="00FB3F38">
            <w:pPr>
              <w:jc w:val="both"/>
            </w:pPr>
            <w:r w:rsidRPr="00EA65F8">
              <w:t>Технологии управления. Информационное обеспечение управления</w:t>
            </w:r>
          </w:p>
        </w:tc>
        <w:tc>
          <w:tcPr>
            <w:tcW w:w="6671" w:type="dxa"/>
          </w:tcPr>
          <w:p w:rsidR="005E01E5" w:rsidRDefault="005E01E5" w:rsidP="00E34C20">
            <w:pPr>
              <w:jc w:val="both"/>
            </w:pPr>
            <w:r>
              <w:t>Инновационные технологии в управлении организацией.</w:t>
            </w:r>
          </w:p>
          <w:p w:rsidR="005E01E5" w:rsidRDefault="005E01E5" w:rsidP="00E34C20">
            <w:pPr>
              <w:jc w:val="both"/>
            </w:pPr>
            <w:r>
              <w:t>Подбор, анализ, реферирование научной литературы</w:t>
            </w:r>
          </w:p>
          <w:p w:rsidR="005E01E5" w:rsidRDefault="005E01E5" w:rsidP="00E34C20">
            <w:pPr>
              <w:jc w:val="both"/>
            </w:pPr>
            <w:r>
              <w:t>Работа со справочными материалами</w:t>
            </w:r>
          </w:p>
          <w:p w:rsidR="005E01E5" w:rsidRDefault="005E01E5" w:rsidP="00E34C20">
            <w:pPr>
              <w:jc w:val="both"/>
            </w:pPr>
            <w:r>
              <w:t>Работа с Интернет-ресурсами.</w:t>
            </w:r>
          </w:p>
          <w:p w:rsidR="005E01E5" w:rsidRPr="00793E53" w:rsidRDefault="005E01E5" w:rsidP="00E34C20">
            <w:pPr>
              <w:jc w:val="both"/>
            </w:pPr>
            <w:r>
              <w:t>Подготовка презентаций.</w:t>
            </w:r>
          </w:p>
        </w:tc>
      </w:tr>
      <w:tr w:rsidR="005E01E5" w:rsidRPr="00C06B3E" w:rsidTr="004D6440">
        <w:tc>
          <w:tcPr>
            <w:tcW w:w="431" w:type="dxa"/>
          </w:tcPr>
          <w:p w:rsidR="005E01E5" w:rsidRPr="00263881" w:rsidRDefault="005E01E5" w:rsidP="00157DFA">
            <w:pPr>
              <w:pStyle w:val="ListParagraph"/>
              <w:ind w:left="0"/>
            </w:pPr>
            <w:r>
              <w:t>20.</w:t>
            </w:r>
          </w:p>
        </w:tc>
        <w:tc>
          <w:tcPr>
            <w:tcW w:w="2577" w:type="dxa"/>
          </w:tcPr>
          <w:p w:rsidR="005E01E5" w:rsidRPr="00EA65F8" w:rsidRDefault="005E01E5" w:rsidP="00FB3F38">
            <w:pPr>
              <w:jc w:val="both"/>
            </w:pPr>
            <w:r w:rsidRPr="00EA65F8">
              <w:t>Эффективность управления</w:t>
            </w:r>
          </w:p>
        </w:tc>
        <w:tc>
          <w:tcPr>
            <w:tcW w:w="6671" w:type="dxa"/>
          </w:tcPr>
          <w:p w:rsidR="005E01E5" w:rsidRDefault="005E01E5" w:rsidP="00E34C20">
            <w:pPr>
              <w:jc w:val="both"/>
            </w:pPr>
            <w:r w:rsidRPr="00E34C20">
              <w:t>Сложности количественной оценки результатов управленческого труда</w:t>
            </w:r>
            <w:r>
              <w:t>.</w:t>
            </w:r>
          </w:p>
          <w:p w:rsidR="005E01E5" w:rsidRDefault="005E01E5" w:rsidP="00E34C20">
            <w:pPr>
              <w:jc w:val="both"/>
            </w:pPr>
            <w:r>
              <w:t>Подбор, анализ, реферирование научной литературы</w:t>
            </w:r>
          </w:p>
          <w:p w:rsidR="005E01E5" w:rsidRDefault="005E01E5" w:rsidP="00E34C20">
            <w:pPr>
              <w:jc w:val="both"/>
            </w:pPr>
            <w:r>
              <w:t>Работа со справочными материалами</w:t>
            </w:r>
          </w:p>
          <w:p w:rsidR="005E01E5" w:rsidRDefault="005E01E5" w:rsidP="00E34C20">
            <w:pPr>
              <w:jc w:val="both"/>
            </w:pPr>
            <w:r>
              <w:t>Работа с Интернет-ресурсами.</w:t>
            </w:r>
          </w:p>
          <w:p w:rsidR="005E01E5" w:rsidRPr="00793E53" w:rsidRDefault="005E01E5" w:rsidP="00E34C20">
            <w:pPr>
              <w:jc w:val="both"/>
            </w:pPr>
            <w:r>
              <w:t>Подготовка конспектов.</w:t>
            </w:r>
          </w:p>
        </w:tc>
      </w:tr>
    </w:tbl>
    <w:p w:rsidR="005E01E5" w:rsidRPr="006774E3" w:rsidRDefault="005E01E5"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5E01E5" w:rsidRPr="00E562B2" w:rsidRDefault="005E01E5" w:rsidP="00E562B2">
      <w:pPr>
        <w:jc w:val="both"/>
        <w:rPr>
          <w:color w:val="000000"/>
          <w:shd w:val="clear" w:color="auto" w:fill="FFFFFF"/>
        </w:rPr>
      </w:pPr>
    </w:p>
    <w:p w:rsidR="005E01E5" w:rsidRPr="006B7CBB" w:rsidRDefault="005E01E5" w:rsidP="00A27CBF">
      <w:pPr>
        <w:ind w:firstLine="360"/>
        <w:jc w:val="both"/>
        <w:rPr>
          <w:color w:val="000000"/>
          <w:shd w:val="clear" w:color="auto" w:fill="FFFFFF"/>
        </w:rPr>
      </w:pPr>
      <w:r>
        <w:rPr>
          <w:color w:val="000000"/>
          <w:shd w:val="clear" w:color="auto" w:fill="FFFFFF"/>
        </w:rPr>
        <w:t xml:space="preserve">1. </w:t>
      </w:r>
      <w:r w:rsidRPr="00E34C20">
        <w:rPr>
          <w:color w:val="000000"/>
          <w:shd w:val="clear" w:color="auto" w:fill="FFFFFF"/>
        </w:rPr>
        <w:t xml:space="preserve">Семенов, А. К. Теория менеджмента: учебник / А. К. Семенов, В. И. Набоков. — 2-е изд. — Москва: Дашков и К, 2019. — 491 c. — ISBN 978-5-394-03203-5. — Текст: электронный // Электронно-библиотечная система IPR BOOKS: [сайт]. — URL: </w:t>
      </w:r>
      <w:hyperlink r:id="rId5" w:history="1">
        <w:r w:rsidRPr="0058540F">
          <w:rPr>
            <w:rStyle w:val="Hyperlink"/>
            <w:shd w:val="clear" w:color="auto" w:fill="FFFFFF"/>
          </w:rPr>
          <w:t>http://www.iprbookshop.ru/85575.html</w:t>
        </w:r>
      </w:hyperlink>
      <w:r>
        <w:rPr>
          <w:color w:val="000000"/>
          <w:shd w:val="clear" w:color="auto" w:fill="FFFFFF"/>
        </w:rPr>
        <w:t>.</w:t>
      </w:r>
      <w:r>
        <w:rPr>
          <w:color w:val="000000"/>
          <w:shd w:val="clear" w:color="auto" w:fill="FFFFFF"/>
        </w:rPr>
        <w:tab/>
      </w:r>
    </w:p>
    <w:p w:rsidR="005E01E5" w:rsidRDefault="005E01E5" w:rsidP="00164145">
      <w:pPr>
        <w:ind w:firstLine="360"/>
        <w:jc w:val="both"/>
        <w:rPr>
          <w:color w:val="000000"/>
          <w:shd w:val="clear" w:color="auto" w:fill="FFFFFF"/>
        </w:rPr>
      </w:pPr>
      <w:r>
        <w:rPr>
          <w:color w:val="000000"/>
          <w:shd w:val="clear" w:color="auto" w:fill="FFFFFF"/>
        </w:rPr>
        <w:t xml:space="preserve">2. </w:t>
      </w:r>
      <w:r w:rsidRPr="00164145">
        <w:rPr>
          <w:color w:val="000000"/>
          <w:shd w:val="clear" w:color="auto" w:fill="FFFFFF"/>
        </w:rPr>
        <w:t>Парахина, В. Н. Теория менеджмента: учебник / В. Н. Парахина, О. А. Борис, Н. П. Харченко. — Ставрополь: Северо</w:t>
      </w:r>
      <w:r>
        <w:rPr>
          <w:color w:val="000000"/>
          <w:shd w:val="clear" w:color="auto" w:fill="FFFFFF"/>
        </w:rPr>
        <w:t>-</w:t>
      </w:r>
      <w:r w:rsidRPr="00164145">
        <w:rPr>
          <w:color w:val="000000"/>
          <w:shd w:val="clear" w:color="auto" w:fill="FFFFFF"/>
        </w:rPr>
        <w:t xml:space="preserve">Кавказский федеральный университет, 2018. — 271 c. — ISBN 2227-8397. — Текст: электронный // Электронно-библиотечная система IPR BOOKS: [сайт]. — URL: </w:t>
      </w:r>
      <w:hyperlink r:id="rId6" w:history="1">
        <w:r w:rsidRPr="0058540F">
          <w:rPr>
            <w:rStyle w:val="Hyperlink"/>
            <w:shd w:val="clear" w:color="auto" w:fill="FFFFFF"/>
          </w:rPr>
          <w:t>http://www.iprbookshop.ru/92763.html</w:t>
        </w:r>
      </w:hyperlink>
      <w:r>
        <w:rPr>
          <w:color w:val="000000"/>
          <w:shd w:val="clear" w:color="auto" w:fill="FFFFFF"/>
        </w:rPr>
        <w:t>.</w:t>
      </w:r>
    </w:p>
    <w:p w:rsidR="005E01E5" w:rsidRDefault="005E01E5" w:rsidP="00AF0687">
      <w:pPr>
        <w:ind w:firstLine="360"/>
        <w:jc w:val="both"/>
        <w:rPr>
          <w:color w:val="000000"/>
          <w:shd w:val="clear" w:color="auto" w:fill="FFFFFF"/>
        </w:rPr>
      </w:pPr>
      <w:r>
        <w:rPr>
          <w:color w:val="000000"/>
          <w:shd w:val="clear" w:color="auto" w:fill="FFFFFF"/>
        </w:rPr>
        <w:t>3.</w:t>
      </w:r>
      <w:r w:rsidRPr="003F552D">
        <w:rPr>
          <w:color w:val="000000"/>
          <w:shd w:val="clear" w:color="auto" w:fill="FFFFFF"/>
        </w:rPr>
        <w:t xml:space="preserve">Теория менеджмента. История управленческой мысли. Теория организации: методические указания к практическим занятиям и самостоятельной работе для обучающихся по направлению </w:t>
      </w:r>
      <w:r>
        <w:rPr>
          <w:color w:val="000000"/>
          <w:shd w:val="clear" w:color="auto" w:fill="FFFFFF"/>
        </w:rPr>
        <w:t xml:space="preserve">подготовки 38.03.02 Менеджмент </w:t>
      </w:r>
      <w:r w:rsidRPr="003F552D">
        <w:rPr>
          <w:color w:val="000000"/>
          <w:shd w:val="clear" w:color="auto" w:fill="FFFFFF"/>
        </w:rPr>
        <w:t xml:space="preserve">/ составители Н. В. Сергиевская [и др.]. — Москва: МИСИ-МГСУ, ЭБС АСВ, 2018. — 47 c. — ISBN 2227-8397. — Текст: электронный // Электронно-библиотечная система IPR BOOKS: [сайт]. — URL: </w:t>
      </w:r>
      <w:hyperlink r:id="rId7" w:history="1">
        <w:r w:rsidRPr="0058540F">
          <w:rPr>
            <w:rStyle w:val="Hyperlink"/>
            <w:shd w:val="clear" w:color="auto" w:fill="FFFFFF"/>
          </w:rPr>
          <w:t>http://www.iprbookshop.ru/76393.html</w:t>
        </w:r>
      </w:hyperlink>
    </w:p>
    <w:p w:rsidR="005E01E5" w:rsidRDefault="005E01E5" w:rsidP="00EB3314">
      <w:pPr>
        <w:autoSpaceDE w:val="0"/>
        <w:autoSpaceDN w:val="0"/>
        <w:adjustRightInd w:val="0"/>
        <w:jc w:val="both"/>
        <w:rPr>
          <w:b/>
        </w:rPr>
      </w:pPr>
    </w:p>
    <w:p w:rsidR="005E01E5" w:rsidRPr="00DC11F5" w:rsidRDefault="005E01E5"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5E01E5" w:rsidRPr="00DC11F5" w:rsidRDefault="005E01E5"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5E01E5" w:rsidRPr="00DC11F5" w:rsidRDefault="005E01E5" w:rsidP="00D00133">
      <w:pPr>
        <w:autoSpaceDE w:val="0"/>
        <w:autoSpaceDN w:val="0"/>
        <w:adjustRightInd w:val="0"/>
        <w:ind w:left="720"/>
        <w:jc w:val="both"/>
      </w:pPr>
      <w:r w:rsidRPr="00DC11F5">
        <w:t>- текущий контроль успеваемости</w:t>
      </w:r>
    </w:p>
    <w:p w:rsidR="005E01E5" w:rsidRPr="00DC11F5" w:rsidRDefault="005E01E5" w:rsidP="00034A75">
      <w:pPr>
        <w:autoSpaceDE w:val="0"/>
        <w:autoSpaceDN w:val="0"/>
        <w:adjustRightInd w:val="0"/>
        <w:ind w:left="720"/>
        <w:jc w:val="both"/>
      </w:pPr>
      <w:r w:rsidRPr="00DC11F5">
        <w:t>- промежуточная аттестация обучающихся по дисциплине</w:t>
      </w:r>
    </w:p>
    <w:p w:rsidR="005E01E5" w:rsidRPr="00DC11F5" w:rsidRDefault="005E01E5"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E01E5" w:rsidRPr="00DC11F5" w:rsidRDefault="005E01E5"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5E01E5" w:rsidRPr="00DC11F5" w:rsidRDefault="005E01E5" w:rsidP="00D00133">
      <w:pPr>
        <w:autoSpaceDE w:val="0"/>
        <w:autoSpaceDN w:val="0"/>
        <w:adjustRightInd w:val="0"/>
        <w:ind w:left="720"/>
        <w:jc w:val="both"/>
        <w:rPr>
          <w:i/>
          <w:iCs/>
        </w:rPr>
      </w:pPr>
    </w:p>
    <w:p w:rsidR="005E01E5" w:rsidRPr="00161BE4" w:rsidRDefault="005E01E5" w:rsidP="001E6B04">
      <w:pPr>
        <w:pStyle w:val="ListParagraph"/>
        <w:numPr>
          <w:ilvl w:val="1"/>
          <w:numId w:val="11"/>
        </w:numPr>
        <w:jc w:val="both"/>
        <w:rPr>
          <w:b/>
          <w:iCs/>
        </w:rPr>
      </w:pPr>
      <w:r w:rsidRPr="00161BE4">
        <w:rPr>
          <w:b/>
          <w:iCs/>
        </w:rPr>
        <w:t>Паспорт фонда оценочных средств для проведения текущей аттестации по дисциплине (модулю)</w:t>
      </w:r>
    </w:p>
    <w:p w:rsidR="005E01E5" w:rsidRPr="00DC11F5" w:rsidRDefault="005E01E5"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464"/>
        <w:gridCol w:w="2552"/>
        <w:gridCol w:w="1984"/>
        <w:gridCol w:w="4497"/>
      </w:tblGrid>
      <w:tr w:rsidR="005E01E5" w:rsidRPr="00B751FC" w:rsidTr="004D6440">
        <w:tc>
          <w:tcPr>
            <w:tcW w:w="464" w:type="dxa"/>
          </w:tcPr>
          <w:p w:rsidR="005E01E5" w:rsidRPr="00161BE4" w:rsidRDefault="005E01E5" w:rsidP="00B751FC">
            <w:pPr>
              <w:pStyle w:val="ListParagraph"/>
              <w:spacing w:line="216" w:lineRule="auto"/>
              <w:ind w:left="0"/>
              <w:jc w:val="center"/>
              <w:rPr>
                <w:b/>
              </w:rPr>
            </w:pPr>
            <w:r w:rsidRPr="00161BE4">
              <w:rPr>
                <w:b/>
              </w:rPr>
              <w:t>№ п/п</w:t>
            </w:r>
          </w:p>
        </w:tc>
        <w:tc>
          <w:tcPr>
            <w:tcW w:w="2552" w:type="dxa"/>
          </w:tcPr>
          <w:p w:rsidR="005E01E5" w:rsidRPr="00161BE4" w:rsidRDefault="005E01E5" w:rsidP="00B751FC">
            <w:pPr>
              <w:pStyle w:val="ListParagraph"/>
              <w:spacing w:line="216" w:lineRule="auto"/>
              <w:ind w:left="0"/>
              <w:jc w:val="center"/>
              <w:rPr>
                <w:b/>
              </w:rPr>
            </w:pPr>
            <w:r w:rsidRPr="00161BE4">
              <w:rPr>
                <w:b/>
              </w:rPr>
              <w:t>Контролируемые разделы (темы)</w:t>
            </w:r>
          </w:p>
        </w:tc>
        <w:tc>
          <w:tcPr>
            <w:tcW w:w="1984" w:type="dxa"/>
          </w:tcPr>
          <w:p w:rsidR="005E01E5" w:rsidRPr="00161BE4" w:rsidRDefault="005E01E5" w:rsidP="00B751FC">
            <w:pPr>
              <w:pStyle w:val="ListParagraph"/>
              <w:spacing w:line="216" w:lineRule="auto"/>
              <w:ind w:left="0"/>
              <w:jc w:val="center"/>
              <w:rPr>
                <w:b/>
              </w:rPr>
            </w:pPr>
            <w:r w:rsidRPr="00161BE4">
              <w:rPr>
                <w:b/>
              </w:rPr>
              <w:t>Код контролируемой компетенции</w:t>
            </w:r>
          </w:p>
        </w:tc>
        <w:tc>
          <w:tcPr>
            <w:tcW w:w="4497" w:type="dxa"/>
          </w:tcPr>
          <w:p w:rsidR="005E01E5" w:rsidRPr="00161BE4" w:rsidRDefault="005E01E5" w:rsidP="00B751FC">
            <w:pPr>
              <w:pStyle w:val="ListParagraph"/>
              <w:spacing w:line="216" w:lineRule="auto"/>
              <w:ind w:left="0"/>
              <w:rPr>
                <w:b/>
              </w:rPr>
            </w:pPr>
            <w:r w:rsidRPr="00161BE4">
              <w:rPr>
                <w:b/>
              </w:rPr>
              <w:t xml:space="preserve"> Наименование оценочного средства</w:t>
            </w:r>
          </w:p>
        </w:tc>
      </w:tr>
      <w:tr w:rsidR="005E01E5" w:rsidRPr="00B751FC" w:rsidTr="004D6440">
        <w:tc>
          <w:tcPr>
            <w:tcW w:w="464" w:type="dxa"/>
          </w:tcPr>
          <w:p w:rsidR="005E01E5" w:rsidRPr="00161BE4" w:rsidRDefault="005E01E5" w:rsidP="00B751FC">
            <w:pPr>
              <w:pStyle w:val="ListParagraph"/>
              <w:numPr>
                <w:ilvl w:val="0"/>
                <w:numId w:val="3"/>
              </w:numPr>
              <w:spacing w:line="216" w:lineRule="auto"/>
              <w:ind w:left="0"/>
            </w:pPr>
            <w:r w:rsidRPr="00161BE4">
              <w:t>1</w:t>
            </w:r>
          </w:p>
        </w:tc>
        <w:tc>
          <w:tcPr>
            <w:tcW w:w="2552" w:type="dxa"/>
          </w:tcPr>
          <w:p w:rsidR="005E01E5" w:rsidRPr="00161BE4" w:rsidRDefault="005E01E5" w:rsidP="00B751FC">
            <w:pPr>
              <w:pStyle w:val="1"/>
              <w:spacing w:after="0" w:line="216" w:lineRule="auto"/>
              <w:ind w:left="0"/>
              <w:jc w:val="both"/>
              <w:rPr>
                <w:rFonts w:ascii="Times New Roman" w:hAnsi="Times New Roman"/>
                <w:color w:val="000000"/>
                <w:spacing w:val="2"/>
                <w:sz w:val="24"/>
                <w:szCs w:val="24"/>
              </w:rPr>
            </w:pPr>
            <w:r w:rsidRPr="00161BE4">
              <w:rPr>
                <w:rFonts w:ascii="Times New Roman" w:hAnsi="Times New Roman"/>
                <w:sz w:val="24"/>
                <w:szCs w:val="24"/>
              </w:rPr>
              <w:t xml:space="preserve">Сущность управления и менеджмента </w:t>
            </w:r>
          </w:p>
        </w:tc>
        <w:tc>
          <w:tcPr>
            <w:tcW w:w="1984" w:type="dxa"/>
          </w:tcPr>
          <w:p w:rsidR="005E01E5" w:rsidRPr="00161BE4" w:rsidRDefault="005E01E5" w:rsidP="004D6440">
            <w:pPr>
              <w:pStyle w:val="ListParagraph"/>
              <w:spacing w:line="216" w:lineRule="auto"/>
              <w:ind w:left="0"/>
              <w:jc w:val="center"/>
              <w:rPr>
                <w:color w:val="FF0000"/>
              </w:rPr>
            </w:pPr>
            <w:r w:rsidRPr="000A22AF">
              <w:t>ОПК-1</w:t>
            </w:r>
          </w:p>
        </w:tc>
        <w:tc>
          <w:tcPr>
            <w:tcW w:w="4497" w:type="dxa"/>
          </w:tcPr>
          <w:p w:rsidR="005E01E5" w:rsidRPr="00161BE4" w:rsidRDefault="005E01E5" w:rsidP="00B751FC">
            <w:pPr>
              <w:pStyle w:val="ListParagraph"/>
              <w:spacing w:line="216" w:lineRule="auto"/>
              <w:ind w:left="0"/>
              <w:jc w:val="both"/>
            </w:pPr>
            <w:r w:rsidRPr="00161BE4">
              <w:t>Вопросы к занятию, практическое задание, ситуационные задачи, защита информационного проекта (презентации)</w:t>
            </w:r>
          </w:p>
        </w:tc>
      </w:tr>
      <w:tr w:rsidR="005E01E5" w:rsidRPr="00B751FC" w:rsidTr="004D6440">
        <w:tc>
          <w:tcPr>
            <w:tcW w:w="464" w:type="dxa"/>
          </w:tcPr>
          <w:p w:rsidR="005E01E5" w:rsidRPr="00161BE4" w:rsidRDefault="005E01E5" w:rsidP="00B751FC">
            <w:pPr>
              <w:pStyle w:val="ListParagraph"/>
              <w:numPr>
                <w:ilvl w:val="0"/>
                <w:numId w:val="3"/>
              </w:numPr>
              <w:spacing w:line="216" w:lineRule="auto"/>
              <w:ind w:left="0"/>
            </w:pPr>
            <w:r w:rsidRPr="00161BE4">
              <w:t>2</w:t>
            </w:r>
          </w:p>
        </w:tc>
        <w:tc>
          <w:tcPr>
            <w:tcW w:w="2552" w:type="dxa"/>
          </w:tcPr>
          <w:p w:rsidR="005E01E5" w:rsidRPr="00161BE4" w:rsidRDefault="005E01E5" w:rsidP="00B751FC">
            <w:pPr>
              <w:spacing w:line="216" w:lineRule="auto"/>
              <w:jc w:val="both"/>
            </w:pPr>
            <w:r w:rsidRPr="00161BE4">
              <w:t>Значение менеджмента</w:t>
            </w:r>
          </w:p>
        </w:tc>
        <w:tc>
          <w:tcPr>
            <w:tcW w:w="1984" w:type="dxa"/>
          </w:tcPr>
          <w:p w:rsidR="005E01E5" w:rsidRPr="00161BE4" w:rsidRDefault="005E01E5" w:rsidP="004D6440">
            <w:pPr>
              <w:spacing w:line="216" w:lineRule="auto"/>
              <w:jc w:val="center"/>
              <w:rPr>
                <w:color w:val="FF0000"/>
              </w:rPr>
            </w:pPr>
            <w:r w:rsidRPr="000A22AF">
              <w:t>ОПК-1</w:t>
            </w:r>
          </w:p>
        </w:tc>
        <w:tc>
          <w:tcPr>
            <w:tcW w:w="4497" w:type="dxa"/>
          </w:tcPr>
          <w:p w:rsidR="005E01E5" w:rsidRPr="00161BE4" w:rsidRDefault="005E01E5" w:rsidP="00B751FC">
            <w:pPr>
              <w:pStyle w:val="ListParagraph"/>
              <w:spacing w:line="216" w:lineRule="auto"/>
              <w:ind w:left="0"/>
              <w:jc w:val="both"/>
            </w:pPr>
            <w:r w:rsidRPr="00161BE4">
              <w:t>Вопросы к занятию, ситуационные задачи, защита информационного проекта (презентации)</w:t>
            </w:r>
          </w:p>
        </w:tc>
      </w:tr>
      <w:tr w:rsidR="005E01E5" w:rsidRPr="00B751FC" w:rsidTr="004D6440">
        <w:tc>
          <w:tcPr>
            <w:tcW w:w="464" w:type="dxa"/>
          </w:tcPr>
          <w:p w:rsidR="005E01E5" w:rsidRPr="00161BE4" w:rsidRDefault="005E01E5" w:rsidP="00B751FC">
            <w:pPr>
              <w:pStyle w:val="ListParagraph"/>
              <w:numPr>
                <w:ilvl w:val="0"/>
                <w:numId w:val="3"/>
              </w:numPr>
              <w:spacing w:line="216" w:lineRule="auto"/>
              <w:ind w:left="0"/>
            </w:pPr>
            <w:r w:rsidRPr="00161BE4">
              <w:t>3</w:t>
            </w:r>
          </w:p>
        </w:tc>
        <w:tc>
          <w:tcPr>
            <w:tcW w:w="2552" w:type="dxa"/>
          </w:tcPr>
          <w:p w:rsidR="005E01E5" w:rsidRPr="00161BE4" w:rsidRDefault="005E01E5" w:rsidP="00B751FC">
            <w:pPr>
              <w:spacing w:line="216" w:lineRule="auto"/>
              <w:jc w:val="both"/>
            </w:pPr>
            <w:r w:rsidRPr="00161BE4">
              <w:t>Методологические основы управленческой науки</w:t>
            </w:r>
          </w:p>
        </w:tc>
        <w:tc>
          <w:tcPr>
            <w:tcW w:w="1984" w:type="dxa"/>
          </w:tcPr>
          <w:p w:rsidR="005E01E5" w:rsidRPr="000A22AF" w:rsidRDefault="005E01E5" w:rsidP="004D6440">
            <w:pPr>
              <w:shd w:val="clear" w:color="auto" w:fill="FFFFFF"/>
              <w:spacing w:line="216" w:lineRule="auto"/>
              <w:jc w:val="center"/>
              <w:rPr>
                <w:rStyle w:val="Strong"/>
                <w:b w:val="0"/>
                <w:bCs/>
              </w:rPr>
            </w:pPr>
            <w:r w:rsidRPr="000A22AF">
              <w:rPr>
                <w:rStyle w:val="Strong"/>
                <w:b w:val="0"/>
                <w:bCs/>
              </w:rPr>
              <w:t>ОПК-1, ПК-</w:t>
            </w:r>
            <w:r>
              <w:rPr>
                <w:rStyle w:val="Strong"/>
                <w:b w:val="0"/>
                <w:bCs/>
              </w:rPr>
              <w:t>1</w:t>
            </w:r>
          </w:p>
          <w:p w:rsidR="005E01E5" w:rsidRPr="00161BE4" w:rsidRDefault="005E01E5" w:rsidP="004D6440">
            <w:pPr>
              <w:spacing w:line="216" w:lineRule="auto"/>
              <w:jc w:val="center"/>
              <w:rPr>
                <w:color w:val="FF0000"/>
              </w:rPr>
            </w:pPr>
          </w:p>
        </w:tc>
        <w:tc>
          <w:tcPr>
            <w:tcW w:w="4497" w:type="dxa"/>
          </w:tcPr>
          <w:p w:rsidR="005E01E5" w:rsidRPr="00161BE4" w:rsidRDefault="005E01E5" w:rsidP="00B751FC">
            <w:pPr>
              <w:pStyle w:val="ListParagraph"/>
              <w:spacing w:line="216" w:lineRule="auto"/>
              <w:ind w:left="0"/>
              <w:jc w:val="both"/>
            </w:pPr>
            <w:r w:rsidRPr="00161BE4">
              <w:t>Вопросы к занятию, ситуационные задачи, практическое задание.</w:t>
            </w:r>
          </w:p>
        </w:tc>
      </w:tr>
      <w:tr w:rsidR="005E01E5" w:rsidRPr="00B751FC" w:rsidTr="004D6440">
        <w:tc>
          <w:tcPr>
            <w:tcW w:w="464" w:type="dxa"/>
          </w:tcPr>
          <w:p w:rsidR="005E01E5" w:rsidRPr="00161BE4" w:rsidRDefault="005E01E5" w:rsidP="00B751FC">
            <w:pPr>
              <w:pStyle w:val="ListParagraph"/>
              <w:numPr>
                <w:ilvl w:val="0"/>
                <w:numId w:val="3"/>
              </w:numPr>
              <w:spacing w:line="216" w:lineRule="auto"/>
              <w:ind w:left="0"/>
            </w:pPr>
            <w:r w:rsidRPr="00161BE4">
              <w:t>4</w:t>
            </w:r>
          </w:p>
        </w:tc>
        <w:tc>
          <w:tcPr>
            <w:tcW w:w="2552" w:type="dxa"/>
          </w:tcPr>
          <w:p w:rsidR="005E01E5" w:rsidRPr="00161BE4" w:rsidRDefault="005E01E5" w:rsidP="00B751FC">
            <w:pPr>
              <w:spacing w:line="216" w:lineRule="auto"/>
              <w:jc w:val="both"/>
            </w:pPr>
            <w:r w:rsidRPr="00161BE4">
              <w:t>Эволюция управленческой мысли</w:t>
            </w:r>
          </w:p>
        </w:tc>
        <w:tc>
          <w:tcPr>
            <w:tcW w:w="1984" w:type="dxa"/>
          </w:tcPr>
          <w:p w:rsidR="005E01E5" w:rsidRPr="00161BE4" w:rsidRDefault="005E01E5" w:rsidP="004D6440">
            <w:pPr>
              <w:spacing w:line="216" w:lineRule="auto"/>
              <w:jc w:val="center"/>
              <w:rPr>
                <w:color w:val="FF0000"/>
              </w:rPr>
            </w:pPr>
            <w:r w:rsidRPr="000A22AF">
              <w:t>ОПК-1, ПК-1</w:t>
            </w:r>
          </w:p>
        </w:tc>
        <w:tc>
          <w:tcPr>
            <w:tcW w:w="4497" w:type="dxa"/>
          </w:tcPr>
          <w:p w:rsidR="005E01E5" w:rsidRPr="00161BE4" w:rsidRDefault="005E01E5" w:rsidP="00B751FC">
            <w:pPr>
              <w:pStyle w:val="ListParagraph"/>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5E01E5" w:rsidRPr="00B751FC" w:rsidTr="004D6440">
        <w:tc>
          <w:tcPr>
            <w:tcW w:w="464" w:type="dxa"/>
          </w:tcPr>
          <w:p w:rsidR="005E01E5" w:rsidRPr="00161BE4" w:rsidRDefault="005E01E5" w:rsidP="00B751FC">
            <w:pPr>
              <w:pStyle w:val="ListParagraph"/>
              <w:numPr>
                <w:ilvl w:val="0"/>
                <w:numId w:val="3"/>
              </w:numPr>
              <w:spacing w:line="216" w:lineRule="auto"/>
              <w:ind w:left="0"/>
            </w:pPr>
            <w:r w:rsidRPr="00161BE4">
              <w:t>5</w:t>
            </w:r>
          </w:p>
        </w:tc>
        <w:tc>
          <w:tcPr>
            <w:tcW w:w="2552" w:type="dxa"/>
          </w:tcPr>
          <w:p w:rsidR="005E01E5" w:rsidRPr="00161BE4" w:rsidRDefault="005E01E5" w:rsidP="00B751FC">
            <w:pPr>
              <w:spacing w:line="216" w:lineRule="auto"/>
              <w:jc w:val="both"/>
            </w:pPr>
            <w:r w:rsidRPr="00161BE4">
              <w:t>Методы и функции управления</w:t>
            </w:r>
          </w:p>
        </w:tc>
        <w:tc>
          <w:tcPr>
            <w:tcW w:w="1984" w:type="dxa"/>
          </w:tcPr>
          <w:p w:rsidR="005E01E5" w:rsidRPr="00161BE4" w:rsidRDefault="005E01E5" w:rsidP="004D6440">
            <w:pPr>
              <w:spacing w:line="216" w:lineRule="auto"/>
              <w:jc w:val="center"/>
              <w:rPr>
                <w:color w:val="FF0000"/>
              </w:rPr>
            </w:pPr>
            <w:r>
              <w:t xml:space="preserve">ОПК-3, </w:t>
            </w:r>
            <w:r w:rsidRPr="00161BE4">
              <w:t>ПК-1</w:t>
            </w:r>
          </w:p>
        </w:tc>
        <w:tc>
          <w:tcPr>
            <w:tcW w:w="4497" w:type="dxa"/>
          </w:tcPr>
          <w:p w:rsidR="005E01E5" w:rsidRPr="00161BE4" w:rsidRDefault="005E01E5" w:rsidP="00B751FC">
            <w:pPr>
              <w:pStyle w:val="ListParagraph"/>
              <w:spacing w:line="216" w:lineRule="auto"/>
              <w:ind w:left="0"/>
              <w:jc w:val="both"/>
            </w:pPr>
            <w:r w:rsidRPr="00161BE4">
              <w:t>Вопросы к занятию, практические задания различной степени сложности, деловая игра.</w:t>
            </w:r>
          </w:p>
        </w:tc>
      </w:tr>
      <w:tr w:rsidR="005E01E5" w:rsidRPr="00B751FC" w:rsidTr="004D6440">
        <w:tc>
          <w:tcPr>
            <w:tcW w:w="464" w:type="dxa"/>
          </w:tcPr>
          <w:p w:rsidR="005E01E5" w:rsidRPr="00161BE4" w:rsidRDefault="005E01E5" w:rsidP="00B751FC">
            <w:pPr>
              <w:pStyle w:val="ListParagraph"/>
              <w:numPr>
                <w:ilvl w:val="0"/>
                <w:numId w:val="3"/>
              </w:numPr>
              <w:spacing w:line="216" w:lineRule="auto"/>
              <w:ind w:left="0"/>
            </w:pPr>
            <w:r w:rsidRPr="00161BE4">
              <w:t>6</w:t>
            </w:r>
          </w:p>
        </w:tc>
        <w:tc>
          <w:tcPr>
            <w:tcW w:w="2552" w:type="dxa"/>
          </w:tcPr>
          <w:p w:rsidR="005E01E5" w:rsidRPr="00161BE4" w:rsidRDefault="005E01E5" w:rsidP="00B751FC">
            <w:pPr>
              <w:spacing w:line="216" w:lineRule="auto"/>
              <w:jc w:val="both"/>
            </w:pPr>
            <w:r w:rsidRPr="00161BE4">
              <w:t>Процесс управления</w:t>
            </w:r>
          </w:p>
        </w:tc>
        <w:tc>
          <w:tcPr>
            <w:tcW w:w="1984" w:type="dxa"/>
          </w:tcPr>
          <w:p w:rsidR="005E01E5" w:rsidRPr="00161BE4" w:rsidRDefault="005E01E5" w:rsidP="004D6440">
            <w:pPr>
              <w:spacing w:line="216" w:lineRule="auto"/>
              <w:jc w:val="center"/>
              <w:rPr>
                <w:color w:val="FF0000"/>
              </w:rPr>
            </w:pPr>
            <w:r w:rsidRPr="000A22AF">
              <w:t>ОПК-1, ОПК-3, ПК-3</w:t>
            </w:r>
          </w:p>
        </w:tc>
        <w:tc>
          <w:tcPr>
            <w:tcW w:w="4497" w:type="dxa"/>
          </w:tcPr>
          <w:p w:rsidR="005E01E5" w:rsidRPr="00161BE4" w:rsidRDefault="005E01E5" w:rsidP="00B751FC">
            <w:pPr>
              <w:pStyle w:val="ListParagraph"/>
              <w:spacing w:line="216" w:lineRule="auto"/>
              <w:ind w:left="0"/>
              <w:jc w:val="both"/>
            </w:pPr>
            <w:r w:rsidRPr="00161BE4">
              <w:t>Вопросы к занятию, подготовка и защита информационного проекта (презентации)</w:t>
            </w:r>
          </w:p>
        </w:tc>
      </w:tr>
      <w:tr w:rsidR="005E01E5" w:rsidRPr="00B751FC" w:rsidTr="004D6440">
        <w:tc>
          <w:tcPr>
            <w:tcW w:w="464" w:type="dxa"/>
          </w:tcPr>
          <w:p w:rsidR="005E01E5" w:rsidRPr="00161BE4" w:rsidRDefault="005E01E5" w:rsidP="00B751FC">
            <w:pPr>
              <w:pStyle w:val="ListParagraph"/>
              <w:numPr>
                <w:ilvl w:val="0"/>
                <w:numId w:val="3"/>
              </w:numPr>
              <w:spacing w:line="216" w:lineRule="auto"/>
              <w:ind w:left="0"/>
            </w:pPr>
            <w:r w:rsidRPr="00161BE4">
              <w:t>7</w:t>
            </w:r>
          </w:p>
        </w:tc>
        <w:tc>
          <w:tcPr>
            <w:tcW w:w="2552" w:type="dxa"/>
          </w:tcPr>
          <w:p w:rsidR="005E01E5" w:rsidRPr="00161BE4" w:rsidRDefault="005E01E5" w:rsidP="00B751FC">
            <w:pPr>
              <w:spacing w:line="216" w:lineRule="auto"/>
              <w:jc w:val="both"/>
            </w:pPr>
            <w:r w:rsidRPr="00161BE4">
              <w:t>Организация как объект управления</w:t>
            </w:r>
          </w:p>
        </w:tc>
        <w:tc>
          <w:tcPr>
            <w:tcW w:w="1984" w:type="dxa"/>
          </w:tcPr>
          <w:p w:rsidR="005E01E5" w:rsidRPr="000A22AF" w:rsidRDefault="005E01E5" w:rsidP="004D6440">
            <w:pPr>
              <w:spacing w:line="216" w:lineRule="auto"/>
              <w:jc w:val="center"/>
            </w:pPr>
            <w:r w:rsidRPr="000A22AF">
              <w:t>ОПК-3, ПК-1</w:t>
            </w:r>
          </w:p>
          <w:p w:rsidR="005E01E5" w:rsidRPr="00161BE4" w:rsidRDefault="005E01E5" w:rsidP="004D6440">
            <w:pPr>
              <w:spacing w:line="216" w:lineRule="auto"/>
              <w:jc w:val="center"/>
              <w:rPr>
                <w:color w:val="FF0000"/>
              </w:rPr>
            </w:pPr>
          </w:p>
        </w:tc>
        <w:tc>
          <w:tcPr>
            <w:tcW w:w="4497" w:type="dxa"/>
          </w:tcPr>
          <w:p w:rsidR="005E01E5" w:rsidRPr="00161BE4" w:rsidRDefault="005E01E5" w:rsidP="00B751FC">
            <w:pPr>
              <w:pStyle w:val="ListParagraph"/>
              <w:spacing w:line="216" w:lineRule="auto"/>
              <w:ind w:left="0"/>
              <w:jc w:val="both"/>
            </w:pPr>
            <w:r w:rsidRPr="00161BE4">
              <w:t>Вопросы к занятию, подготовка и защита информационного проекта (презентации)</w:t>
            </w:r>
          </w:p>
        </w:tc>
      </w:tr>
      <w:tr w:rsidR="005E01E5" w:rsidRPr="00B751FC" w:rsidTr="004D6440">
        <w:tc>
          <w:tcPr>
            <w:tcW w:w="464" w:type="dxa"/>
          </w:tcPr>
          <w:p w:rsidR="005E01E5" w:rsidRPr="00161BE4" w:rsidRDefault="005E01E5" w:rsidP="00B751FC">
            <w:pPr>
              <w:pStyle w:val="ListParagraph"/>
              <w:numPr>
                <w:ilvl w:val="0"/>
                <w:numId w:val="3"/>
              </w:numPr>
              <w:spacing w:line="216" w:lineRule="auto"/>
              <w:ind w:left="0"/>
            </w:pPr>
            <w:r w:rsidRPr="00161BE4">
              <w:t>8</w:t>
            </w:r>
          </w:p>
        </w:tc>
        <w:tc>
          <w:tcPr>
            <w:tcW w:w="2552" w:type="dxa"/>
          </w:tcPr>
          <w:p w:rsidR="005E01E5" w:rsidRPr="00161BE4" w:rsidRDefault="005E01E5" w:rsidP="00B751FC">
            <w:pPr>
              <w:spacing w:line="216" w:lineRule="auto"/>
              <w:jc w:val="both"/>
            </w:pPr>
            <w:r w:rsidRPr="00161BE4">
              <w:t>Структура организации</w:t>
            </w:r>
          </w:p>
        </w:tc>
        <w:tc>
          <w:tcPr>
            <w:tcW w:w="1984" w:type="dxa"/>
          </w:tcPr>
          <w:p w:rsidR="005E01E5" w:rsidRPr="000A22AF" w:rsidRDefault="005E01E5" w:rsidP="004D6440">
            <w:pPr>
              <w:spacing w:line="216" w:lineRule="auto"/>
              <w:jc w:val="center"/>
            </w:pPr>
            <w:r w:rsidRPr="000A22AF">
              <w:t>ОПК-1, ПК-1</w:t>
            </w:r>
          </w:p>
          <w:p w:rsidR="005E01E5" w:rsidRPr="00161BE4" w:rsidRDefault="005E01E5" w:rsidP="004D6440">
            <w:pPr>
              <w:spacing w:line="216" w:lineRule="auto"/>
              <w:jc w:val="center"/>
              <w:rPr>
                <w:color w:val="FF0000"/>
              </w:rPr>
            </w:pPr>
          </w:p>
        </w:tc>
        <w:tc>
          <w:tcPr>
            <w:tcW w:w="4497" w:type="dxa"/>
          </w:tcPr>
          <w:p w:rsidR="005E01E5" w:rsidRPr="00161BE4" w:rsidRDefault="005E01E5" w:rsidP="00B751FC">
            <w:pPr>
              <w:pStyle w:val="ListParagraph"/>
              <w:spacing w:line="216" w:lineRule="auto"/>
              <w:ind w:left="0"/>
              <w:jc w:val="both"/>
            </w:pPr>
            <w:r w:rsidRPr="00161BE4">
              <w:t>Вопросы к занятию, практические задания различной степени сложности</w:t>
            </w:r>
          </w:p>
        </w:tc>
      </w:tr>
      <w:tr w:rsidR="005E01E5" w:rsidRPr="00B751FC" w:rsidTr="004D6440">
        <w:tc>
          <w:tcPr>
            <w:tcW w:w="464" w:type="dxa"/>
          </w:tcPr>
          <w:p w:rsidR="005E01E5" w:rsidRPr="00161BE4" w:rsidRDefault="005E01E5" w:rsidP="00B751FC">
            <w:pPr>
              <w:pStyle w:val="ListParagraph"/>
              <w:numPr>
                <w:ilvl w:val="0"/>
                <w:numId w:val="3"/>
              </w:numPr>
              <w:spacing w:line="216" w:lineRule="auto"/>
              <w:ind w:left="0"/>
            </w:pPr>
            <w:r w:rsidRPr="00161BE4">
              <w:t>9</w:t>
            </w:r>
          </w:p>
        </w:tc>
        <w:tc>
          <w:tcPr>
            <w:tcW w:w="2552" w:type="dxa"/>
          </w:tcPr>
          <w:p w:rsidR="005E01E5" w:rsidRPr="00161BE4" w:rsidRDefault="005E01E5" w:rsidP="00B751FC">
            <w:pPr>
              <w:spacing w:line="216" w:lineRule="auto"/>
              <w:jc w:val="both"/>
            </w:pPr>
            <w:r w:rsidRPr="00161BE4">
              <w:t>Организационная культура</w:t>
            </w:r>
          </w:p>
        </w:tc>
        <w:tc>
          <w:tcPr>
            <w:tcW w:w="1984" w:type="dxa"/>
          </w:tcPr>
          <w:p w:rsidR="005E01E5" w:rsidRPr="000A22AF" w:rsidRDefault="005E01E5" w:rsidP="004D6440">
            <w:pPr>
              <w:spacing w:line="216" w:lineRule="auto"/>
              <w:jc w:val="center"/>
            </w:pPr>
            <w:r w:rsidRPr="000A22AF">
              <w:t>ОПК-1, ПК-1</w:t>
            </w:r>
          </w:p>
          <w:p w:rsidR="005E01E5" w:rsidRPr="00161BE4" w:rsidRDefault="005E01E5" w:rsidP="004D6440">
            <w:pPr>
              <w:spacing w:line="216" w:lineRule="auto"/>
              <w:jc w:val="center"/>
              <w:rPr>
                <w:color w:val="FF0000"/>
              </w:rPr>
            </w:pPr>
          </w:p>
        </w:tc>
        <w:tc>
          <w:tcPr>
            <w:tcW w:w="4497" w:type="dxa"/>
          </w:tcPr>
          <w:p w:rsidR="005E01E5" w:rsidRPr="00161BE4" w:rsidRDefault="005E01E5" w:rsidP="00B751FC">
            <w:pPr>
              <w:pStyle w:val="ListParagraph"/>
              <w:spacing w:line="216" w:lineRule="auto"/>
              <w:ind w:left="0"/>
              <w:jc w:val="both"/>
            </w:pPr>
            <w:r w:rsidRPr="00161BE4">
              <w:t>Вопросы к занятию, практические задания различной степени сложности, задачи</w:t>
            </w:r>
          </w:p>
        </w:tc>
      </w:tr>
      <w:tr w:rsidR="005E01E5" w:rsidRPr="00B751FC" w:rsidTr="004D6440">
        <w:tc>
          <w:tcPr>
            <w:tcW w:w="464" w:type="dxa"/>
          </w:tcPr>
          <w:p w:rsidR="005E01E5" w:rsidRPr="00161BE4" w:rsidRDefault="005E01E5" w:rsidP="00B751FC">
            <w:pPr>
              <w:pStyle w:val="ListParagraph"/>
              <w:spacing w:line="216" w:lineRule="auto"/>
              <w:ind w:left="0"/>
            </w:pPr>
            <w:r w:rsidRPr="00161BE4">
              <w:t>10</w:t>
            </w:r>
          </w:p>
        </w:tc>
        <w:tc>
          <w:tcPr>
            <w:tcW w:w="2552" w:type="dxa"/>
          </w:tcPr>
          <w:p w:rsidR="005E01E5" w:rsidRPr="00161BE4" w:rsidRDefault="005E01E5" w:rsidP="00B751FC">
            <w:pPr>
              <w:shd w:val="clear" w:color="auto" w:fill="FFFFFF"/>
              <w:spacing w:line="216" w:lineRule="auto"/>
              <w:rPr>
                <w:rStyle w:val="Strong"/>
                <w:b w:val="0"/>
              </w:rPr>
            </w:pPr>
            <w:r w:rsidRPr="00161BE4">
              <w:t>Сущность управленческого решения, процесс и методы принятия управленческих решений</w:t>
            </w:r>
          </w:p>
        </w:tc>
        <w:tc>
          <w:tcPr>
            <w:tcW w:w="1984" w:type="dxa"/>
          </w:tcPr>
          <w:p w:rsidR="005E01E5" w:rsidRPr="000A22AF" w:rsidRDefault="005E01E5" w:rsidP="004D6440">
            <w:pPr>
              <w:spacing w:line="216" w:lineRule="auto"/>
              <w:jc w:val="center"/>
            </w:pPr>
            <w:r w:rsidRPr="000A22AF">
              <w:t>ОПК-3, ПК-3</w:t>
            </w:r>
          </w:p>
          <w:p w:rsidR="005E01E5" w:rsidRPr="00161BE4" w:rsidRDefault="005E01E5" w:rsidP="004D6440">
            <w:pPr>
              <w:spacing w:line="216" w:lineRule="auto"/>
              <w:jc w:val="center"/>
              <w:rPr>
                <w:color w:val="FF0000"/>
              </w:rPr>
            </w:pPr>
          </w:p>
        </w:tc>
        <w:tc>
          <w:tcPr>
            <w:tcW w:w="4497" w:type="dxa"/>
          </w:tcPr>
          <w:p w:rsidR="005E01E5" w:rsidRPr="00161BE4" w:rsidRDefault="005E01E5" w:rsidP="00B751FC">
            <w:pPr>
              <w:pStyle w:val="ListParagraph"/>
              <w:spacing w:line="216" w:lineRule="auto"/>
              <w:ind w:left="0"/>
              <w:jc w:val="both"/>
            </w:pPr>
            <w:r w:rsidRPr="00161BE4">
              <w:t>Вопросы к занятию, практические задания различной степени сложности, задачи</w:t>
            </w:r>
          </w:p>
        </w:tc>
      </w:tr>
      <w:tr w:rsidR="005E01E5" w:rsidRPr="00B751FC" w:rsidTr="004D6440">
        <w:tc>
          <w:tcPr>
            <w:tcW w:w="464" w:type="dxa"/>
          </w:tcPr>
          <w:p w:rsidR="005E01E5" w:rsidRPr="00161BE4" w:rsidRDefault="005E01E5" w:rsidP="00B751FC">
            <w:pPr>
              <w:pStyle w:val="ListParagraph"/>
              <w:spacing w:line="216" w:lineRule="auto"/>
              <w:ind w:left="0"/>
            </w:pPr>
            <w:r w:rsidRPr="00161BE4">
              <w:t>11</w:t>
            </w:r>
          </w:p>
        </w:tc>
        <w:tc>
          <w:tcPr>
            <w:tcW w:w="2552" w:type="dxa"/>
          </w:tcPr>
          <w:p w:rsidR="005E01E5" w:rsidRPr="00161BE4" w:rsidRDefault="005E01E5" w:rsidP="00B751FC">
            <w:pPr>
              <w:snapToGrid w:val="0"/>
              <w:spacing w:line="216" w:lineRule="auto"/>
              <w:rPr>
                <w:lang w:eastAsia="ar-SA"/>
              </w:rPr>
            </w:pPr>
            <w:r w:rsidRPr="00161BE4">
              <w:rPr>
                <w:lang w:eastAsia="ar-SA"/>
              </w:rPr>
              <w:t xml:space="preserve">Стратегический менеджмент </w:t>
            </w:r>
          </w:p>
        </w:tc>
        <w:tc>
          <w:tcPr>
            <w:tcW w:w="1984" w:type="dxa"/>
          </w:tcPr>
          <w:p w:rsidR="005E01E5" w:rsidRPr="000A22AF" w:rsidRDefault="005E01E5" w:rsidP="004D6440">
            <w:pPr>
              <w:spacing w:line="216" w:lineRule="auto"/>
              <w:jc w:val="center"/>
            </w:pPr>
            <w:r w:rsidRPr="000A22AF">
              <w:t>ОПК-3, ПК-3</w:t>
            </w:r>
          </w:p>
          <w:p w:rsidR="005E01E5" w:rsidRPr="00161BE4" w:rsidRDefault="005E01E5" w:rsidP="004D6440">
            <w:pPr>
              <w:spacing w:line="216" w:lineRule="auto"/>
              <w:jc w:val="center"/>
              <w:rPr>
                <w:color w:val="FF0000"/>
              </w:rPr>
            </w:pPr>
          </w:p>
        </w:tc>
        <w:tc>
          <w:tcPr>
            <w:tcW w:w="4497" w:type="dxa"/>
          </w:tcPr>
          <w:p w:rsidR="005E01E5" w:rsidRPr="00161BE4" w:rsidRDefault="005E01E5" w:rsidP="00B751FC">
            <w:pPr>
              <w:pStyle w:val="ListParagraph"/>
              <w:spacing w:line="216" w:lineRule="auto"/>
              <w:ind w:left="0"/>
              <w:jc w:val="both"/>
            </w:pPr>
            <w:r w:rsidRPr="00161BE4">
              <w:t>Вопросы к занятию, практические задания различной степени сложности</w:t>
            </w:r>
          </w:p>
        </w:tc>
      </w:tr>
      <w:tr w:rsidR="005E01E5" w:rsidRPr="00B751FC" w:rsidTr="004D6440">
        <w:tc>
          <w:tcPr>
            <w:tcW w:w="464" w:type="dxa"/>
          </w:tcPr>
          <w:p w:rsidR="005E01E5" w:rsidRPr="00161BE4" w:rsidRDefault="005E01E5" w:rsidP="00B751FC">
            <w:pPr>
              <w:spacing w:line="216" w:lineRule="auto"/>
            </w:pPr>
            <w:r w:rsidRPr="00161BE4">
              <w:t>12</w:t>
            </w:r>
          </w:p>
        </w:tc>
        <w:tc>
          <w:tcPr>
            <w:tcW w:w="2552" w:type="dxa"/>
          </w:tcPr>
          <w:p w:rsidR="005E01E5" w:rsidRPr="00161BE4" w:rsidRDefault="005E01E5" w:rsidP="00B751FC">
            <w:pPr>
              <w:spacing w:line="216" w:lineRule="auto"/>
              <w:jc w:val="both"/>
            </w:pPr>
            <w:r w:rsidRPr="00161BE4">
              <w:t>Основы управления рисками</w:t>
            </w:r>
          </w:p>
        </w:tc>
        <w:tc>
          <w:tcPr>
            <w:tcW w:w="1984" w:type="dxa"/>
          </w:tcPr>
          <w:p w:rsidR="005E01E5" w:rsidRPr="00161BE4" w:rsidRDefault="005E01E5" w:rsidP="004D6440">
            <w:pPr>
              <w:spacing w:line="216" w:lineRule="auto"/>
              <w:jc w:val="center"/>
              <w:rPr>
                <w:color w:val="FF0000"/>
              </w:rPr>
            </w:pPr>
            <w:r w:rsidRPr="000A22AF">
              <w:rPr>
                <w:lang w:eastAsia="ar-SA"/>
              </w:rPr>
              <w:t>ОПК-1, ОПК-3</w:t>
            </w:r>
          </w:p>
        </w:tc>
        <w:tc>
          <w:tcPr>
            <w:tcW w:w="4497" w:type="dxa"/>
          </w:tcPr>
          <w:p w:rsidR="005E01E5" w:rsidRPr="00161BE4" w:rsidRDefault="005E01E5" w:rsidP="00B751FC">
            <w:pPr>
              <w:pStyle w:val="ListParagraph"/>
              <w:spacing w:line="216" w:lineRule="auto"/>
              <w:ind w:left="0"/>
              <w:jc w:val="both"/>
            </w:pPr>
            <w:r w:rsidRPr="00161BE4">
              <w:t>Вопросы к занятию, деловая игра</w:t>
            </w:r>
          </w:p>
        </w:tc>
      </w:tr>
      <w:tr w:rsidR="005E01E5" w:rsidRPr="00B751FC" w:rsidTr="004D6440">
        <w:tc>
          <w:tcPr>
            <w:tcW w:w="464" w:type="dxa"/>
          </w:tcPr>
          <w:p w:rsidR="005E01E5" w:rsidRPr="00161BE4" w:rsidRDefault="005E01E5" w:rsidP="00B751FC">
            <w:pPr>
              <w:spacing w:line="216" w:lineRule="auto"/>
            </w:pPr>
            <w:r w:rsidRPr="00161BE4">
              <w:t>13</w:t>
            </w:r>
          </w:p>
        </w:tc>
        <w:tc>
          <w:tcPr>
            <w:tcW w:w="2552" w:type="dxa"/>
          </w:tcPr>
          <w:p w:rsidR="005E01E5" w:rsidRPr="00161BE4" w:rsidRDefault="005E01E5" w:rsidP="00B751FC">
            <w:pPr>
              <w:spacing w:line="216" w:lineRule="auto"/>
              <w:jc w:val="both"/>
            </w:pPr>
            <w:r w:rsidRPr="00161BE4">
              <w:t>Управление как процесс коммуникаций</w:t>
            </w:r>
          </w:p>
        </w:tc>
        <w:tc>
          <w:tcPr>
            <w:tcW w:w="1984" w:type="dxa"/>
          </w:tcPr>
          <w:p w:rsidR="005E01E5" w:rsidRPr="000A22AF" w:rsidRDefault="005E01E5" w:rsidP="004D6440">
            <w:pPr>
              <w:spacing w:line="216" w:lineRule="auto"/>
              <w:jc w:val="center"/>
            </w:pPr>
            <w:r w:rsidRPr="000A22AF">
              <w:t>ОПК-1, ПК-1</w:t>
            </w:r>
          </w:p>
          <w:p w:rsidR="005E01E5" w:rsidRPr="00161BE4" w:rsidRDefault="005E01E5" w:rsidP="004D6440">
            <w:pPr>
              <w:spacing w:line="216" w:lineRule="auto"/>
              <w:jc w:val="center"/>
              <w:rPr>
                <w:color w:val="FF0000"/>
              </w:rPr>
            </w:pPr>
          </w:p>
        </w:tc>
        <w:tc>
          <w:tcPr>
            <w:tcW w:w="4497" w:type="dxa"/>
          </w:tcPr>
          <w:p w:rsidR="005E01E5" w:rsidRPr="00161BE4" w:rsidRDefault="005E01E5" w:rsidP="00B751FC">
            <w:pPr>
              <w:pStyle w:val="ListParagraph"/>
              <w:spacing w:line="216" w:lineRule="auto"/>
              <w:ind w:left="0"/>
              <w:jc w:val="both"/>
            </w:pPr>
            <w:r w:rsidRPr="00161BE4">
              <w:t>Вопросы к занятию, творческие задания, проблемные ситуации</w:t>
            </w:r>
          </w:p>
        </w:tc>
      </w:tr>
      <w:tr w:rsidR="005E01E5" w:rsidRPr="00B751FC" w:rsidTr="004D6440">
        <w:tc>
          <w:tcPr>
            <w:tcW w:w="464" w:type="dxa"/>
          </w:tcPr>
          <w:p w:rsidR="005E01E5" w:rsidRPr="00161BE4" w:rsidRDefault="005E01E5" w:rsidP="00B751FC">
            <w:pPr>
              <w:spacing w:line="216" w:lineRule="auto"/>
            </w:pPr>
            <w:r w:rsidRPr="00161BE4">
              <w:t>14</w:t>
            </w:r>
          </w:p>
        </w:tc>
        <w:tc>
          <w:tcPr>
            <w:tcW w:w="2552" w:type="dxa"/>
          </w:tcPr>
          <w:p w:rsidR="005E01E5" w:rsidRPr="00161BE4" w:rsidRDefault="005E01E5" w:rsidP="00B751FC">
            <w:pPr>
              <w:spacing w:line="216" w:lineRule="auto"/>
              <w:jc w:val="both"/>
            </w:pPr>
            <w:r w:rsidRPr="00161BE4">
              <w:t>Групповая динамика</w:t>
            </w:r>
          </w:p>
        </w:tc>
        <w:tc>
          <w:tcPr>
            <w:tcW w:w="1984" w:type="dxa"/>
          </w:tcPr>
          <w:p w:rsidR="005E01E5" w:rsidRPr="00161BE4" w:rsidRDefault="005E01E5" w:rsidP="004D6440">
            <w:pPr>
              <w:spacing w:line="216" w:lineRule="auto"/>
              <w:jc w:val="center"/>
              <w:rPr>
                <w:color w:val="FF0000"/>
              </w:rPr>
            </w:pPr>
            <w:r w:rsidRPr="000A22AF">
              <w:rPr>
                <w:lang w:eastAsia="ar-SA"/>
              </w:rPr>
              <w:t>ОПК-1, ПК-1</w:t>
            </w:r>
          </w:p>
        </w:tc>
        <w:tc>
          <w:tcPr>
            <w:tcW w:w="4497" w:type="dxa"/>
          </w:tcPr>
          <w:p w:rsidR="005E01E5" w:rsidRPr="00161BE4" w:rsidRDefault="005E01E5" w:rsidP="00B751FC">
            <w:pPr>
              <w:pStyle w:val="ListParagraph"/>
              <w:spacing w:line="216" w:lineRule="auto"/>
              <w:ind w:left="0"/>
              <w:jc w:val="both"/>
            </w:pPr>
            <w:r w:rsidRPr="00161BE4">
              <w:t>Вопросы к занятию, практические задания, задачи</w:t>
            </w:r>
          </w:p>
        </w:tc>
      </w:tr>
      <w:tr w:rsidR="005E01E5" w:rsidRPr="00B751FC" w:rsidTr="004D6440">
        <w:tc>
          <w:tcPr>
            <w:tcW w:w="464" w:type="dxa"/>
          </w:tcPr>
          <w:p w:rsidR="005E01E5" w:rsidRPr="00161BE4" w:rsidRDefault="005E01E5" w:rsidP="00B751FC">
            <w:pPr>
              <w:spacing w:line="216" w:lineRule="auto"/>
            </w:pPr>
            <w:r>
              <w:t>15</w:t>
            </w:r>
          </w:p>
        </w:tc>
        <w:tc>
          <w:tcPr>
            <w:tcW w:w="2552" w:type="dxa"/>
          </w:tcPr>
          <w:p w:rsidR="005E01E5" w:rsidRPr="00161BE4" w:rsidRDefault="005E01E5" w:rsidP="00B751FC">
            <w:pPr>
              <w:spacing w:line="216" w:lineRule="auto"/>
              <w:jc w:val="both"/>
            </w:pPr>
            <w:r w:rsidRPr="00161BE4">
              <w:t>Управление персоналом</w:t>
            </w:r>
          </w:p>
        </w:tc>
        <w:tc>
          <w:tcPr>
            <w:tcW w:w="1984" w:type="dxa"/>
          </w:tcPr>
          <w:p w:rsidR="005E01E5" w:rsidRPr="00161BE4" w:rsidRDefault="005E01E5" w:rsidP="004D6440">
            <w:pPr>
              <w:spacing w:line="216" w:lineRule="auto"/>
              <w:jc w:val="center"/>
              <w:rPr>
                <w:color w:val="FF0000"/>
                <w:lang w:eastAsia="ar-SA"/>
              </w:rPr>
            </w:pPr>
            <w:r w:rsidRPr="000A22AF">
              <w:rPr>
                <w:lang w:eastAsia="ar-SA"/>
              </w:rPr>
              <w:t>ОПК-3,ПК-1</w:t>
            </w:r>
          </w:p>
        </w:tc>
        <w:tc>
          <w:tcPr>
            <w:tcW w:w="4497" w:type="dxa"/>
          </w:tcPr>
          <w:p w:rsidR="005E01E5" w:rsidRPr="00161BE4" w:rsidRDefault="005E01E5" w:rsidP="00B751FC">
            <w:pPr>
              <w:pStyle w:val="ListParagraph"/>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5E01E5" w:rsidRPr="00B751FC" w:rsidTr="004D6440">
        <w:tc>
          <w:tcPr>
            <w:tcW w:w="464" w:type="dxa"/>
          </w:tcPr>
          <w:p w:rsidR="005E01E5" w:rsidRPr="00161BE4" w:rsidRDefault="005E01E5" w:rsidP="00B751FC">
            <w:pPr>
              <w:spacing w:line="216" w:lineRule="auto"/>
            </w:pPr>
            <w:r>
              <w:t>16</w:t>
            </w:r>
          </w:p>
        </w:tc>
        <w:tc>
          <w:tcPr>
            <w:tcW w:w="2552" w:type="dxa"/>
          </w:tcPr>
          <w:p w:rsidR="005E01E5" w:rsidRPr="00161BE4" w:rsidRDefault="005E01E5" w:rsidP="00B751FC">
            <w:pPr>
              <w:spacing w:line="216" w:lineRule="auto"/>
              <w:jc w:val="both"/>
            </w:pPr>
            <w:r w:rsidRPr="00161BE4">
              <w:t>Внутриорганизационные конфликты</w:t>
            </w:r>
          </w:p>
        </w:tc>
        <w:tc>
          <w:tcPr>
            <w:tcW w:w="1984" w:type="dxa"/>
          </w:tcPr>
          <w:p w:rsidR="005E01E5" w:rsidRPr="000A22AF" w:rsidRDefault="005E01E5" w:rsidP="004D6440">
            <w:pPr>
              <w:spacing w:line="216" w:lineRule="auto"/>
              <w:jc w:val="center"/>
              <w:rPr>
                <w:lang w:eastAsia="ar-SA"/>
              </w:rPr>
            </w:pPr>
            <w:r w:rsidRPr="000A22AF">
              <w:rPr>
                <w:lang w:eastAsia="ar-SA"/>
              </w:rPr>
              <w:t>ПК-1</w:t>
            </w:r>
          </w:p>
        </w:tc>
        <w:tc>
          <w:tcPr>
            <w:tcW w:w="4497" w:type="dxa"/>
          </w:tcPr>
          <w:p w:rsidR="005E01E5" w:rsidRPr="00161BE4" w:rsidRDefault="005E01E5" w:rsidP="00B751FC">
            <w:pPr>
              <w:pStyle w:val="ListParagraph"/>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5E01E5" w:rsidRPr="00B751FC" w:rsidTr="004D6440">
        <w:tc>
          <w:tcPr>
            <w:tcW w:w="464" w:type="dxa"/>
          </w:tcPr>
          <w:p w:rsidR="005E01E5" w:rsidRPr="00161BE4" w:rsidRDefault="005E01E5" w:rsidP="00B751FC">
            <w:pPr>
              <w:spacing w:line="216" w:lineRule="auto"/>
            </w:pPr>
            <w:r>
              <w:t>17</w:t>
            </w:r>
          </w:p>
        </w:tc>
        <w:tc>
          <w:tcPr>
            <w:tcW w:w="2552" w:type="dxa"/>
          </w:tcPr>
          <w:p w:rsidR="005E01E5" w:rsidRPr="00161BE4" w:rsidRDefault="005E01E5" w:rsidP="00B751FC">
            <w:pPr>
              <w:spacing w:line="216" w:lineRule="auto"/>
              <w:jc w:val="both"/>
            </w:pPr>
            <w:r w:rsidRPr="00161BE4">
              <w:t>Руководство и лидерство</w:t>
            </w:r>
          </w:p>
        </w:tc>
        <w:tc>
          <w:tcPr>
            <w:tcW w:w="1984" w:type="dxa"/>
          </w:tcPr>
          <w:p w:rsidR="005E01E5" w:rsidRPr="000A22AF" w:rsidRDefault="005E01E5" w:rsidP="004D6440">
            <w:pPr>
              <w:spacing w:line="216" w:lineRule="auto"/>
              <w:jc w:val="center"/>
              <w:rPr>
                <w:lang w:eastAsia="ar-SA"/>
              </w:rPr>
            </w:pPr>
            <w:r w:rsidRPr="000A22AF">
              <w:rPr>
                <w:lang w:eastAsia="ar-SA"/>
              </w:rPr>
              <w:t>ОПК-</w:t>
            </w:r>
            <w:r>
              <w:rPr>
                <w:lang w:eastAsia="ar-SA"/>
              </w:rPr>
              <w:t>3</w:t>
            </w:r>
            <w:r w:rsidRPr="000A22AF">
              <w:rPr>
                <w:lang w:eastAsia="ar-SA"/>
              </w:rPr>
              <w:t>, ПК-3</w:t>
            </w:r>
          </w:p>
        </w:tc>
        <w:tc>
          <w:tcPr>
            <w:tcW w:w="4497" w:type="dxa"/>
          </w:tcPr>
          <w:p w:rsidR="005E01E5" w:rsidRPr="00161BE4" w:rsidRDefault="005E01E5" w:rsidP="00B751FC">
            <w:pPr>
              <w:pStyle w:val="ListParagraph"/>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5E01E5" w:rsidRPr="00B751FC" w:rsidTr="004D6440">
        <w:tc>
          <w:tcPr>
            <w:tcW w:w="464" w:type="dxa"/>
          </w:tcPr>
          <w:p w:rsidR="005E01E5" w:rsidRPr="00161BE4" w:rsidRDefault="005E01E5" w:rsidP="00B751FC">
            <w:pPr>
              <w:spacing w:line="216" w:lineRule="auto"/>
            </w:pPr>
            <w:r>
              <w:t>18</w:t>
            </w:r>
          </w:p>
        </w:tc>
        <w:tc>
          <w:tcPr>
            <w:tcW w:w="2552" w:type="dxa"/>
          </w:tcPr>
          <w:p w:rsidR="005E01E5" w:rsidRPr="00161BE4" w:rsidRDefault="005E01E5" w:rsidP="00B751FC">
            <w:pPr>
              <w:spacing w:line="216" w:lineRule="auto"/>
              <w:jc w:val="both"/>
            </w:pPr>
            <w:r w:rsidRPr="00161BE4">
              <w:t>Национальные модели менеджмента</w:t>
            </w:r>
          </w:p>
        </w:tc>
        <w:tc>
          <w:tcPr>
            <w:tcW w:w="1984" w:type="dxa"/>
          </w:tcPr>
          <w:p w:rsidR="005E01E5" w:rsidRPr="001E554E" w:rsidRDefault="005E01E5" w:rsidP="004D6440">
            <w:pPr>
              <w:spacing w:line="216" w:lineRule="auto"/>
              <w:jc w:val="center"/>
              <w:rPr>
                <w:lang w:eastAsia="ar-SA"/>
              </w:rPr>
            </w:pPr>
            <w:r w:rsidRPr="001E554E">
              <w:rPr>
                <w:lang w:eastAsia="ar-SA"/>
              </w:rPr>
              <w:t>ОПК-3, ПК-3</w:t>
            </w:r>
          </w:p>
        </w:tc>
        <w:tc>
          <w:tcPr>
            <w:tcW w:w="4497" w:type="dxa"/>
          </w:tcPr>
          <w:p w:rsidR="005E01E5" w:rsidRPr="00161BE4" w:rsidRDefault="005E01E5" w:rsidP="00B751FC">
            <w:pPr>
              <w:pStyle w:val="ListParagraph"/>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5E01E5" w:rsidRPr="00B751FC" w:rsidTr="004D6440">
        <w:tc>
          <w:tcPr>
            <w:tcW w:w="464" w:type="dxa"/>
          </w:tcPr>
          <w:p w:rsidR="005E01E5" w:rsidRPr="00161BE4" w:rsidRDefault="005E01E5" w:rsidP="00B751FC">
            <w:pPr>
              <w:spacing w:line="216" w:lineRule="auto"/>
            </w:pPr>
            <w:r>
              <w:t>19</w:t>
            </w:r>
          </w:p>
        </w:tc>
        <w:tc>
          <w:tcPr>
            <w:tcW w:w="2552" w:type="dxa"/>
          </w:tcPr>
          <w:p w:rsidR="005E01E5" w:rsidRPr="00161BE4" w:rsidRDefault="005E01E5" w:rsidP="00B751FC">
            <w:pPr>
              <w:spacing w:line="216" w:lineRule="auto"/>
              <w:jc w:val="both"/>
            </w:pPr>
            <w:r w:rsidRPr="00161BE4">
              <w:t>Технологии управления. Информационное обеспечение управления</w:t>
            </w:r>
          </w:p>
        </w:tc>
        <w:tc>
          <w:tcPr>
            <w:tcW w:w="1984" w:type="dxa"/>
          </w:tcPr>
          <w:p w:rsidR="005E01E5" w:rsidRPr="001E554E" w:rsidRDefault="005E01E5" w:rsidP="004D6440">
            <w:pPr>
              <w:spacing w:line="216" w:lineRule="auto"/>
              <w:jc w:val="center"/>
              <w:rPr>
                <w:lang w:eastAsia="ar-SA"/>
              </w:rPr>
            </w:pPr>
            <w:r w:rsidRPr="001E554E">
              <w:rPr>
                <w:lang w:eastAsia="ar-SA"/>
              </w:rPr>
              <w:t>ПК-1</w:t>
            </w:r>
          </w:p>
        </w:tc>
        <w:tc>
          <w:tcPr>
            <w:tcW w:w="4497" w:type="dxa"/>
          </w:tcPr>
          <w:p w:rsidR="005E01E5" w:rsidRPr="00161BE4" w:rsidRDefault="005E01E5" w:rsidP="00B751FC">
            <w:pPr>
              <w:pStyle w:val="ListParagraph"/>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5E01E5" w:rsidRPr="00B751FC" w:rsidTr="004D6440">
        <w:tc>
          <w:tcPr>
            <w:tcW w:w="464" w:type="dxa"/>
          </w:tcPr>
          <w:p w:rsidR="005E01E5" w:rsidRPr="00161BE4" w:rsidRDefault="005E01E5" w:rsidP="00B751FC">
            <w:pPr>
              <w:spacing w:line="216" w:lineRule="auto"/>
            </w:pPr>
            <w:r>
              <w:t>20</w:t>
            </w:r>
          </w:p>
        </w:tc>
        <w:tc>
          <w:tcPr>
            <w:tcW w:w="2552" w:type="dxa"/>
          </w:tcPr>
          <w:p w:rsidR="005E01E5" w:rsidRPr="00161BE4" w:rsidRDefault="005E01E5" w:rsidP="00B751FC">
            <w:pPr>
              <w:spacing w:line="216" w:lineRule="auto"/>
              <w:jc w:val="both"/>
            </w:pPr>
            <w:r w:rsidRPr="00161BE4">
              <w:t>Эффективность управления</w:t>
            </w:r>
          </w:p>
        </w:tc>
        <w:tc>
          <w:tcPr>
            <w:tcW w:w="1984" w:type="dxa"/>
          </w:tcPr>
          <w:p w:rsidR="005E01E5" w:rsidRPr="001E554E" w:rsidRDefault="005E01E5" w:rsidP="004D6440">
            <w:pPr>
              <w:spacing w:line="216" w:lineRule="auto"/>
              <w:jc w:val="center"/>
              <w:rPr>
                <w:lang w:eastAsia="ar-SA"/>
              </w:rPr>
            </w:pPr>
            <w:r w:rsidRPr="001E554E">
              <w:rPr>
                <w:lang w:eastAsia="ar-SA"/>
              </w:rPr>
              <w:t>ПК-1</w:t>
            </w:r>
          </w:p>
        </w:tc>
        <w:tc>
          <w:tcPr>
            <w:tcW w:w="4497" w:type="dxa"/>
          </w:tcPr>
          <w:p w:rsidR="005E01E5" w:rsidRPr="00161BE4" w:rsidRDefault="005E01E5" w:rsidP="00B751FC">
            <w:pPr>
              <w:pStyle w:val="ListParagraph"/>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bl>
    <w:p w:rsidR="005E01E5" w:rsidRPr="00B751FC" w:rsidRDefault="005E01E5" w:rsidP="00B751FC">
      <w:pPr>
        <w:autoSpaceDE w:val="0"/>
        <w:autoSpaceDN w:val="0"/>
        <w:adjustRightInd w:val="0"/>
        <w:spacing w:line="216" w:lineRule="auto"/>
        <w:jc w:val="both"/>
        <w:rPr>
          <w:iCs/>
          <w:sz w:val="22"/>
          <w:szCs w:val="22"/>
        </w:rPr>
      </w:pPr>
    </w:p>
    <w:p w:rsidR="005E01E5" w:rsidRPr="00DC11F5" w:rsidRDefault="005E01E5"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E01E5" w:rsidRPr="00DC11F5" w:rsidRDefault="005E01E5" w:rsidP="0001303E">
      <w:pPr>
        <w:autoSpaceDE w:val="0"/>
        <w:autoSpaceDN w:val="0"/>
        <w:adjustRightInd w:val="0"/>
        <w:ind w:left="720"/>
        <w:jc w:val="both"/>
        <w:rPr>
          <w:i/>
          <w:iCs/>
          <w:u w:val="single"/>
        </w:rPr>
      </w:pPr>
    </w:p>
    <w:p w:rsidR="005E01E5" w:rsidRPr="009B1BE2" w:rsidRDefault="005E01E5" w:rsidP="00F52B05">
      <w:pPr>
        <w:pStyle w:val="1"/>
        <w:spacing w:after="0" w:line="240" w:lineRule="auto"/>
        <w:ind w:left="0" w:firstLine="709"/>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r w:rsidRPr="003F552D">
        <w:rPr>
          <w:rFonts w:ascii="Times New Roman" w:hAnsi="Times New Roman"/>
          <w:b/>
          <w:sz w:val="24"/>
          <w:szCs w:val="24"/>
        </w:rPr>
        <w:t>Сущность управления и менеджмента</w:t>
      </w:r>
    </w:p>
    <w:p w:rsidR="005E01E5" w:rsidRDefault="005E01E5" w:rsidP="00391039">
      <w:pPr>
        <w:pStyle w:val="1"/>
        <w:spacing w:after="0" w:line="240" w:lineRule="auto"/>
        <w:jc w:val="both"/>
        <w:rPr>
          <w:rFonts w:ascii="Times New Roman" w:hAnsi="Times New Roman"/>
          <w:bCs/>
          <w:i/>
          <w:sz w:val="24"/>
          <w:szCs w:val="24"/>
        </w:rPr>
      </w:pPr>
    </w:p>
    <w:p w:rsidR="005E01E5" w:rsidRPr="00466912" w:rsidRDefault="005E01E5" w:rsidP="00391039">
      <w:pPr>
        <w:pStyle w:val="1"/>
        <w:spacing w:after="0" w:line="240" w:lineRule="auto"/>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5E01E5" w:rsidRDefault="005E01E5" w:rsidP="003F552D">
      <w:pPr>
        <w:ind w:left="709"/>
        <w:jc w:val="both"/>
      </w:pPr>
      <w:r>
        <w:t>1.Последовательность и содержание этапов эволюции практики управления.</w:t>
      </w:r>
    </w:p>
    <w:p w:rsidR="005E01E5" w:rsidRDefault="005E01E5" w:rsidP="003F552D">
      <w:pPr>
        <w:ind w:left="709"/>
        <w:jc w:val="both"/>
      </w:pPr>
      <w:r>
        <w:t>2.Объективные предпосылки возникновения менеджмента как области знаний.</w:t>
      </w:r>
    </w:p>
    <w:p w:rsidR="005E01E5" w:rsidRDefault="005E01E5" w:rsidP="003F552D">
      <w:pPr>
        <w:ind w:left="709"/>
        <w:jc w:val="both"/>
        <w:rPr>
          <w:b/>
        </w:rPr>
      </w:pPr>
      <w:r>
        <w:t>3.Качества, присущие современному эффективному менеджеру.</w:t>
      </w:r>
    </w:p>
    <w:p w:rsidR="005E01E5" w:rsidRPr="009A5975" w:rsidRDefault="005E01E5" w:rsidP="003010B4">
      <w:pPr>
        <w:jc w:val="both"/>
        <w:rPr>
          <w:bCs/>
          <w:i/>
        </w:rPr>
      </w:pPr>
      <w:r>
        <w:rPr>
          <w:bCs/>
          <w:i/>
        </w:rPr>
        <w:t>Практическое задание1.</w:t>
      </w:r>
    </w:p>
    <w:p w:rsidR="005E01E5" w:rsidRDefault="005E01E5" w:rsidP="006C656D">
      <w:pPr>
        <w:jc w:val="both"/>
        <w:rPr>
          <w:bCs/>
          <w:i/>
        </w:rPr>
      </w:pPr>
      <w:r>
        <w:rPr>
          <w:bCs/>
          <w:i/>
        </w:rPr>
        <w:t>Ситуационная задача</w:t>
      </w:r>
    </w:p>
    <w:p w:rsidR="005E01E5" w:rsidRPr="006C656D" w:rsidRDefault="005E01E5" w:rsidP="006C656D">
      <w:pPr>
        <w:jc w:val="both"/>
        <w:rPr>
          <w:bCs/>
        </w:rPr>
      </w:pPr>
      <w:r w:rsidRPr="006C656D">
        <w:rPr>
          <w:bCs/>
        </w:rPr>
        <w:t>Свод законов царя Хаммурапи (1792–1750 гг. до н. э.).Некоторые законы мудрейшего правителя древности поучительны дляпотомков. Согласно одному из них родители могли продавать детей, еслик тому их принуждала нищета. Если замужнюю женщину обнаруживали с любовником, то ее бросали в воду, а на неверного мужа можно было</w:t>
      </w:r>
    </w:p>
    <w:p w:rsidR="005E01E5" w:rsidRPr="006C656D" w:rsidRDefault="005E01E5" w:rsidP="006C656D">
      <w:pPr>
        <w:jc w:val="both"/>
        <w:rPr>
          <w:bCs/>
        </w:rPr>
      </w:pPr>
      <w:r w:rsidRPr="006C656D">
        <w:rPr>
          <w:bCs/>
        </w:rPr>
        <w:t>только жаловаться в суд. За несправедливое обвинение клеветника наказывали по суду обстриганием височных волос. За убийство мужа виновницу сажали на кол. За злословие на родителей отрезали язык, за побои — отрубали руку. Муж ничего не получал из приданого покойнойжены — оно принадлежало детям. Напротив, вдове возвращали ее приданое и подарки мужа, она пользовалась оставленным имуществом совместно с детьми.</w:t>
      </w:r>
    </w:p>
    <w:p w:rsidR="005E01E5" w:rsidRPr="006C656D" w:rsidRDefault="005E01E5" w:rsidP="006C656D">
      <w:pPr>
        <w:jc w:val="both"/>
        <w:rPr>
          <w:bCs/>
        </w:rPr>
      </w:pPr>
      <w:r w:rsidRPr="006C656D">
        <w:rPr>
          <w:bCs/>
        </w:rPr>
        <w:t>Начальники за притеснение солдат подвергались смертной казни.</w:t>
      </w:r>
    </w:p>
    <w:p w:rsidR="005E01E5" w:rsidRPr="006C656D" w:rsidRDefault="005E01E5" w:rsidP="006C656D">
      <w:pPr>
        <w:jc w:val="both"/>
        <w:rPr>
          <w:bCs/>
        </w:rPr>
      </w:pPr>
      <w:r w:rsidRPr="006C656D">
        <w:rPr>
          <w:bCs/>
        </w:rPr>
        <w:t xml:space="preserve">За воровство полагалась смертная казнь, за кражу со взломом грабителя убивали у стены дома и закапывали на месте. К вору приравнивалипродавшего потерянную вещь, а также ее покупателя, не доказавшего,что он купил не заведомо краденое. Хирург, сделавший удачную операцию знатному человеку, получал 10 сиклей, простому — 5, но за неудачную — лишался рук. </w:t>
      </w:r>
    </w:p>
    <w:p w:rsidR="005E01E5" w:rsidRPr="006C656D" w:rsidRDefault="005E01E5" w:rsidP="006C656D">
      <w:pPr>
        <w:jc w:val="both"/>
        <w:rPr>
          <w:bCs/>
        </w:rPr>
      </w:pPr>
      <w:r w:rsidRPr="006C656D">
        <w:rPr>
          <w:bCs/>
        </w:rPr>
        <w:t>Архитектора вознаграждали сообразно величине постройки, по меркеза каждую единицу пространства. Если дом обрушился и задавил хозяина, архитектор подвергался казни; если погибал сын хозяина, казнилисына архитектора. В случае замеченных погрешностей постройки ремонт производился архитектором. Те же принципы действовали по отношению к корабельщикам и представителям других профессий.</w:t>
      </w:r>
    </w:p>
    <w:p w:rsidR="005E01E5" w:rsidRPr="006C656D" w:rsidRDefault="005E01E5" w:rsidP="006C656D">
      <w:pPr>
        <w:jc w:val="both"/>
        <w:rPr>
          <w:bCs/>
        </w:rPr>
      </w:pPr>
      <w:r w:rsidRPr="006C656D">
        <w:rPr>
          <w:bCs/>
        </w:rPr>
        <w:t>Кодекс законов Хаммурапи рассматривал проступки исключительнос учетом материального вреда для личности или опасности для государства и общества. Он гарантировал права всем замужним женщинам наличную безопасность, в нем полностью отсутствовало правило родовоймести. Поэтому считается, что законы Хаммурапи впервые создали правильно организованное культурное государство, которое взяло на себязащиту подданных и отмщение убийцам.</w:t>
      </w:r>
    </w:p>
    <w:p w:rsidR="005E01E5" w:rsidRPr="006C656D" w:rsidRDefault="005E01E5" w:rsidP="006C656D">
      <w:pPr>
        <w:jc w:val="both"/>
        <w:rPr>
          <w:bCs/>
          <w:i/>
        </w:rPr>
      </w:pPr>
      <w:r w:rsidRPr="006C656D">
        <w:rPr>
          <w:bCs/>
          <w:i/>
        </w:rPr>
        <w:t>Вопросы для обсуждения</w:t>
      </w:r>
    </w:p>
    <w:p w:rsidR="005E01E5" w:rsidRPr="006C656D" w:rsidRDefault="005E01E5" w:rsidP="006C656D">
      <w:pPr>
        <w:jc w:val="both"/>
        <w:rPr>
          <w:bCs/>
        </w:rPr>
      </w:pPr>
      <w:r w:rsidRPr="006C656D">
        <w:rPr>
          <w:bCs/>
        </w:rPr>
        <w:t>1. Можно ли считать данный документ свидетельством зарождения человеческой гуманности? Какие позитивные и негативные стороны наблюдаются у этого явления?</w:t>
      </w:r>
    </w:p>
    <w:p w:rsidR="005E01E5" w:rsidRPr="006C656D" w:rsidRDefault="005E01E5" w:rsidP="006C656D">
      <w:pPr>
        <w:jc w:val="both"/>
        <w:rPr>
          <w:bCs/>
        </w:rPr>
      </w:pPr>
      <w:r w:rsidRPr="006C656D">
        <w:rPr>
          <w:bCs/>
        </w:rPr>
        <w:t>2. Чьи интересы защищали эти законы?</w:t>
      </w:r>
    </w:p>
    <w:p w:rsidR="005E01E5" w:rsidRPr="006C656D" w:rsidRDefault="005E01E5" w:rsidP="006C656D">
      <w:pPr>
        <w:jc w:val="both"/>
        <w:rPr>
          <w:bCs/>
        </w:rPr>
      </w:pPr>
      <w:r w:rsidRPr="006C656D">
        <w:rPr>
          <w:bCs/>
        </w:rPr>
        <w:t>3. Признаки возникновения каких современных функций менеджмента</w:t>
      </w:r>
    </w:p>
    <w:p w:rsidR="005E01E5" w:rsidRDefault="005E01E5" w:rsidP="006C656D">
      <w:pPr>
        <w:jc w:val="both"/>
        <w:rPr>
          <w:bCs/>
        </w:rPr>
      </w:pPr>
      <w:r w:rsidRPr="006C656D">
        <w:rPr>
          <w:bCs/>
        </w:rPr>
        <w:t>можно заметить на данном этапе развития науки управления?</w:t>
      </w:r>
    </w:p>
    <w:p w:rsidR="005E01E5" w:rsidRPr="006C656D" w:rsidRDefault="005E01E5" w:rsidP="006C656D">
      <w:pPr>
        <w:jc w:val="both"/>
        <w:rPr>
          <w:bCs/>
        </w:rPr>
      </w:pPr>
    </w:p>
    <w:p w:rsidR="005E01E5" w:rsidRPr="009A5975" w:rsidRDefault="005E01E5" w:rsidP="003010B4">
      <w:pPr>
        <w:jc w:val="both"/>
        <w:rPr>
          <w:bCs/>
          <w:i/>
        </w:rPr>
      </w:pPr>
      <w:r>
        <w:rPr>
          <w:bCs/>
          <w:i/>
        </w:rPr>
        <w:t>Практическое задание1.</w:t>
      </w:r>
    </w:p>
    <w:p w:rsidR="005E01E5" w:rsidRDefault="005E01E5" w:rsidP="003010B4">
      <w:pPr>
        <w:jc w:val="both"/>
        <w:rPr>
          <w:bCs/>
          <w:i/>
        </w:rPr>
      </w:pPr>
      <w:r>
        <w:rPr>
          <w:bCs/>
          <w:i/>
        </w:rPr>
        <w:t>Ситуационная задача</w:t>
      </w:r>
    </w:p>
    <w:p w:rsidR="005E01E5" w:rsidRPr="006C656D" w:rsidRDefault="005E01E5" w:rsidP="006C656D">
      <w:pPr>
        <w:jc w:val="both"/>
        <w:rPr>
          <w:bCs/>
        </w:rPr>
      </w:pPr>
      <w:r w:rsidRPr="006C656D">
        <w:rPr>
          <w:bCs/>
        </w:rPr>
        <w:t>Из книги китайского реформатора Шан Яна (390–338 гг. до н. э.).</w:t>
      </w:r>
    </w:p>
    <w:p w:rsidR="005E01E5" w:rsidRPr="006C656D" w:rsidRDefault="005E01E5" w:rsidP="006C656D">
      <w:pPr>
        <w:jc w:val="both"/>
        <w:rPr>
          <w:bCs/>
        </w:rPr>
      </w:pPr>
      <w:r w:rsidRPr="006C656D">
        <w:rPr>
          <w:bCs/>
        </w:rPr>
        <w:t>Порядок в государстве достигается тремя путями: законом, довериеми властью. Если правитель выпустит из своих рук власть, ему грозит гибель. Если правитель и сановники пренебрегают законом и действуют,исходя из личных побуждений, неизбежна смута. Поэтому, если при введении закона проводится четкое разграничение прав и обязанностей и</w:t>
      </w:r>
    </w:p>
    <w:p w:rsidR="005E01E5" w:rsidRPr="006C656D" w:rsidRDefault="005E01E5" w:rsidP="006C656D">
      <w:pPr>
        <w:jc w:val="both"/>
        <w:rPr>
          <w:bCs/>
        </w:rPr>
      </w:pPr>
      <w:r w:rsidRPr="006C656D">
        <w:rPr>
          <w:bCs/>
        </w:rPr>
        <w:t>при этом запрещается нарушать закон в корыстных целях, будет достигнуто хорошее правление. Если властью распоряжается только правитель,он внушает трепет.</w:t>
      </w:r>
    </w:p>
    <w:p w:rsidR="005E01E5" w:rsidRPr="006C656D" w:rsidRDefault="005E01E5" w:rsidP="006C656D">
      <w:pPr>
        <w:jc w:val="both"/>
        <w:rPr>
          <w:bCs/>
        </w:rPr>
      </w:pPr>
      <w:r w:rsidRPr="006C656D">
        <w:rPr>
          <w:bCs/>
        </w:rPr>
        <w:t>Все привилегии и жалования, чиновничьи должности и ранги знатности должны даваться лишь за службу в войске, иных путей не должно быть. Ибо только таким путем можно из умного и глупого, знатногои простолюдина, храброго и труса, достойного и никчемного — из каждого из них выжать все знания, всю силу их мышц и заставить рисковатьжизнью для правителя. И тогда за ними, как потоки воды, хлынут со всейПоднебесной выдающиеся люди, способные и достойные...</w:t>
      </w:r>
    </w:p>
    <w:p w:rsidR="005E01E5" w:rsidRPr="006C656D" w:rsidRDefault="005E01E5" w:rsidP="006C656D">
      <w:pPr>
        <w:jc w:val="both"/>
        <w:rPr>
          <w:bCs/>
        </w:rPr>
      </w:pPr>
      <w:r w:rsidRPr="006C656D">
        <w:rPr>
          <w:bCs/>
        </w:rPr>
        <w:t>Всякий, кто ослушается приказа царя, нарушит государственный запрет либо выступит против порядков правителя, должен быть казнен, и к нему нельзя проявлять ни малейшего снисхождения, будь он первым советником царя, полководцем, сановником или простолюдином.</w:t>
      </w:r>
    </w:p>
    <w:p w:rsidR="005E01E5" w:rsidRPr="006C656D" w:rsidRDefault="005E01E5" w:rsidP="006C656D">
      <w:pPr>
        <w:jc w:val="both"/>
        <w:rPr>
          <w:bCs/>
          <w:i/>
        </w:rPr>
      </w:pPr>
      <w:r w:rsidRPr="006C656D">
        <w:rPr>
          <w:bCs/>
          <w:i/>
        </w:rPr>
        <w:t>Вопросы для обсуждения</w:t>
      </w:r>
    </w:p>
    <w:p w:rsidR="005E01E5" w:rsidRPr="006C656D" w:rsidRDefault="005E01E5" w:rsidP="006C656D">
      <w:pPr>
        <w:jc w:val="both"/>
        <w:rPr>
          <w:bCs/>
        </w:rPr>
      </w:pPr>
      <w:r w:rsidRPr="006C656D">
        <w:rPr>
          <w:bCs/>
        </w:rPr>
        <w:t>1. Учитывая тот факт, что в рассматриваемый исторический период в</w:t>
      </w:r>
    </w:p>
    <w:p w:rsidR="005E01E5" w:rsidRPr="006C656D" w:rsidRDefault="005E01E5" w:rsidP="006C656D">
      <w:pPr>
        <w:jc w:val="both"/>
        <w:rPr>
          <w:bCs/>
        </w:rPr>
      </w:pPr>
      <w:r w:rsidRPr="006C656D">
        <w:rPr>
          <w:bCs/>
        </w:rPr>
        <w:t>Китае возникло первое могучее рабовладельческое государство и начало развиваться крупное строительство, как оценить значение проводимых реформ?</w:t>
      </w:r>
    </w:p>
    <w:p w:rsidR="005E01E5" w:rsidRPr="006C656D" w:rsidRDefault="005E01E5" w:rsidP="006C656D">
      <w:pPr>
        <w:jc w:val="both"/>
        <w:rPr>
          <w:bCs/>
        </w:rPr>
      </w:pPr>
      <w:r w:rsidRPr="006C656D">
        <w:rPr>
          <w:bCs/>
        </w:rPr>
        <w:t>2. К какому стилю руководства можно отнести законы Шан Яна?</w:t>
      </w:r>
    </w:p>
    <w:p w:rsidR="005E01E5" w:rsidRDefault="005E01E5" w:rsidP="006C656D">
      <w:pPr>
        <w:jc w:val="both"/>
        <w:rPr>
          <w:bCs/>
          <w:i/>
        </w:rPr>
      </w:pPr>
      <w:r w:rsidRPr="006C656D">
        <w:rPr>
          <w:bCs/>
        </w:rPr>
        <w:t>3. Как осуществлялось стимулирование деятельности подчиненных?</w:t>
      </w:r>
    </w:p>
    <w:p w:rsidR="005E01E5" w:rsidRPr="006C656D" w:rsidRDefault="005E01E5" w:rsidP="006C656D">
      <w:pPr>
        <w:jc w:val="both"/>
        <w:rPr>
          <w:bCs/>
          <w:i/>
        </w:rPr>
      </w:pPr>
      <w:r w:rsidRPr="006C656D">
        <w:rPr>
          <w:bCs/>
          <w:i/>
        </w:rPr>
        <w:t>Практическое задание</w:t>
      </w:r>
      <w:r>
        <w:rPr>
          <w:bCs/>
          <w:i/>
        </w:rPr>
        <w:t>3</w:t>
      </w:r>
      <w:r w:rsidRPr="006C656D">
        <w:rPr>
          <w:bCs/>
          <w:i/>
        </w:rPr>
        <w:t>.</w:t>
      </w:r>
    </w:p>
    <w:p w:rsidR="005E01E5" w:rsidRPr="006C656D" w:rsidRDefault="005E01E5" w:rsidP="006C656D">
      <w:pPr>
        <w:jc w:val="both"/>
        <w:rPr>
          <w:bCs/>
        </w:rPr>
      </w:pPr>
      <w:r w:rsidRPr="006C656D">
        <w:rPr>
          <w:bCs/>
        </w:rPr>
        <w:t>Проанализируйте исторические тенденции развития управленческой деятельности. Работу оформите в виде эссе.</w:t>
      </w:r>
    </w:p>
    <w:p w:rsidR="005E01E5" w:rsidRPr="00793E53" w:rsidRDefault="005E01E5" w:rsidP="00AA0852">
      <w:pPr>
        <w:shd w:val="clear" w:color="auto" w:fill="FFFFFF"/>
        <w:jc w:val="both"/>
      </w:pPr>
      <w:r w:rsidRPr="00AA0852">
        <w:rPr>
          <w:i/>
        </w:rPr>
        <w:t>Информационный проект:</w:t>
      </w:r>
      <w:r w:rsidRPr="00793E53">
        <w:t xml:space="preserve"> изучить периодические издания по вопросам </w:t>
      </w:r>
      <w:r>
        <w:t>менеджмента</w:t>
      </w:r>
      <w:r w:rsidRPr="00793E53">
        <w:t xml:space="preserve">, составить список специализированных журналов по вопросам </w:t>
      </w:r>
      <w:r>
        <w:t>менеджмента</w:t>
      </w:r>
      <w:r w:rsidRPr="00793E53">
        <w:t xml:space="preserve"> и подготовить анализ трех статей.</w:t>
      </w:r>
    </w:p>
    <w:p w:rsidR="005E01E5" w:rsidRDefault="005E01E5" w:rsidP="00156BE2">
      <w:pPr>
        <w:ind w:firstLine="426"/>
        <w:jc w:val="both"/>
      </w:pPr>
    </w:p>
    <w:p w:rsidR="005E01E5" w:rsidRPr="00BD106F" w:rsidRDefault="005E01E5" w:rsidP="00F52B05">
      <w:pPr>
        <w:pStyle w:val="1"/>
        <w:ind w:left="0" w:firstLine="709"/>
        <w:jc w:val="both"/>
        <w:rPr>
          <w:bCs/>
          <w:i/>
        </w:rPr>
      </w:pPr>
      <w:r w:rsidRPr="009B1BE2">
        <w:rPr>
          <w:rFonts w:ascii="Times New Roman" w:hAnsi="Times New Roman"/>
          <w:b/>
          <w:bCs/>
          <w:sz w:val="24"/>
          <w:szCs w:val="24"/>
        </w:rPr>
        <w:t xml:space="preserve">Тема 2. </w:t>
      </w:r>
      <w:r>
        <w:rPr>
          <w:rFonts w:ascii="Times New Roman" w:hAnsi="Times New Roman"/>
          <w:b/>
          <w:sz w:val="24"/>
          <w:szCs w:val="24"/>
        </w:rPr>
        <w:t>Значение менеджмента</w:t>
      </w:r>
      <w:r w:rsidRPr="009A5975">
        <w:rPr>
          <w:rFonts w:ascii="Times New Roman" w:hAnsi="Times New Roman"/>
          <w:b/>
          <w:sz w:val="24"/>
          <w:szCs w:val="24"/>
        </w:rPr>
        <w:tab/>
      </w:r>
    </w:p>
    <w:p w:rsidR="005E01E5" w:rsidRPr="00391039" w:rsidRDefault="005E01E5" w:rsidP="00391039">
      <w:pPr>
        <w:pStyle w:val="1"/>
        <w:spacing w:after="0" w:line="240" w:lineRule="auto"/>
        <w:ind w:left="0" w:firstLine="709"/>
        <w:jc w:val="both"/>
        <w:rPr>
          <w:rFonts w:ascii="Times New Roman" w:hAnsi="Times New Roman"/>
          <w:bCs/>
          <w:i/>
          <w:sz w:val="24"/>
          <w:szCs w:val="24"/>
        </w:rPr>
      </w:pPr>
      <w:r w:rsidRPr="00391039">
        <w:rPr>
          <w:rFonts w:ascii="Times New Roman" w:hAnsi="Times New Roman"/>
          <w:bCs/>
          <w:i/>
          <w:sz w:val="24"/>
          <w:szCs w:val="24"/>
        </w:rPr>
        <w:t>Вопросы к занятию</w:t>
      </w:r>
    </w:p>
    <w:p w:rsidR="005E01E5" w:rsidRPr="00164145" w:rsidRDefault="005E01E5" w:rsidP="00164145">
      <w:pPr>
        <w:ind w:right="-6" w:firstLine="567"/>
        <w:jc w:val="both"/>
      </w:pPr>
      <w:r w:rsidRPr="00164145">
        <w:t xml:space="preserve">1.Значение менеджмента как вида деятельности в современных условиях. </w:t>
      </w:r>
    </w:p>
    <w:p w:rsidR="005E01E5" w:rsidRPr="00164145" w:rsidRDefault="005E01E5" w:rsidP="00164145">
      <w:pPr>
        <w:ind w:right="-6" w:firstLine="567"/>
        <w:jc w:val="both"/>
      </w:pPr>
      <w:r w:rsidRPr="00164145">
        <w:t xml:space="preserve">2.Роль менеджмента для обеспечения конкурентоспособности организаций. </w:t>
      </w:r>
    </w:p>
    <w:p w:rsidR="005E01E5" w:rsidRDefault="005E01E5" w:rsidP="00164145">
      <w:pPr>
        <w:ind w:right="-6" w:firstLine="567"/>
        <w:jc w:val="both"/>
      </w:pPr>
      <w:r w:rsidRPr="00164145">
        <w:t xml:space="preserve">3.Влияние менеджмента на развитие общества в целом. </w:t>
      </w:r>
    </w:p>
    <w:p w:rsidR="005E01E5" w:rsidRDefault="005E01E5" w:rsidP="00164145">
      <w:pPr>
        <w:ind w:right="-6" w:firstLine="567"/>
        <w:jc w:val="both"/>
      </w:pPr>
      <w:r w:rsidRPr="00164145">
        <w:t>4.Значение науки управления для профессиональной подготовки и повышения квалификации руководителей.</w:t>
      </w:r>
    </w:p>
    <w:p w:rsidR="005E01E5" w:rsidRDefault="005E01E5" w:rsidP="00164145">
      <w:pPr>
        <w:ind w:right="-6" w:firstLine="567"/>
        <w:jc w:val="both"/>
      </w:pPr>
    </w:p>
    <w:p w:rsidR="005E01E5" w:rsidRPr="00164145" w:rsidRDefault="005E01E5" w:rsidP="00164145">
      <w:pPr>
        <w:ind w:right="-6"/>
        <w:jc w:val="both"/>
        <w:rPr>
          <w:i/>
        </w:rPr>
      </w:pPr>
      <w:r>
        <w:rPr>
          <w:i/>
        </w:rPr>
        <w:t>Практическое задание 1.</w:t>
      </w:r>
    </w:p>
    <w:p w:rsidR="005E01E5" w:rsidRDefault="005E01E5" w:rsidP="00164145">
      <w:pPr>
        <w:ind w:right="-6"/>
        <w:jc w:val="both"/>
        <w:rPr>
          <w:i/>
        </w:rPr>
      </w:pPr>
      <w:r>
        <w:rPr>
          <w:i/>
        </w:rPr>
        <w:t>Ситуационная задача</w:t>
      </w:r>
    </w:p>
    <w:p w:rsidR="005E01E5" w:rsidRDefault="005E01E5" w:rsidP="00164145">
      <w:pPr>
        <w:ind w:right="-6"/>
        <w:jc w:val="both"/>
      </w:pPr>
      <w:r>
        <w:t>Манчестер — центр менеджмента.Родиной промышленной революции в Англии явилась ее северная часть.Это Манчестер и Ньюкасл, Ланкашир и Йоркшир — индустриальное сердце страны, которую в XIX в. называли «промышленной мастерской мира».Колыбелью же ее, несомненно, выступал Манчестер — мировой центртекстильного производства. Именно этот город стал средоточием крупного капиталистического производства, проводником научно-техническогопрогресса. Здесь в 1764 г. Уатт изобрел паровую машину, было сделано множество других усовершенствований, продвинувших далеко впередтехнику английского производства. В 1842 г., когда в Манчестер приехалмолодой Ф. Энгельс, чтобы постигать основы коммерческого дела, городбыл центром всеобщей стачки текстильщиков.</w:t>
      </w:r>
    </w:p>
    <w:p w:rsidR="005E01E5" w:rsidRDefault="005E01E5" w:rsidP="00164145">
      <w:pPr>
        <w:ind w:right="-6"/>
        <w:jc w:val="both"/>
      </w:pPr>
      <w:r>
        <w:t>Сделаем особую оговорку о роли крупных городов в становлении менеджмента. До тех пор, пока «научное управление» не стало массовымдвижением, охватившим буквально все страны, его центрами выступалиотдельные города и предприятия. Здесь зарождались новые идеи, проекты, теории, здесь же они проходили опытную проверку, а затем тиражировались. Историческими центрами мирового менеджмента надо считатьВавилон, Манчестер, Филадельфию, Чикаго, Москву (здесь действовалв 20-е гг. всемирно известный Центральный институт труда А. Гастева).</w:t>
      </w:r>
    </w:p>
    <w:p w:rsidR="005E01E5" w:rsidRDefault="005E01E5" w:rsidP="00164145">
      <w:pPr>
        <w:ind w:right="-6"/>
        <w:jc w:val="both"/>
      </w:pPr>
      <w:r>
        <w:t>В Манчестере, писал Энгельс в работе «Положение рабочего классав Англии», появились первые крупные транспортные сооружения —канал и железная дорога. В 1767 г. Ричард Аркрайт, цирюльник из Северного Ланкашира, изобрел ватермашину, которая наряду с паровоймашиной Уатта стала важнейшим изобретением XVIII в. в области механики. В 80-е гг. опять же в Ланкашире появляются мюль-машина,а затем чесальная и ровничная машины. Благодаря этим изобретениям машинный способ производства одерживает окончательную победунад ручным, и фабричная система становится господствующей. Главная отрасль английской промышленности — хлопчатобумажная —своим центром имела графство Ланкашир и город Манчестер, которыепревратились в лидеров технического прогресса и место зарождениянаучного управления в Англии.</w:t>
      </w:r>
    </w:p>
    <w:p w:rsidR="005E01E5" w:rsidRPr="003010B4" w:rsidRDefault="005E01E5" w:rsidP="00164145">
      <w:pPr>
        <w:ind w:right="-6"/>
        <w:jc w:val="both"/>
        <w:rPr>
          <w:i/>
        </w:rPr>
      </w:pPr>
      <w:r w:rsidRPr="003010B4">
        <w:rPr>
          <w:i/>
        </w:rPr>
        <w:t>Вопросы для обсуждения</w:t>
      </w:r>
    </w:p>
    <w:p w:rsidR="005E01E5" w:rsidRDefault="005E01E5" w:rsidP="00164145">
      <w:pPr>
        <w:ind w:right="-6"/>
        <w:jc w:val="both"/>
      </w:pPr>
      <w:r>
        <w:t>1. Почему центром развития менеджмента в XVIII–XIX вв. принято считать Англию?</w:t>
      </w:r>
    </w:p>
    <w:p w:rsidR="005E01E5" w:rsidRDefault="005E01E5" w:rsidP="00164145">
      <w:pPr>
        <w:ind w:right="-6"/>
        <w:jc w:val="both"/>
      </w:pPr>
      <w:r>
        <w:t>2. Какое значение для развития отечественного и мирового научного менеджмента имеет Центральный институт труда (ЦИТ) А. Гастева? Назовите основные направления деятельности ЦИТа.</w:t>
      </w:r>
    </w:p>
    <w:p w:rsidR="005E01E5" w:rsidRPr="003010B4" w:rsidRDefault="005E01E5" w:rsidP="003010B4">
      <w:pPr>
        <w:ind w:right="-6"/>
        <w:jc w:val="both"/>
        <w:rPr>
          <w:i/>
        </w:rPr>
      </w:pPr>
      <w:r w:rsidRPr="003010B4">
        <w:rPr>
          <w:i/>
        </w:rPr>
        <w:t>Практическое задание 2.</w:t>
      </w:r>
    </w:p>
    <w:p w:rsidR="005E01E5" w:rsidRPr="003010B4" w:rsidRDefault="005E01E5" w:rsidP="003010B4">
      <w:pPr>
        <w:ind w:right="-6"/>
        <w:jc w:val="both"/>
        <w:rPr>
          <w:i/>
        </w:rPr>
      </w:pPr>
      <w:r w:rsidRPr="003010B4">
        <w:rPr>
          <w:i/>
        </w:rPr>
        <w:t>Ситуационная задача.</w:t>
      </w:r>
    </w:p>
    <w:p w:rsidR="005E01E5" w:rsidRDefault="005E01E5" w:rsidP="003010B4">
      <w:pPr>
        <w:ind w:right="-6"/>
        <w:jc w:val="both"/>
      </w:pPr>
      <w:r>
        <w:t>Практика показывает, что наибольший успех в бизнесе достигается за счет объединения усилий группы людей или коллективов при решении проблем. Если такая кооперация обеспечивает эффект мультипликации, то возникают дополнительные выгоды, которые невозможно получить поодиночке. Для этого необходимо выполнять определенные требования по вопросам кооперации.</w:t>
      </w:r>
    </w:p>
    <w:p w:rsidR="005E01E5" w:rsidRDefault="005E01E5" w:rsidP="003010B4">
      <w:pPr>
        <w:ind w:right="-6"/>
        <w:jc w:val="both"/>
      </w:pPr>
      <w:r>
        <w:t>1. Цель совместной работы должна быть ясна и понятна всем участникам.</w:t>
      </w:r>
    </w:p>
    <w:p w:rsidR="005E01E5" w:rsidRDefault="005E01E5" w:rsidP="003010B4">
      <w:pPr>
        <w:ind w:right="-6"/>
        <w:jc w:val="both"/>
      </w:pPr>
      <w:r>
        <w:t>2. Партнерам по возможности должны быть знакомы задачи друг друга.</w:t>
      </w:r>
    </w:p>
    <w:p w:rsidR="005E01E5" w:rsidRDefault="005E01E5" w:rsidP="003010B4">
      <w:pPr>
        <w:ind w:right="-6"/>
        <w:jc w:val="both"/>
      </w:pPr>
      <w:r>
        <w:t>3. При работе должны царить хорошее взаимопонимание и свободный обмен информацией.</w:t>
      </w:r>
    </w:p>
    <w:p w:rsidR="005E01E5" w:rsidRDefault="005E01E5" w:rsidP="003010B4">
      <w:pPr>
        <w:ind w:right="-6"/>
        <w:jc w:val="both"/>
      </w:pPr>
      <w:r>
        <w:t>4. Никто не должен настаивать на своем варианте решения. Надо быть готовым пойти на компромисс и изменить свое решение в пользу другого, обещающего успех для всех.</w:t>
      </w:r>
    </w:p>
    <w:p w:rsidR="005E01E5" w:rsidRDefault="005E01E5" w:rsidP="003010B4">
      <w:pPr>
        <w:ind w:right="-6"/>
        <w:jc w:val="both"/>
      </w:pPr>
      <w:r>
        <w:t>5. Необходимы правила игры, которых все должны придерживаться.</w:t>
      </w:r>
    </w:p>
    <w:p w:rsidR="005E01E5" w:rsidRDefault="005E01E5" w:rsidP="003010B4">
      <w:pPr>
        <w:ind w:right="-6"/>
        <w:jc w:val="both"/>
      </w:pPr>
      <w:r>
        <w:t>6. Сильные стороны партнеров важнее для совместного дела, чем их слабые стороны. Первые необходимо скомбинировать, вторые — нейтрализовать.</w:t>
      </w:r>
    </w:p>
    <w:p w:rsidR="005E01E5" w:rsidRDefault="005E01E5" w:rsidP="003010B4">
      <w:pPr>
        <w:ind w:right="-6"/>
        <w:jc w:val="both"/>
      </w:pPr>
      <w:r>
        <w:t>7. Вся информация должна поступать к координатору, чтобы можно было сразу же передать ее всем тем, кого она непосредственно касается.</w:t>
      </w:r>
    </w:p>
    <w:p w:rsidR="005E01E5" w:rsidRDefault="005E01E5" w:rsidP="003010B4">
      <w:pPr>
        <w:ind w:right="-6"/>
        <w:jc w:val="both"/>
      </w:pPr>
      <w:r>
        <w:t>8. Мешает кооперации тот, кто хочет добиться для себя выгоды за счет других участников.</w:t>
      </w:r>
    </w:p>
    <w:p w:rsidR="005E01E5" w:rsidRDefault="005E01E5" w:rsidP="003010B4">
      <w:pPr>
        <w:ind w:right="-6"/>
        <w:jc w:val="both"/>
      </w:pPr>
      <w:r>
        <w:t>9. Каждый отвечает за свой участок работы, за надежность и соблюдение сроков.</w:t>
      </w:r>
    </w:p>
    <w:p w:rsidR="005E01E5" w:rsidRDefault="005E01E5" w:rsidP="003010B4">
      <w:pPr>
        <w:ind w:right="-6"/>
        <w:jc w:val="both"/>
      </w:pPr>
      <w:r>
        <w:t>10. В случае той или иной удачи следует поощрять всех имеющих отношение к данной работе.</w:t>
      </w:r>
    </w:p>
    <w:p w:rsidR="005E01E5" w:rsidRDefault="005E01E5" w:rsidP="003010B4">
      <w:pPr>
        <w:ind w:right="-6"/>
        <w:jc w:val="both"/>
      </w:pPr>
      <w:r>
        <w:t>11. Все должны быть ознакомлены с типовыми условиями совместной работы (бюджет, предписания, сроки и т. п.).</w:t>
      </w:r>
    </w:p>
    <w:p w:rsidR="005E01E5" w:rsidRDefault="005E01E5" w:rsidP="003010B4">
      <w:pPr>
        <w:ind w:right="-6"/>
        <w:jc w:val="both"/>
      </w:pPr>
      <w:r>
        <w:t>12. Если решения принимаются не совместно, они должны быть всем понятны и соответственно обоснованы.</w:t>
      </w:r>
    </w:p>
    <w:p w:rsidR="005E01E5" w:rsidRPr="003010B4" w:rsidRDefault="005E01E5" w:rsidP="003010B4">
      <w:pPr>
        <w:ind w:right="-6"/>
        <w:jc w:val="both"/>
        <w:rPr>
          <w:i/>
        </w:rPr>
      </w:pPr>
      <w:r w:rsidRPr="003010B4">
        <w:rPr>
          <w:i/>
        </w:rPr>
        <w:t>Вопросыдля обсуждения</w:t>
      </w:r>
    </w:p>
    <w:p w:rsidR="005E01E5" w:rsidRDefault="005E01E5" w:rsidP="003010B4">
      <w:pPr>
        <w:ind w:right="-6"/>
        <w:jc w:val="both"/>
      </w:pPr>
      <w:r>
        <w:t>1. Со всеми ли требованиями, обозначенными выше, вы согласны? Если с чем-то не согласны, то аргументируйте свое несогласие.</w:t>
      </w:r>
    </w:p>
    <w:p w:rsidR="005E01E5" w:rsidRDefault="005E01E5" w:rsidP="003010B4">
      <w:pPr>
        <w:ind w:right="-6"/>
        <w:jc w:val="both"/>
      </w:pPr>
      <w:r>
        <w:t>2. Какие еще требования необходимы, чтобы конечный результат совместного труда был бы максимальным?</w:t>
      </w:r>
    </w:p>
    <w:p w:rsidR="005E01E5" w:rsidRDefault="005E01E5" w:rsidP="003010B4">
      <w:pPr>
        <w:ind w:right="-6"/>
        <w:jc w:val="both"/>
      </w:pPr>
      <w:r>
        <w:t>3. Какую менеджер должен провести организационную подготовку для совместной работы сотрудников, чтобы гарантировать успех?</w:t>
      </w:r>
    </w:p>
    <w:p w:rsidR="005E01E5" w:rsidRPr="00E73DF4" w:rsidRDefault="005E01E5" w:rsidP="003010B4">
      <w:pPr>
        <w:ind w:right="-6"/>
        <w:jc w:val="both"/>
      </w:pPr>
    </w:p>
    <w:p w:rsidR="005E01E5" w:rsidRDefault="005E01E5" w:rsidP="0001303E">
      <w:pPr>
        <w:jc w:val="both"/>
        <w:rPr>
          <w:i/>
        </w:rPr>
      </w:pPr>
      <w:r w:rsidRPr="00156BE2">
        <w:rPr>
          <w:i/>
        </w:rPr>
        <w:t>Подготовка и защита информационного проекта (презентации)</w:t>
      </w:r>
      <w:r>
        <w:rPr>
          <w:i/>
        </w:rPr>
        <w:t xml:space="preserve"> по теме на выбор</w:t>
      </w:r>
      <w:r w:rsidRPr="00156BE2">
        <w:rPr>
          <w:i/>
        </w:rPr>
        <w:t xml:space="preserve">: </w:t>
      </w:r>
    </w:p>
    <w:p w:rsidR="005E01E5" w:rsidRPr="00164145" w:rsidRDefault="005E01E5" w:rsidP="00164145">
      <w:pPr>
        <w:pStyle w:val="1"/>
        <w:spacing w:after="0" w:line="240" w:lineRule="auto"/>
        <w:ind w:left="0"/>
        <w:jc w:val="both"/>
        <w:rPr>
          <w:rFonts w:ascii="Times New Roman" w:hAnsi="Times New Roman"/>
          <w:sz w:val="24"/>
          <w:szCs w:val="24"/>
          <w:lang w:eastAsia="ru-RU"/>
        </w:rPr>
      </w:pPr>
      <w:r w:rsidRPr="00164145">
        <w:rPr>
          <w:rFonts w:ascii="Times New Roman" w:hAnsi="Times New Roman"/>
          <w:sz w:val="24"/>
          <w:szCs w:val="24"/>
          <w:lang w:eastAsia="ru-RU"/>
        </w:rPr>
        <w:t>1. Роль научно-технического прогресса в становлении и развитии менеджмента.</w:t>
      </w:r>
    </w:p>
    <w:p w:rsidR="005E01E5" w:rsidRDefault="005E01E5" w:rsidP="00164145">
      <w:pPr>
        <w:pStyle w:val="1"/>
        <w:spacing w:after="0" w:line="240" w:lineRule="auto"/>
        <w:ind w:left="0"/>
        <w:jc w:val="both"/>
        <w:rPr>
          <w:rFonts w:ascii="Times New Roman" w:hAnsi="Times New Roman"/>
          <w:b/>
          <w:color w:val="000000"/>
          <w:spacing w:val="2"/>
          <w:sz w:val="24"/>
          <w:szCs w:val="24"/>
        </w:rPr>
      </w:pPr>
      <w:r>
        <w:rPr>
          <w:rFonts w:ascii="Times New Roman" w:hAnsi="Times New Roman"/>
          <w:sz w:val="24"/>
          <w:szCs w:val="24"/>
          <w:lang w:eastAsia="ru-RU"/>
        </w:rPr>
        <w:t>2. Т</w:t>
      </w:r>
      <w:r w:rsidRPr="00164145">
        <w:rPr>
          <w:rFonts w:ascii="Times New Roman" w:hAnsi="Times New Roman"/>
          <w:sz w:val="24"/>
          <w:szCs w:val="24"/>
          <w:lang w:eastAsia="ru-RU"/>
        </w:rPr>
        <w:t>енденции развития менеджмента на современном этапе.</w:t>
      </w:r>
    </w:p>
    <w:p w:rsidR="005E01E5" w:rsidRDefault="005E01E5" w:rsidP="006428A7">
      <w:pPr>
        <w:pStyle w:val="1"/>
        <w:spacing w:after="0" w:line="240" w:lineRule="auto"/>
        <w:ind w:left="0" w:firstLine="709"/>
        <w:jc w:val="both"/>
        <w:rPr>
          <w:rFonts w:ascii="Times New Roman" w:hAnsi="Times New Roman"/>
          <w:b/>
          <w:color w:val="000000"/>
          <w:spacing w:val="2"/>
          <w:sz w:val="24"/>
          <w:szCs w:val="24"/>
        </w:rPr>
      </w:pPr>
    </w:p>
    <w:p w:rsidR="005E01E5" w:rsidRDefault="005E01E5" w:rsidP="00F52B05">
      <w:pPr>
        <w:pStyle w:val="1"/>
        <w:ind w:left="0" w:firstLine="709"/>
        <w:jc w:val="both"/>
        <w:rPr>
          <w:rFonts w:ascii="Times New Roman" w:hAnsi="Times New Roman"/>
          <w:b/>
          <w:color w:val="000000"/>
          <w:spacing w:val="2"/>
          <w:sz w:val="24"/>
          <w:szCs w:val="24"/>
        </w:rPr>
      </w:pPr>
    </w:p>
    <w:p w:rsidR="005E01E5" w:rsidRPr="004D6440" w:rsidRDefault="005E01E5" w:rsidP="004D6440">
      <w:pPr>
        <w:pStyle w:val="1"/>
        <w:spacing w:after="0" w:line="240" w:lineRule="auto"/>
        <w:ind w:left="0" w:firstLine="709"/>
        <w:jc w:val="both"/>
        <w:rPr>
          <w:rFonts w:ascii="Times New Roman" w:hAnsi="Times New Roman"/>
          <w:b/>
          <w:sz w:val="24"/>
          <w:szCs w:val="24"/>
        </w:rPr>
      </w:pPr>
      <w:r w:rsidRPr="004D6440">
        <w:rPr>
          <w:rFonts w:ascii="Times New Roman" w:hAnsi="Times New Roman"/>
          <w:b/>
          <w:color w:val="000000"/>
          <w:spacing w:val="2"/>
          <w:sz w:val="24"/>
          <w:szCs w:val="24"/>
        </w:rPr>
        <w:t xml:space="preserve">Тема 3. </w:t>
      </w:r>
      <w:r w:rsidRPr="004D6440">
        <w:rPr>
          <w:rFonts w:ascii="Times New Roman" w:hAnsi="Times New Roman"/>
          <w:b/>
          <w:sz w:val="24"/>
          <w:szCs w:val="24"/>
        </w:rPr>
        <w:t>Методологические основы управленческой науки</w:t>
      </w:r>
      <w:r w:rsidRPr="004D6440">
        <w:rPr>
          <w:rFonts w:ascii="Times New Roman" w:hAnsi="Times New Roman"/>
          <w:b/>
          <w:sz w:val="24"/>
          <w:szCs w:val="24"/>
        </w:rPr>
        <w:tab/>
      </w:r>
    </w:p>
    <w:p w:rsidR="005E01E5" w:rsidRPr="004D6440" w:rsidRDefault="005E01E5" w:rsidP="004D6440">
      <w:pPr>
        <w:pStyle w:val="1"/>
        <w:spacing w:after="0" w:line="240" w:lineRule="auto"/>
        <w:ind w:left="0" w:firstLine="709"/>
        <w:jc w:val="both"/>
        <w:rPr>
          <w:rFonts w:ascii="Times New Roman" w:hAnsi="Times New Roman"/>
          <w:i/>
          <w:sz w:val="24"/>
          <w:szCs w:val="24"/>
        </w:rPr>
      </w:pPr>
      <w:r w:rsidRPr="004D6440">
        <w:rPr>
          <w:rFonts w:ascii="Times New Roman" w:hAnsi="Times New Roman"/>
          <w:i/>
          <w:sz w:val="24"/>
          <w:szCs w:val="24"/>
        </w:rPr>
        <w:t>Вопросы к занятию</w:t>
      </w:r>
    </w:p>
    <w:p w:rsidR="005E01E5" w:rsidRPr="004D6440" w:rsidRDefault="005E01E5" w:rsidP="004D6440">
      <w:pPr>
        <w:ind w:firstLine="709"/>
        <w:jc w:val="both"/>
      </w:pPr>
      <w:r w:rsidRPr="004D6440">
        <w:t>1.Методология науки управления.</w:t>
      </w:r>
    </w:p>
    <w:p w:rsidR="005E01E5" w:rsidRDefault="005E01E5" w:rsidP="004D6440">
      <w:pPr>
        <w:ind w:firstLine="709"/>
        <w:jc w:val="both"/>
      </w:pPr>
      <w:r w:rsidRPr="004D6440">
        <w:t>2. Общие основы методологии менеджмента: диалектика, абстрагирование, системный подход, принципы: единство</w:t>
      </w:r>
      <w:r>
        <w:t xml:space="preserve"> теории и практики, определенности, конкретности, познаваемости, причинности, развития, историзма.</w:t>
      </w:r>
    </w:p>
    <w:p w:rsidR="005E01E5" w:rsidRDefault="005E01E5" w:rsidP="00DD5236">
      <w:pPr>
        <w:ind w:firstLine="709"/>
        <w:jc w:val="both"/>
      </w:pPr>
      <w:r>
        <w:t xml:space="preserve">3.Подходы к науке управления (процессный, системный, ситуационный подходы). </w:t>
      </w:r>
    </w:p>
    <w:p w:rsidR="005E01E5" w:rsidRDefault="005E01E5" w:rsidP="00DD5236">
      <w:pPr>
        <w:ind w:firstLine="709"/>
        <w:jc w:val="both"/>
      </w:pPr>
      <w:r>
        <w:t>4.Современная парадигма управления.</w:t>
      </w:r>
    </w:p>
    <w:p w:rsidR="005E01E5" w:rsidRDefault="005E01E5" w:rsidP="00BF5AFE">
      <w:pPr>
        <w:jc w:val="both"/>
        <w:rPr>
          <w:i/>
        </w:rPr>
      </w:pPr>
      <w:r>
        <w:rPr>
          <w:bCs/>
          <w:i/>
        </w:rPr>
        <w:t xml:space="preserve">Практическое задание 1. </w:t>
      </w:r>
    </w:p>
    <w:p w:rsidR="005E01E5" w:rsidRPr="00DD5236" w:rsidRDefault="005E01E5" w:rsidP="00DD5236">
      <w:pPr>
        <w:jc w:val="both"/>
        <w:rPr>
          <w:i/>
        </w:rPr>
      </w:pPr>
      <w:r>
        <w:rPr>
          <w:i/>
        </w:rPr>
        <w:t>Ситуационная задача</w:t>
      </w:r>
      <w:r w:rsidRPr="00DD5236">
        <w:rPr>
          <w:i/>
        </w:rPr>
        <w:t>.</w:t>
      </w:r>
    </w:p>
    <w:p w:rsidR="005E01E5" w:rsidRDefault="005E01E5" w:rsidP="00DD5236">
      <w:pPr>
        <w:jc w:val="both"/>
      </w:pPr>
      <w:r>
        <w:t xml:space="preserve">Во время совещания по итогам работы за 1 квартал текущего года рассматривали ситуацию, которая сложилась на рынке не в пользу организации. Генеральный директор всю вину возложил на коммерческого директора Иванова. Иванов сказал участникам совещания, что уже в январе у него появилась тревога за реализацию продукции, и он дал устное указание начальнику службы маркетинга Петрову провести анализ рынка и уточнить конъюнктуру рынка на февраль, март. Петров ответил, что впервые об этом слышит. Возник конфликт, кто его виновник? </w:t>
      </w:r>
    </w:p>
    <w:p w:rsidR="005E01E5" w:rsidRPr="00DD5236" w:rsidRDefault="005E01E5" w:rsidP="00DD5236">
      <w:pPr>
        <w:jc w:val="both"/>
        <w:rPr>
          <w:i/>
        </w:rPr>
      </w:pPr>
      <w:r>
        <w:rPr>
          <w:i/>
        </w:rPr>
        <w:t>Вопросы к обсуждению</w:t>
      </w:r>
    </w:p>
    <w:p w:rsidR="005E01E5" w:rsidRDefault="005E01E5" w:rsidP="00DD5236">
      <w:pPr>
        <w:jc w:val="both"/>
      </w:pPr>
      <w:r>
        <w:t>1.Кто, на ваш взгляд, несет ответственность за сложившуюся ситуацию?</w:t>
      </w:r>
    </w:p>
    <w:p w:rsidR="005E01E5" w:rsidRDefault="005E01E5" w:rsidP="00DD5236">
      <w:pPr>
        <w:jc w:val="both"/>
      </w:pPr>
      <w:r>
        <w:t>2.На какие принципы (правила поведения) должен опираться руководитель при принятии решения проблемы: кто виноват?</w:t>
      </w:r>
    </w:p>
    <w:p w:rsidR="005E01E5" w:rsidRPr="00DD5236" w:rsidRDefault="005E01E5" w:rsidP="00DD5236">
      <w:pPr>
        <w:jc w:val="both"/>
        <w:rPr>
          <w:i/>
        </w:rPr>
      </w:pPr>
      <w:r w:rsidRPr="00DD5236">
        <w:rPr>
          <w:i/>
        </w:rPr>
        <w:t>Практическое задание 2.</w:t>
      </w:r>
    </w:p>
    <w:p w:rsidR="005E01E5" w:rsidRPr="00DD5236" w:rsidRDefault="005E01E5" w:rsidP="00DD5236">
      <w:pPr>
        <w:jc w:val="both"/>
        <w:rPr>
          <w:i/>
        </w:rPr>
      </w:pPr>
      <w:r>
        <w:rPr>
          <w:i/>
        </w:rPr>
        <w:t>Ситуационная задача.</w:t>
      </w:r>
    </w:p>
    <w:p w:rsidR="005E01E5" w:rsidRPr="00DD5236" w:rsidRDefault="005E01E5" w:rsidP="00DD5236">
      <w:pPr>
        <w:jc w:val="both"/>
      </w:pPr>
      <w:r w:rsidRPr="00DD5236">
        <w:t>К 1968 г. в возрасте 44 лет Ли Якокка - один из наиболее известных и успешных менеджеров ХХ в. - по объективным показателям и в соответствии с собственными представлениями вполне мог претендовать на пост президента «Форд мотор компани». К тому же он пользовался поддержкой практического вл</w:t>
      </w:r>
      <w:r>
        <w:t>адельца компании Генри Форда II</w:t>
      </w:r>
      <w:r w:rsidRPr="00DD5236">
        <w:t>. Однако Генри Форд II пригласил на должность президента Кнудсена, одного из высших менеджеров компании «Дженерал моторс», сместив с этой должности занимавшего ее в течение 5 лет Эрие Миллера. Ли Якокке Форд сказал, что тот еще молод, что у него все впереди, что он остается у него «под крылом», просил его потерпеть и намекал, что терпение будет с лихвой вознаграждено.</w:t>
      </w:r>
    </w:p>
    <w:p w:rsidR="005E01E5" w:rsidRPr="00DD5236" w:rsidRDefault="005E01E5" w:rsidP="00DD5236">
      <w:pPr>
        <w:jc w:val="both"/>
        <w:rPr>
          <w:i/>
        </w:rPr>
      </w:pPr>
      <w:r w:rsidRPr="00DD5236">
        <w:rPr>
          <w:i/>
        </w:rPr>
        <w:t>Вопросы</w:t>
      </w:r>
      <w:r>
        <w:rPr>
          <w:i/>
        </w:rPr>
        <w:t xml:space="preserve"> к обсуждению</w:t>
      </w:r>
    </w:p>
    <w:p w:rsidR="005E01E5" w:rsidRPr="00DD5236" w:rsidRDefault="005E01E5" w:rsidP="00DD5236">
      <w:pPr>
        <w:jc w:val="both"/>
      </w:pPr>
      <w:r>
        <w:t xml:space="preserve">1. </w:t>
      </w:r>
      <w:r w:rsidRPr="00DD5236">
        <w:t>Оцените ситуацию, сложившуюся в компании «Форд мотор компани» в связи с приглашением практическим владельцем компании Генри Фордом II на должность президента Кнудсена, одного из высших менеджеров компании.</w:t>
      </w:r>
    </w:p>
    <w:p w:rsidR="005E01E5" w:rsidRDefault="005E01E5" w:rsidP="00DD5236">
      <w:pPr>
        <w:jc w:val="both"/>
      </w:pPr>
      <w:r>
        <w:t>2.</w:t>
      </w:r>
      <w:r w:rsidRPr="00DD5236">
        <w:t xml:space="preserve"> Какой была бы ваша реакция в сложившейся ситуации, если бы вы находились на месте Ли Якокки?</w:t>
      </w:r>
    </w:p>
    <w:p w:rsidR="005E01E5" w:rsidRPr="00DD5236" w:rsidRDefault="005E01E5" w:rsidP="00DD5236">
      <w:pPr>
        <w:jc w:val="both"/>
      </w:pPr>
    </w:p>
    <w:p w:rsidR="005E01E5" w:rsidRPr="00EB3314" w:rsidRDefault="005E01E5" w:rsidP="00241C99">
      <w:pPr>
        <w:jc w:val="both"/>
      </w:pPr>
      <w:r>
        <w:rPr>
          <w:b/>
        </w:rPr>
        <w:t>Тема 4</w:t>
      </w:r>
      <w:r w:rsidRPr="00201B8B">
        <w:rPr>
          <w:b/>
        </w:rPr>
        <w:t xml:space="preserve">. </w:t>
      </w:r>
      <w:r>
        <w:rPr>
          <w:b/>
        </w:rPr>
        <w:t>Эволюция управленческой мысли</w:t>
      </w:r>
      <w:r w:rsidRPr="00BD1B3D">
        <w:rPr>
          <w:b/>
        </w:rPr>
        <w:t>(проводится в форме практической подготовки)</w:t>
      </w:r>
      <w:r w:rsidRPr="00BD1B3D">
        <w:rPr>
          <w:b/>
        </w:rPr>
        <w:tab/>
      </w:r>
    </w:p>
    <w:p w:rsidR="005E01E5" w:rsidRDefault="005E01E5" w:rsidP="006070DC">
      <w:pPr>
        <w:ind w:firstLine="709"/>
        <w:jc w:val="both"/>
        <w:rPr>
          <w:i/>
        </w:rPr>
      </w:pPr>
      <w:r w:rsidRPr="00466912">
        <w:rPr>
          <w:i/>
        </w:rPr>
        <w:t>Вопросы к занятию</w:t>
      </w:r>
    </w:p>
    <w:p w:rsidR="005E01E5" w:rsidRDefault="005E01E5" w:rsidP="002E4817">
      <w:pPr>
        <w:ind w:firstLine="709"/>
        <w:jc w:val="both"/>
      </w:pPr>
      <w:r>
        <w:t xml:space="preserve">1.Условия и факторы возникновения и развития управленческой мысли. </w:t>
      </w:r>
    </w:p>
    <w:p w:rsidR="005E01E5" w:rsidRDefault="005E01E5" w:rsidP="002E4817">
      <w:pPr>
        <w:ind w:firstLine="709"/>
        <w:jc w:val="both"/>
      </w:pPr>
      <w:r>
        <w:t xml:space="preserve">2.Становление школы научного менеджмента. Ф.У.Тейлор и его последователи. </w:t>
      </w:r>
    </w:p>
    <w:p w:rsidR="005E01E5" w:rsidRDefault="005E01E5" w:rsidP="002E4817">
      <w:pPr>
        <w:ind w:firstLine="709"/>
        <w:jc w:val="both"/>
      </w:pPr>
      <w:r>
        <w:t>3.Формирование административной школы менеджмента (А. Файоль, М. Вебер).</w:t>
      </w:r>
    </w:p>
    <w:p w:rsidR="005E01E5" w:rsidRDefault="005E01E5" w:rsidP="002E4817">
      <w:pPr>
        <w:ind w:firstLine="709"/>
        <w:jc w:val="both"/>
      </w:pPr>
      <w:r>
        <w:t xml:space="preserve">4.Школа человеческих отношений. Э.Мэйо. </w:t>
      </w:r>
    </w:p>
    <w:p w:rsidR="005E01E5" w:rsidRDefault="005E01E5" w:rsidP="002E4817">
      <w:pPr>
        <w:ind w:firstLine="709"/>
        <w:jc w:val="both"/>
      </w:pPr>
      <w:r>
        <w:t xml:space="preserve">5.Школа поведенческих наук. </w:t>
      </w:r>
    </w:p>
    <w:p w:rsidR="005E01E5" w:rsidRDefault="005E01E5" w:rsidP="002E4817">
      <w:pPr>
        <w:ind w:firstLine="709"/>
        <w:jc w:val="both"/>
      </w:pPr>
      <w:r>
        <w:t>6.Становление количественной школы.</w:t>
      </w:r>
    </w:p>
    <w:p w:rsidR="005E01E5" w:rsidRDefault="005E01E5" w:rsidP="002E4817">
      <w:pPr>
        <w:ind w:firstLine="709"/>
        <w:jc w:val="both"/>
      </w:pPr>
      <w:r>
        <w:t xml:space="preserve">7.Условия и предпосылки возникновения менеджмента в России. </w:t>
      </w:r>
    </w:p>
    <w:p w:rsidR="005E01E5" w:rsidRDefault="005E01E5" w:rsidP="002E4817">
      <w:pPr>
        <w:ind w:firstLine="709"/>
        <w:jc w:val="both"/>
      </w:pPr>
    </w:p>
    <w:p w:rsidR="005E01E5" w:rsidRDefault="005E01E5" w:rsidP="00DD5236">
      <w:pPr>
        <w:jc w:val="both"/>
        <w:rPr>
          <w:i/>
        </w:rPr>
      </w:pPr>
      <w:r w:rsidRPr="002259B9">
        <w:rPr>
          <w:i/>
        </w:rPr>
        <w:t xml:space="preserve">Задание для практической подготовки: </w:t>
      </w:r>
    </w:p>
    <w:p w:rsidR="005E01E5" w:rsidRPr="00DD5236" w:rsidRDefault="005E01E5" w:rsidP="00DD5236">
      <w:pPr>
        <w:jc w:val="both"/>
        <w:rPr>
          <w:i/>
        </w:rPr>
      </w:pPr>
      <w:r w:rsidRPr="00DD5236">
        <w:rPr>
          <w:i/>
        </w:rPr>
        <w:t>Решить ситуационную задачу.</w:t>
      </w:r>
    </w:p>
    <w:p w:rsidR="005E01E5" w:rsidRDefault="005E01E5" w:rsidP="0019053D">
      <w:pPr>
        <w:jc w:val="both"/>
      </w:pPr>
      <w:r>
        <w:t>Ли Якокка — руководитель компании «Форд». История менеджмента хранит имена выдающихся менеджеров, которые,обладая незаурядными способностями, талантом и энергией, добивалисьзначительных результатов в организации компаний и управлении ими.Один из таких менеджеров — Ли Якокка. Руководя автомобилестроительной компанией «Форд», он во многом способствовал ее процветанию, однако в итоге был безосновательно уволен владельцем предприятия Генри Фордом,который завидовал авторитету Ли Якокки ине мог терпеть рядом с собой такую сильнуюличность. Ли Якокка болезненно переживалувольнение. Через некоторое время, успокоившись, принял предложение руководства компании «Крайслер» возглавить ее. Финансово-экономическое положение компании былокатастрофическим. «Крайслер» по всем статьям уступала своим основным конкурентамна автомобильном рынке США: фирмам «Дженерал Моторз» и «Форд».Обладая богатым опытом, Ли Якокка принялся, за, казалось бы, безнадежное дело. Были проведены мероприятия по совершенствованиюсистемы управления производством, поиску необходимых финансовыхсредств, усилению взаимодействия сбытовых служб компании с производственными подразделениями, а также ужесточен контроль за работой. Ли Якокка установил себе символическую заработную плату в 1долл. вплоть до стабилизации положения компании, которое через несколько месяцев действительно выправилось, и «Крайслер» вновь заняла прочное место на автомобильном рынке.</w:t>
      </w:r>
    </w:p>
    <w:p w:rsidR="005E01E5" w:rsidRPr="0019053D" w:rsidRDefault="005E01E5" w:rsidP="0019053D">
      <w:pPr>
        <w:jc w:val="both"/>
        <w:rPr>
          <w:i/>
        </w:rPr>
      </w:pPr>
      <w:r w:rsidRPr="0019053D">
        <w:rPr>
          <w:i/>
        </w:rPr>
        <w:t>Вопросы для обсуждения</w:t>
      </w:r>
    </w:p>
    <w:p w:rsidR="005E01E5" w:rsidRDefault="005E01E5" w:rsidP="0019053D">
      <w:pPr>
        <w:jc w:val="both"/>
      </w:pPr>
      <w:r>
        <w:t xml:space="preserve">1. В чем вы видите заслугу Ли Якокки как менеджера в стабилизацииположения компании «Крайслер»? </w:t>
      </w:r>
    </w:p>
    <w:p w:rsidR="005E01E5" w:rsidRDefault="005E01E5" w:rsidP="0019053D">
      <w:pPr>
        <w:jc w:val="both"/>
      </w:pPr>
      <w:r>
        <w:t>2. Как можно оценить действия Ли Якокки по установлению себе символического уровня оплаты труда? Это:красивый жест;недостаточно продуманное решение; хорошо просчитанный шаг менеджера.Аргументируйте свои ответы.</w:t>
      </w:r>
    </w:p>
    <w:p w:rsidR="005E01E5" w:rsidRDefault="005E01E5" w:rsidP="0019053D">
      <w:pPr>
        <w:jc w:val="both"/>
      </w:pPr>
    </w:p>
    <w:p w:rsidR="005E01E5" w:rsidRPr="002E4817" w:rsidRDefault="005E01E5" w:rsidP="00DD5236">
      <w:pPr>
        <w:jc w:val="both"/>
        <w:rPr>
          <w:i/>
        </w:rPr>
      </w:pPr>
      <w:r w:rsidRPr="002E4817">
        <w:rPr>
          <w:i/>
        </w:rPr>
        <w:t>Практичес</w:t>
      </w:r>
      <w:r>
        <w:rPr>
          <w:i/>
        </w:rPr>
        <w:t>ко</w:t>
      </w:r>
      <w:r w:rsidRPr="002E4817">
        <w:rPr>
          <w:i/>
        </w:rPr>
        <w:t>е задани</w:t>
      </w:r>
      <w:r>
        <w:rPr>
          <w:i/>
        </w:rPr>
        <w:t>е 2.</w:t>
      </w:r>
    </w:p>
    <w:p w:rsidR="005E01E5" w:rsidRPr="0019053D" w:rsidRDefault="005E01E5" w:rsidP="00DD5236">
      <w:pPr>
        <w:jc w:val="both"/>
        <w:rPr>
          <w:i/>
        </w:rPr>
      </w:pPr>
      <w:r w:rsidRPr="00DD5236">
        <w:rPr>
          <w:i/>
        </w:rPr>
        <w:t>Решить ситуационну</w:t>
      </w:r>
      <w:r>
        <w:rPr>
          <w:i/>
        </w:rPr>
        <w:t xml:space="preserve">ю задачу </w:t>
      </w:r>
      <w:r w:rsidRPr="0019053D">
        <w:rPr>
          <w:i/>
        </w:rPr>
        <w:t>«Работа с прохладцей»</w:t>
      </w:r>
    </w:p>
    <w:p w:rsidR="005E01E5" w:rsidRDefault="005E01E5" w:rsidP="0019053D">
      <w:pPr>
        <w:jc w:val="both"/>
      </w:pPr>
      <w:r>
        <w:t>Ухудшение условий труда, неэффективность системы стимулированиятруда, произвол мастеров, авторитарный стиль руководства и физическоедавление на рабочих, фаворитизм и злоупотребления ухудшают обстановку и обостряют социальные противоречия на производстве.Наряду с открытыми формами выражения недовольства рабочими (забастовки, нарушения трудовой дисциплины, абсентеизм, несоблюдениетехнологических требований) в США в конце XIX в. были распространены еще и скрытые его виды (неповиновение приказам, отказ от сотрудничества, бойкот и саботаж).</w:t>
      </w:r>
    </w:p>
    <w:p w:rsidR="005E01E5" w:rsidRDefault="005E01E5" w:rsidP="0019053D">
      <w:pPr>
        <w:jc w:val="both"/>
      </w:pPr>
      <w:r>
        <w:t>Наиболее популярным было искусственное сдерживание производительности труда — результат неформального сговора рабочих. Тейлор называл его «работой с прохладцей» (РСП), а современные социологи — рестрикционизмом. Феномен РСП тесно связан с групповым поведением исостоит в том, что рабочие могут, но по тем или иным причинам не выполняют официальные нормы. В присутствии мастера они делают вид,что усиленно трудятся, а стоит ему удалиться, как они прекращают работать. Дневная норма, по наблюдениям Тейлора, выполнялась на две трети,а иногда (что случалось крайне редко) — на треть.</w:t>
      </w:r>
    </w:p>
    <w:p w:rsidR="005E01E5" w:rsidRDefault="005E01E5" w:rsidP="0019053D">
      <w:pPr>
        <w:jc w:val="both"/>
      </w:pPr>
      <w:r>
        <w:t>По своим последствиям РСП превращалась в социальную болезнь промышленного общества. Сознательное замедление работы ведет к недоиспользованию оборудования, снижению зарплаты, дезорганизует трудовойпроцесс, разрушает нормальные связи между участниками производства,повышает себестоимость продукции, а в масштабе экономики страны оборачивается сокращением внутреннего и внешнего рынков.</w:t>
      </w:r>
    </w:p>
    <w:p w:rsidR="005E01E5" w:rsidRDefault="005E01E5" w:rsidP="0019053D">
      <w:pPr>
        <w:jc w:val="both"/>
      </w:pPr>
      <w:r>
        <w:t>Работа с прохладцей основывается на природной склонности людейоблегчать себе работу, стремлении затрачивать меньше физических усилий, экономить их. Правда, в одних условиях этот процесс замедляется, а вдругих — ускоряется (совместный труд). Поскольку все люди от природырождаются неодинаковыми («закон природы»), то ставить разных по своим умственным и физическим способностям работников на одинаковуюработу, значит, как полагал Тейлор, создавать условия для перехода природной формы РСП в социальную.</w:t>
      </w:r>
    </w:p>
    <w:p w:rsidR="005E01E5" w:rsidRDefault="005E01E5" w:rsidP="0019053D">
      <w:pPr>
        <w:jc w:val="both"/>
      </w:pPr>
      <w:r>
        <w:t>Так, совместная и однородная работа значительного количества людей при одинаковой оплате их ежедневной выработки приводит к тому, что «наилучшие» рабочие медленно, но верно замедляют темп работы дотемпа «наихудших». Подобное явление наблюдалось и при старой системе управления, использовавшей артельные формы работы и опиравшейсяна устаревшие принципы нормирования труда. Невозможность измеритьи учесть коэффициент трудового участия резко снижала заинтересованность в труде и ухудшала мотивацию. Кроме того, попытка уравнять неодинаковых по своим возможностям людей вредна и в физиологическомплане, так как слабейший переобременялся непосильной работой, а энергичный работал вполсилы.</w:t>
      </w:r>
    </w:p>
    <w:p w:rsidR="005E01E5" w:rsidRDefault="005E01E5" w:rsidP="0019053D">
      <w:pPr>
        <w:jc w:val="both"/>
      </w:pPr>
      <w:r>
        <w:t>Возникновению РСП могут способствовать плохие условия труда (удлиненный рабочий день, теснота помещений), характер труда (работа, требующая большого нервного напряжения и чрезмерной концентрации внимания), организация труда (несвоевременное обеспечение материалами иинструментами, отсутствие согласованности между подразделениями).Работать с прохладцей могли не только подчиненные, но и руководители…</w:t>
      </w:r>
    </w:p>
    <w:p w:rsidR="005E01E5" w:rsidRPr="0019053D" w:rsidRDefault="005E01E5" w:rsidP="0019053D">
      <w:pPr>
        <w:jc w:val="both"/>
        <w:rPr>
          <w:i/>
        </w:rPr>
      </w:pPr>
      <w:r w:rsidRPr="0019053D">
        <w:rPr>
          <w:i/>
        </w:rPr>
        <w:t>Вопросы для обсуждения</w:t>
      </w:r>
    </w:p>
    <w:p w:rsidR="005E01E5" w:rsidRDefault="005E01E5" w:rsidP="0019053D">
      <w:pPr>
        <w:jc w:val="both"/>
      </w:pPr>
      <w:r>
        <w:t>1. Что Ф. Тейлор вкладывает в понятие «работа с прохладцей»?</w:t>
      </w:r>
    </w:p>
    <w:p w:rsidR="005E01E5" w:rsidRDefault="005E01E5" w:rsidP="0019053D">
      <w:pPr>
        <w:jc w:val="both"/>
      </w:pPr>
      <w:r>
        <w:t xml:space="preserve">2. Приведите примеры «работы с прохладцей» в современное время. </w:t>
      </w:r>
    </w:p>
    <w:p w:rsidR="005E01E5" w:rsidRDefault="005E01E5" w:rsidP="0019053D">
      <w:pPr>
        <w:jc w:val="both"/>
      </w:pPr>
    </w:p>
    <w:p w:rsidR="005E01E5" w:rsidRDefault="005E01E5" w:rsidP="0019053D">
      <w:pPr>
        <w:jc w:val="both"/>
        <w:rPr>
          <w:i/>
        </w:rPr>
      </w:pPr>
      <w:r w:rsidRPr="00156BE2">
        <w:rPr>
          <w:i/>
        </w:rPr>
        <w:t>Подготовка и защита информационного проекта (презентации)</w:t>
      </w:r>
      <w:r>
        <w:rPr>
          <w:i/>
        </w:rPr>
        <w:t xml:space="preserve"> по теме на выбор</w:t>
      </w:r>
      <w:r w:rsidRPr="00156BE2">
        <w:rPr>
          <w:i/>
        </w:rPr>
        <w:t xml:space="preserve">: </w:t>
      </w:r>
    </w:p>
    <w:p w:rsidR="005E01E5" w:rsidRPr="002E4817" w:rsidRDefault="005E01E5" w:rsidP="002E4817">
      <w:pPr>
        <w:pStyle w:val="1"/>
        <w:spacing w:after="0" w:line="240" w:lineRule="auto"/>
        <w:ind w:left="0"/>
        <w:jc w:val="both"/>
        <w:rPr>
          <w:rFonts w:ascii="Times New Roman" w:hAnsi="Times New Roman"/>
          <w:sz w:val="24"/>
          <w:szCs w:val="24"/>
          <w:lang w:eastAsia="ru-RU"/>
        </w:rPr>
      </w:pPr>
      <w:r w:rsidRPr="00164145">
        <w:rPr>
          <w:rFonts w:ascii="Times New Roman" w:hAnsi="Times New Roman"/>
          <w:sz w:val="24"/>
          <w:szCs w:val="24"/>
          <w:lang w:eastAsia="ru-RU"/>
        </w:rPr>
        <w:t xml:space="preserve">1. </w:t>
      </w:r>
      <w:r w:rsidRPr="002E4817">
        <w:rPr>
          <w:rFonts w:ascii="Times New Roman" w:hAnsi="Times New Roman"/>
          <w:sz w:val="24"/>
          <w:szCs w:val="24"/>
          <w:lang w:eastAsia="ru-RU"/>
        </w:rPr>
        <w:t>Условия и предпосылки возникновения менеджмента в России.</w:t>
      </w:r>
    </w:p>
    <w:p w:rsidR="005E01E5" w:rsidRPr="00164145" w:rsidRDefault="005E01E5" w:rsidP="0019053D">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2.Вклад российских ученых в развитие менеджмента (Богданов А.А., Гастев А.К</w:t>
      </w:r>
      <w:r w:rsidRPr="00164145">
        <w:rPr>
          <w:rFonts w:ascii="Times New Roman" w:hAnsi="Times New Roman"/>
          <w:sz w:val="24"/>
          <w:szCs w:val="24"/>
          <w:lang w:eastAsia="ru-RU"/>
        </w:rPr>
        <w:t>.</w:t>
      </w:r>
      <w:r>
        <w:rPr>
          <w:rFonts w:ascii="Times New Roman" w:hAnsi="Times New Roman"/>
          <w:sz w:val="24"/>
          <w:szCs w:val="24"/>
          <w:lang w:eastAsia="ru-RU"/>
        </w:rPr>
        <w:t>)</w:t>
      </w:r>
    </w:p>
    <w:p w:rsidR="005E01E5" w:rsidRDefault="005E01E5" w:rsidP="0019053D">
      <w:pPr>
        <w:pStyle w:val="1"/>
        <w:spacing w:after="0" w:line="240" w:lineRule="auto"/>
        <w:ind w:left="0"/>
        <w:jc w:val="both"/>
        <w:rPr>
          <w:rFonts w:ascii="Times New Roman" w:hAnsi="Times New Roman"/>
          <w:b/>
          <w:color w:val="000000"/>
          <w:spacing w:val="2"/>
          <w:sz w:val="24"/>
          <w:szCs w:val="24"/>
        </w:rPr>
      </w:pPr>
      <w:r>
        <w:rPr>
          <w:rFonts w:ascii="Times New Roman" w:hAnsi="Times New Roman"/>
          <w:sz w:val="24"/>
          <w:szCs w:val="24"/>
          <w:lang w:eastAsia="ru-RU"/>
        </w:rPr>
        <w:t xml:space="preserve">3. </w:t>
      </w:r>
      <w:r w:rsidRPr="002E4817">
        <w:rPr>
          <w:rFonts w:ascii="Times New Roman" w:hAnsi="Times New Roman"/>
          <w:sz w:val="24"/>
          <w:szCs w:val="24"/>
          <w:lang w:eastAsia="ru-RU"/>
        </w:rPr>
        <w:t>Современный менеджмент: технология или искусство</w:t>
      </w:r>
      <w:r>
        <w:rPr>
          <w:rFonts w:ascii="Times New Roman" w:hAnsi="Times New Roman"/>
          <w:sz w:val="24"/>
          <w:szCs w:val="24"/>
          <w:lang w:eastAsia="ru-RU"/>
        </w:rPr>
        <w:t>.</w:t>
      </w:r>
    </w:p>
    <w:p w:rsidR="005E01E5" w:rsidRDefault="005E01E5" w:rsidP="0019053D">
      <w:pPr>
        <w:jc w:val="both"/>
        <w:rPr>
          <w:i/>
        </w:rPr>
      </w:pPr>
    </w:p>
    <w:p w:rsidR="005E01E5" w:rsidRPr="00E00DA4" w:rsidRDefault="005E01E5" w:rsidP="00E00DA4">
      <w:pPr>
        <w:ind w:firstLine="709"/>
        <w:jc w:val="both"/>
        <w:rPr>
          <w:b/>
        </w:rPr>
      </w:pPr>
      <w:r w:rsidRPr="00E00DA4">
        <w:rPr>
          <w:b/>
          <w:bCs/>
        </w:rPr>
        <w:t xml:space="preserve">Тема 5. </w:t>
      </w:r>
      <w:r w:rsidRPr="00E00DA4">
        <w:rPr>
          <w:b/>
        </w:rPr>
        <w:t>Методы и функции управления</w:t>
      </w:r>
      <w:r w:rsidRPr="00BD1B3D">
        <w:rPr>
          <w:b/>
        </w:rPr>
        <w:t>(проводится в форме практической подготовки)</w:t>
      </w:r>
      <w:r w:rsidRPr="00BD1B3D">
        <w:rPr>
          <w:b/>
        </w:rPr>
        <w:tab/>
      </w:r>
      <w:r w:rsidRPr="00E00DA4">
        <w:rPr>
          <w:b/>
        </w:rPr>
        <w:tab/>
      </w:r>
    </w:p>
    <w:p w:rsidR="005E01E5" w:rsidRDefault="005E01E5" w:rsidP="0001303E">
      <w:pPr>
        <w:ind w:firstLine="708"/>
        <w:jc w:val="both"/>
        <w:rPr>
          <w:bCs/>
          <w:i/>
        </w:rPr>
      </w:pPr>
      <w:r w:rsidRPr="00ED3E68">
        <w:rPr>
          <w:bCs/>
          <w:i/>
        </w:rPr>
        <w:t>Вопросы к занятию</w:t>
      </w:r>
    </w:p>
    <w:p w:rsidR="005E01E5" w:rsidRPr="00EF3B4F" w:rsidRDefault="005E01E5" w:rsidP="00EF3B4F">
      <w:pPr>
        <w:pStyle w:val="FootnoteText"/>
        <w:jc w:val="both"/>
        <w:rPr>
          <w:sz w:val="24"/>
          <w:szCs w:val="24"/>
        </w:rPr>
      </w:pPr>
      <w:r w:rsidRPr="00EF3B4F">
        <w:rPr>
          <w:sz w:val="24"/>
          <w:szCs w:val="24"/>
        </w:rPr>
        <w:tab/>
        <w:t>1.Административные, экономические и социально-психологические методы управления.</w:t>
      </w:r>
    </w:p>
    <w:p w:rsidR="005E01E5" w:rsidRDefault="005E01E5" w:rsidP="00EF3B4F">
      <w:pPr>
        <w:pStyle w:val="FootnoteText"/>
        <w:ind w:firstLine="709"/>
        <w:jc w:val="both"/>
        <w:rPr>
          <w:sz w:val="24"/>
          <w:szCs w:val="24"/>
        </w:rPr>
      </w:pPr>
      <w:r>
        <w:rPr>
          <w:sz w:val="24"/>
          <w:szCs w:val="24"/>
        </w:rPr>
        <w:t>2</w:t>
      </w:r>
      <w:r w:rsidRPr="00EF3B4F">
        <w:rPr>
          <w:sz w:val="24"/>
          <w:szCs w:val="24"/>
        </w:rPr>
        <w:t xml:space="preserve">.Понятие и классификация функций управления. </w:t>
      </w:r>
    </w:p>
    <w:p w:rsidR="005E01E5" w:rsidRPr="00EF3B4F" w:rsidRDefault="005E01E5" w:rsidP="00EF3B4F">
      <w:pPr>
        <w:pStyle w:val="FootnoteText"/>
        <w:ind w:firstLine="709"/>
        <w:jc w:val="both"/>
        <w:rPr>
          <w:sz w:val="24"/>
          <w:szCs w:val="24"/>
        </w:rPr>
      </w:pPr>
      <w:r>
        <w:rPr>
          <w:sz w:val="24"/>
          <w:szCs w:val="24"/>
        </w:rPr>
        <w:t>3</w:t>
      </w:r>
      <w:r w:rsidRPr="00EF3B4F">
        <w:rPr>
          <w:sz w:val="24"/>
          <w:szCs w:val="24"/>
        </w:rPr>
        <w:t xml:space="preserve">.Значение выделения функций управления для теории и практики управления. </w:t>
      </w:r>
    </w:p>
    <w:p w:rsidR="005E01E5" w:rsidRPr="00EF3B4F" w:rsidRDefault="005E01E5" w:rsidP="00EF3B4F">
      <w:pPr>
        <w:pStyle w:val="FootnoteText"/>
        <w:ind w:firstLine="709"/>
        <w:jc w:val="both"/>
        <w:rPr>
          <w:sz w:val="24"/>
          <w:szCs w:val="24"/>
        </w:rPr>
      </w:pPr>
      <w:r>
        <w:rPr>
          <w:sz w:val="24"/>
          <w:szCs w:val="24"/>
        </w:rPr>
        <w:t>4</w:t>
      </w:r>
      <w:r w:rsidRPr="00EF3B4F">
        <w:rPr>
          <w:sz w:val="24"/>
          <w:szCs w:val="24"/>
        </w:rPr>
        <w:t xml:space="preserve">.Общие функции управления и специфические функции управления. </w:t>
      </w:r>
    </w:p>
    <w:p w:rsidR="005E01E5" w:rsidRPr="00EF3B4F" w:rsidRDefault="005E01E5" w:rsidP="00EF3B4F">
      <w:pPr>
        <w:pStyle w:val="FootnoteText"/>
        <w:ind w:firstLine="709"/>
        <w:jc w:val="both"/>
        <w:rPr>
          <w:sz w:val="24"/>
          <w:szCs w:val="24"/>
        </w:rPr>
      </w:pPr>
      <w:r>
        <w:rPr>
          <w:sz w:val="24"/>
          <w:szCs w:val="24"/>
        </w:rPr>
        <w:t>5</w:t>
      </w:r>
      <w:r w:rsidRPr="00EF3B4F">
        <w:rPr>
          <w:sz w:val="24"/>
          <w:szCs w:val="24"/>
        </w:rPr>
        <w:t xml:space="preserve">.Планирование как функция управления. Понятие и виды планирования. Принципы осуществления функции планирования. </w:t>
      </w:r>
    </w:p>
    <w:p w:rsidR="005E01E5" w:rsidRPr="00EF3B4F" w:rsidRDefault="005E01E5" w:rsidP="00EF3B4F">
      <w:pPr>
        <w:pStyle w:val="FootnoteText"/>
        <w:ind w:firstLine="709"/>
        <w:jc w:val="both"/>
        <w:rPr>
          <w:sz w:val="24"/>
          <w:szCs w:val="24"/>
        </w:rPr>
      </w:pPr>
      <w:r>
        <w:rPr>
          <w:sz w:val="24"/>
          <w:szCs w:val="24"/>
        </w:rPr>
        <w:t>6</w:t>
      </w:r>
      <w:r w:rsidRPr="00EF3B4F">
        <w:rPr>
          <w:sz w:val="24"/>
          <w:szCs w:val="24"/>
        </w:rPr>
        <w:t>.Организация как функция управления. Понятие и этапы организации как функции управления. Делегирование полномочий как важная составляющая функции организации.</w:t>
      </w:r>
    </w:p>
    <w:p w:rsidR="005E01E5" w:rsidRPr="00EF3B4F" w:rsidRDefault="005E01E5" w:rsidP="00EF3B4F">
      <w:pPr>
        <w:pStyle w:val="FootnoteText"/>
        <w:ind w:firstLine="709"/>
        <w:jc w:val="both"/>
        <w:rPr>
          <w:sz w:val="24"/>
          <w:szCs w:val="24"/>
        </w:rPr>
      </w:pPr>
      <w:r>
        <w:rPr>
          <w:sz w:val="24"/>
          <w:szCs w:val="24"/>
        </w:rPr>
        <w:t>7</w:t>
      </w:r>
      <w:r w:rsidRPr="00EF3B4F">
        <w:rPr>
          <w:sz w:val="24"/>
          <w:szCs w:val="24"/>
        </w:rPr>
        <w:t>.Функция мотивации. Понятие мотивации. Взаимосвязь мотивации и стимулирования. Теории мотивации.</w:t>
      </w:r>
    </w:p>
    <w:p w:rsidR="005E01E5" w:rsidRDefault="005E01E5" w:rsidP="00EF3B4F">
      <w:pPr>
        <w:pStyle w:val="FootnoteText"/>
        <w:ind w:firstLine="709"/>
        <w:jc w:val="both"/>
        <w:rPr>
          <w:sz w:val="24"/>
          <w:szCs w:val="24"/>
        </w:rPr>
      </w:pPr>
      <w:r>
        <w:rPr>
          <w:sz w:val="24"/>
          <w:szCs w:val="24"/>
        </w:rPr>
        <w:t>8</w:t>
      </w:r>
      <w:r w:rsidRPr="00EF3B4F">
        <w:rPr>
          <w:sz w:val="24"/>
          <w:szCs w:val="24"/>
        </w:rPr>
        <w:t>.Функция контроля. Понятие и состав функции контроля. Виды контроля. Организация эффективного контроля.</w:t>
      </w:r>
    </w:p>
    <w:p w:rsidR="005E01E5" w:rsidRDefault="005E01E5" w:rsidP="00D4714B">
      <w:pPr>
        <w:pStyle w:val="FootnoteText"/>
        <w:ind w:firstLine="709"/>
        <w:jc w:val="both"/>
        <w:rPr>
          <w:sz w:val="24"/>
          <w:szCs w:val="24"/>
        </w:rPr>
      </w:pPr>
    </w:p>
    <w:p w:rsidR="005E01E5" w:rsidRDefault="005E01E5" w:rsidP="00490F4E">
      <w:pPr>
        <w:jc w:val="both"/>
        <w:rPr>
          <w:bCs/>
          <w:i/>
        </w:rPr>
      </w:pPr>
      <w:r w:rsidRPr="002259B9">
        <w:rPr>
          <w:bCs/>
          <w:i/>
        </w:rPr>
        <w:t xml:space="preserve">Задание для практической подготовки: </w:t>
      </w:r>
    </w:p>
    <w:p w:rsidR="005E01E5" w:rsidRDefault="005E01E5" w:rsidP="00490F4E">
      <w:pPr>
        <w:jc w:val="both"/>
      </w:pPr>
      <w:r w:rsidRPr="00490F4E">
        <w:rPr>
          <w:i/>
        </w:rPr>
        <w:t>Описание ситуации</w:t>
      </w:r>
      <w:r>
        <w:t>Вы недавно работаете начальником цеха (отдела) на крупном промышленном предприятии (на эту должность перешли из другой организации). Еще не все знают вас в лицо. До обеденного перерыва 2 часа. В коридоре вы видите трех работников вашего цеха (отдела), которые о чем-то оживленно беседуют и не обращают на вас внимания. Возвращаясь через 20 мин, видите ту же картину.</w:t>
      </w:r>
    </w:p>
    <w:p w:rsidR="005E01E5" w:rsidRDefault="005E01E5" w:rsidP="00490F4E">
      <w:pPr>
        <w:jc w:val="both"/>
      </w:pPr>
      <w:r w:rsidRPr="00490F4E">
        <w:rPr>
          <w:i/>
        </w:rPr>
        <w:t>Постановка задачи</w:t>
      </w:r>
      <w:r>
        <w:rPr>
          <w:i/>
        </w:rPr>
        <w:t xml:space="preserve">. </w:t>
      </w:r>
      <w:r>
        <w:t>Как вы себя поведете?</w:t>
      </w:r>
    </w:p>
    <w:p w:rsidR="005E01E5" w:rsidRDefault="005E01E5" w:rsidP="00490F4E">
      <w:pPr>
        <w:jc w:val="both"/>
      </w:pPr>
      <w:r>
        <w:t>1. Остановитесь, дадите понять рабочим (работникам), что вы новый начальник цеха (отдела). Отметите, что беседа их затянулась и пора приступить к работе.</w:t>
      </w:r>
    </w:p>
    <w:p w:rsidR="005E01E5" w:rsidRDefault="005E01E5" w:rsidP="00490F4E">
      <w:pPr>
        <w:jc w:val="both"/>
      </w:pPr>
      <w:r>
        <w:t>2. Спросите, кто их непосредственный начальник, вызовите его к себе в кабинет.</w:t>
      </w:r>
    </w:p>
    <w:p w:rsidR="005E01E5" w:rsidRDefault="005E01E5" w:rsidP="00490F4E">
      <w:pPr>
        <w:jc w:val="both"/>
      </w:pPr>
      <w:r>
        <w:t>3. Сначала поинтересуетесь, о чем идет разговор, затем представитесь и спросите, нет ли у них каких-либо претензий к администрации. После этого предложите пройти в цех (отдел) на рабочее место.</w:t>
      </w:r>
    </w:p>
    <w:p w:rsidR="005E01E5" w:rsidRDefault="005E01E5" w:rsidP="00BA21DB">
      <w:pPr>
        <w:jc w:val="both"/>
      </w:pPr>
      <w:r>
        <w:t>4. Прежде всего представитесь, поинтересуетесь, как обстоят дела в их бригаде, как загружены работой, что мешает работать. Возьмете этих рабочих (работников)на заметку.</w:t>
      </w:r>
    </w:p>
    <w:p w:rsidR="005E01E5" w:rsidRDefault="005E01E5" w:rsidP="00BA21DB">
      <w:pPr>
        <w:jc w:val="both"/>
      </w:pPr>
      <w:r w:rsidRPr="00BA21DB">
        <w:rPr>
          <w:i/>
        </w:rPr>
        <w:t>Практическое задание 2</w:t>
      </w:r>
    </w:p>
    <w:p w:rsidR="005E01E5" w:rsidRPr="00BA21DB" w:rsidRDefault="005E01E5" w:rsidP="00BA21DB">
      <w:pPr>
        <w:jc w:val="both"/>
        <w:rPr>
          <w:i/>
        </w:rPr>
      </w:pPr>
      <w:r w:rsidRPr="00BA21DB">
        <w:rPr>
          <w:i/>
        </w:rPr>
        <w:t>Деловая игра «Взаимосвязь функций управления»</w:t>
      </w:r>
    </w:p>
    <w:p w:rsidR="005E01E5" w:rsidRPr="00BA21DB" w:rsidRDefault="005E01E5" w:rsidP="00BA21DB">
      <w:pPr>
        <w:jc w:val="both"/>
        <w:rPr>
          <w:i/>
        </w:rPr>
      </w:pPr>
      <w:r w:rsidRPr="00BA21DB">
        <w:rPr>
          <w:i/>
        </w:rPr>
        <w:t>Описание ситуации</w:t>
      </w:r>
    </w:p>
    <w:p w:rsidR="005E01E5" w:rsidRDefault="005E01E5" w:rsidP="00BA21DB">
      <w:pPr>
        <w:jc w:val="both"/>
      </w:pPr>
      <w:r>
        <w:t>Завод по производству картонных упаковок для яиц, несмотря на постоянный спрос на свою продукцию, показывает низкую производительность труда. Работники не заинтересованы в результатах своего труда. Часто идут обсуждения условий труда.  Проведенные обследования показали, что 80% работников выразили недовольство своим заработком. 50% считают неактуальными социальные программы. Моральный дух персонала очень низок. На предприятии работает 300 человек, однако улучшить показатели деятельности администрации не удается. Предложите меры, с помощью которых можно разрешить данную проблемную ситуацию.</w:t>
      </w:r>
    </w:p>
    <w:p w:rsidR="005E01E5" w:rsidRDefault="005E01E5" w:rsidP="00BA21DB">
      <w:pPr>
        <w:jc w:val="both"/>
      </w:pPr>
      <w:r w:rsidRPr="00BA21DB">
        <w:rPr>
          <w:i/>
        </w:rPr>
        <w:t>Условия и правила игры:</w:t>
      </w:r>
      <w:r>
        <w:t xml:space="preserve"> Студенты объединяются в команды по 3-5 человек.В</w:t>
      </w:r>
      <w:r w:rsidRPr="00BA21DB">
        <w:t xml:space="preserve"> учебной группе формируется отборочная комиссия из </w:t>
      </w:r>
      <w:r>
        <w:t>3-</w:t>
      </w:r>
      <w:r w:rsidRPr="00BA21DB">
        <w:t>х человек</w:t>
      </w:r>
      <w:r>
        <w:t xml:space="preserve"> -</w:t>
      </w:r>
      <w:r w:rsidRPr="00BA21DB">
        <w:t xml:space="preserve"> преподавателя и двух студентов</w:t>
      </w:r>
      <w:r>
        <w:t xml:space="preserve"> – для экспертной оценки. Команды выполняют задание:</w:t>
      </w:r>
    </w:p>
    <w:p w:rsidR="005E01E5" w:rsidRDefault="005E01E5" w:rsidP="00BA21DB">
      <w:pPr>
        <w:jc w:val="both"/>
      </w:pPr>
      <w:r>
        <w:t>- оценить уровень мотивации в коллективе предприятия;</w:t>
      </w:r>
    </w:p>
    <w:p w:rsidR="005E01E5" w:rsidRDefault="005E01E5" w:rsidP="00BA21DB">
      <w:pPr>
        <w:jc w:val="both"/>
      </w:pPr>
      <w:r>
        <w:t>- рассмотреть необходимость совершенствования системы контроля за выполнением работы в организации;</w:t>
      </w:r>
    </w:p>
    <w:p w:rsidR="005E01E5" w:rsidRDefault="005E01E5" w:rsidP="00BA21DB">
      <w:pPr>
        <w:jc w:val="both"/>
      </w:pPr>
      <w:r>
        <w:t>- разработать конкретные предложения по улучшению психологическогоклимата в коллективе, совершенствованию системы мотивации и контроля;</w:t>
      </w:r>
    </w:p>
    <w:p w:rsidR="005E01E5" w:rsidRDefault="005E01E5" w:rsidP="00BA21DB">
      <w:pPr>
        <w:jc w:val="both"/>
      </w:pPr>
      <w:r>
        <w:t>- составить план внедрения мероприятий.</w:t>
      </w:r>
    </w:p>
    <w:p w:rsidR="005E01E5" w:rsidRDefault="005E01E5" w:rsidP="00AD571B">
      <w:pPr>
        <w:jc w:val="both"/>
      </w:pPr>
      <w:r>
        <w:t>Команды разрабатывают программу мероприятийсовершенствования системы управления предприятием, готовят презентацию, и лидер команды представляет разработку экспертам.</w:t>
      </w:r>
      <w:r w:rsidRPr="007F3898">
        <w:t xml:space="preserve"> Каждо</w:t>
      </w:r>
      <w:r>
        <w:t>й команде</w:t>
      </w:r>
      <w:r w:rsidRPr="007F3898">
        <w:t xml:space="preserve"> дается </w:t>
      </w:r>
      <w:r>
        <w:t>3</w:t>
      </w:r>
      <w:r w:rsidRPr="007F3898">
        <w:t xml:space="preserve">0 минут на </w:t>
      </w:r>
      <w:r>
        <w:t xml:space="preserve">разработку программы, </w:t>
      </w:r>
      <w:r w:rsidRPr="007F3898">
        <w:t xml:space="preserve">подготовку </w:t>
      </w:r>
      <w:r>
        <w:t xml:space="preserve">презентации и5 </w:t>
      </w:r>
      <w:r w:rsidRPr="007F3898">
        <w:t>минут на выступление.</w:t>
      </w:r>
      <w:r>
        <w:t>Экспертная комиссия дает оценку с помощью специальных карточек по пятибалльной системе. Набравший наибольшее количество баллов объявляется победителем. Критерии оценки: внимательность; эффективность предложенной программы действий, включенность в игру; сопричастность, самовыражение; культура речи; краткость; умение уложиться в дедлайн; логичность и убедительность.</w:t>
      </w:r>
    </w:p>
    <w:p w:rsidR="005E01E5" w:rsidRDefault="005E01E5" w:rsidP="00AD571B">
      <w:pPr>
        <w:jc w:val="both"/>
      </w:pPr>
      <w:r>
        <w:t>Максимальное количество баллов – 10 баллов. Еще несколько баллов могут быть добавлены на усмотрение ведущего и экспертов за дополнительные достижения.</w:t>
      </w:r>
    </w:p>
    <w:p w:rsidR="005E01E5" w:rsidRDefault="005E01E5" w:rsidP="00AD571B">
      <w:pPr>
        <w:jc w:val="both"/>
      </w:pPr>
    </w:p>
    <w:p w:rsidR="005E01E5" w:rsidRPr="002259B9" w:rsidRDefault="005E01E5" w:rsidP="002259B9">
      <w:pPr>
        <w:jc w:val="both"/>
      </w:pPr>
      <w:r w:rsidRPr="00156BE2">
        <w:rPr>
          <w:i/>
        </w:rPr>
        <w:t>Подготовка и защита информационного проекта (презентации)</w:t>
      </w:r>
      <w:r>
        <w:rPr>
          <w:i/>
        </w:rPr>
        <w:t xml:space="preserve"> по теме</w:t>
      </w:r>
      <w:r w:rsidRPr="00156BE2">
        <w:rPr>
          <w:i/>
        </w:rPr>
        <w:t xml:space="preserve">: </w:t>
      </w:r>
      <w:r w:rsidRPr="002259B9">
        <w:t>Значение выделения функций управления для теории и практики управления.</w:t>
      </w:r>
    </w:p>
    <w:p w:rsidR="005E01E5" w:rsidRPr="00BF5AFE" w:rsidRDefault="005E01E5" w:rsidP="00BF5AFE">
      <w:pPr>
        <w:ind w:firstLine="708"/>
        <w:jc w:val="both"/>
      </w:pPr>
    </w:p>
    <w:p w:rsidR="005E01E5" w:rsidRDefault="005E01E5" w:rsidP="00EF3B4F">
      <w:pPr>
        <w:pStyle w:val="1"/>
        <w:jc w:val="both"/>
        <w:rPr>
          <w:rFonts w:ascii="Times New Roman" w:hAnsi="Times New Roman"/>
          <w:b/>
          <w:sz w:val="24"/>
          <w:szCs w:val="24"/>
        </w:rPr>
      </w:pPr>
      <w:r w:rsidRPr="009B1BE2">
        <w:rPr>
          <w:rFonts w:ascii="Times New Roman" w:hAnsi="Times New Roman"/>
          <w:b/>
          <w:sz w:val="24"/>
          <w:szCs w:val="24"/>
        </w:rPr>
        <w:t xml:space="preserve">Тема 6. </w:t>
      </w:r>
      <w:r w:rsidRPr="00EF3B4F">
        <w:rPr>
          <w:rFonts w:ascii="Times New Roman" w:hAnsi="Times New Roman"/>
          <w:b/>
          <w:sz w:val="24"/>
          <w:szCs w:val="24"/>
        </w:rPr>
        <w:t>Процесс управления</w:t>
      </w:r>
      <w:r w:rsidRPr="00EF3B4F">
        <w:rPr>
          <w:rFonts w:ascii="Times New Roman" w:hAnsi="Times New Roman"/>
          <w:b/>
          <w:sz w:val="24"/>
          <w:szCs w:val="24"/>
        </w:rPr>
        <w:tab/>
      </w:r>
    </w:p>
    <w:p w:rsidR="005E01E5" w:rsidRDefault="005E01E5" w:rsidP="0001303E">
      <w:pPr>
        <w:ind w:firstLine="708"/>
        <w:jc w:val="both"/>
        <w:rPr>
          <w:i/>
        </w:rPr>
      </w:pPr>
      <w:r w:rsidRPr="007E03E8">
        <w:rPr>
          <w:i/>
        </w:rPr>
        <w:t>Вопросы к занятию</w:t>
      </w:r>
    </w:p>
    <w:p w:rsidR="005E01E5" w:rsidRDefault="005E01E5" w:rsidP="00EF3B4F">
      <w:pPr>
        <w:ind w:firstLine="567"/>
        <w:jc w:val="both"/>
      </w:pPr>
      <w:r>
        <w:t xml:space="preserve">1.Сущность процесса управления.  </w:t>
      </w:r>
    </w:p>
    <w:p w:rsidR="005E01E5" w:rsidRDefault="005E01E5" w:rsidP="00EF3B4F">
      <w:pPr>
        <w:ind w:firstLine="567"/>
        <w:jc w:val="both"/>
      </w:pPr>
      <w:r>
        <w:t xml:space="preserve">2. Основные этапы процесса управления </w:t>
      </w:r>
    </w:p>
    <w:p w:rsidR="005E01E5" w:rsidRDefault="005E01E5" w:rsidP="00EF3B4F">
      <w:pPr>
        <w:ind w:firstLine="567"/>
        <w:jc w:val="both"/>
      </w:pPr>
      <w:r>
        <w:t xml:space="preserve">3.Свойства процесса управления. </w:t>
      </w:r>
    </w:p>
    <w:p w:rsidR="005E01E5" w:rsidRDefault="005E01E5" w:rsidP="00EF3B4F">
      <w:pPr>
        <w:ind w:firstLine="567"/>
        <w:jc w:val="both"/>
      </w:pPr>
      <w:r>
        <w:t xml:space="preserve">4.Этапы и стадии процесса управленияи их содержание. </w:t>
      </w:r>
    </w:p>
    <w:p w:rsidR="005E01E5" w:rsidRDefault="005E01E5" w:rsidP="00EF3B4F">
      <w:pPr>
        <w:ind w:firstLine="567"/>
        <w:jc w:val="both"/>
      </w:pPr>
      <w:r>
        <w:t>5.Реализация основных функций управления в процессе управления.</w:t>
      </w:r>
    </w:p>
    <w:p w:rsidR="005E01E5" w:rsidRDefault="005E01E5" w:rsidP="002259B9">
      <w:pPr>
        <w:jc w:val="both"/>
      </w:pPr>
      <w:r w:rsidRPr="00156BE2">
        <w:rPr>
          <w:i/>
        </w:rPr>
        <w:t>Подготовка и защита информационного проекта (презентации)</w:t>
      </w:r>
      <w:r>
        <w:rPr>
          <w:i/>
        </w:rPr>
        <w:t xml:space="preserve"> по теме</w:t>
      </w:r>
      <w:r w:rsidRPr="00156BE2">
        <w:rPr>
          <w:i/>
        </w:rPr>
        <w:t xml:space="preserve">: </w:t>
      </w:r>
      <w:r w:rsidRPr="002259B9">
        <w:t>Реализация основных функций управления в процессе управления</w:t>
      </w:r>
      <w:r>
        <w:t xml:space="preserve"> на примере конкретной организации.</w:t>
      </w:r>
    </w:p>
    <w:p w:rsidR="005E01E5" w:rsidRDefault="005E01E5" w:rsidP="004D6440">
      <w:pPr>
        <w:pStyle w:val="1"/>
        <w:spacing w:after="0" w:line="240" w:lineRule="auto"/>
        <w:ind w:left="0"/>
        <w:jc w:val="both"/>
        <w:rPr>
          <w:rFonts w:ascii="Times New Roman" w:hAnsi="Times New Roman"/>
          <w:b/>
          <w:sz w:val="24"/>
          <w:szCs w:val="24"/>
        </w:rPr>
      </w:pPr>
    </w:p>
    <w:p w:rsidR="005E01E5" w:rsidRDefault="005E01E5" w:rsidP="004D6440">
      <w:pPr>
        <w:pStyle w:val="1"/>
        <w:spacing w:after="0" w:line="240" w:lineRule="auto"/>
        <w:ind w:left="0" w:firstLine="709"/>
        <w:jc w:val="both"/>
        <w:rPr>
          <w:rFonts w:ascii="Times New Roman" w:hAnsi="Times New Roman"/>
          <w:b/>
          <w:sz w:val="24"/>
          <w:szCs w:val="24"/>
        </w:rPr>
      </w:pPr>
      <w:r w:rsidRPr="00284B75">
        <w:rPr>
          <w:rFonts w:ascii="Times New Roman" w:hAnsi="Times New Roman"/>
          <w:b/>
          <w:sz w:val="24"/>
          <w:szCs w:val="24"/>
        </w:rPr>
        <w:t xml:space="preserve">Тема 7. </w:t>
      </w:r>
      <w:r w:rsidRPr="00EF3B4F">
        <w:rPr>
          <w:rFonts w:ascii="Times New Roman" w:hAnsi="Times New Roman"/>
          <w:b/>
          <w:sz w:val="24"/>
          <w:szCs w:val="24"/>
        </w:rPr>
        <w:t>Организация как объект управления</w:t>
      </w:r>
      <w:r w:rsidRPr="00EF3B4F">
        <w:rPr>
          <w:rFonts w:ascii="Times New Roman" w:hAnsi="Times New Roman"/>
          <w:b/>
          <w:sz w:val="24"/>
          <w:szCs w:val="24"/>
        </w:rPr>
        <w:tab/>
      </w:r>
    </w:p>
    <w:p w:rsidR="005E01E5" w:rsidRDefault="005E01E5" w:rsidP="004D6440">
      <w:pPr>
        <w:ind w:firstLine="709"/>
        <w:jc w:val="both"/>
        <w:rPr>
          <w:i/>
        </w:rPr>
      </w:pPr>
    </w:p>
    <w:p w:rsidR="005E01E5" w:rsidRDefault="005E01E5" w:rsidP="004D6440">
      <w:pPr>
        <w:ind w:firstLine="709"/>
        <w:jc w:val="both"/>
        <w:rPr>
          <w:i/>
        </w:rPr>
      </w:pPr>
      <w:r w:rsidRPr="002E6EA5">
        <w:rPr>
          <w:i/>
        </w:rPr>
        <w:t>Вопросы к занятию</w:t>
      </w:r>
    </w:p>
    <w:p w:rsidR="005E01E5" w:rsidRPr="00F155B8" w:rsidRDefault="005E01E5" w:rsidP="004D6440">
      <w:pPr>
        <w:pStyle w:val="1"/>
        <w:spacing w:after="0" w:line="240" w:lineRule="auto"/>
        <w:ind w:left="0" w:firstLine="709"/>
        <w:jc w:val="both"/>
        <w:rPr>
          <w:rFonts w:ascii="Times New Roman" w:hAnsi="Times New Roman"/>
          <w:sz w:val="24"/>
          <w:szCs w:val="24"/>
        </w:rPr>
      </w:pPr>
      <w:r w:rsidRPr="00F155B8">
        <w:rPr>
          <w:rFonts w:ascii="Times New Roman" w:hAnsi="Times New Roman"/>
          <w:sz w:val="24"/>
          <w:szCs w:val="24"/>
        </w:rPr>
        <w:t xml:space="preserve">1.Понятие организации. </w:t>
      </w:r>
    </w:p>
    <w:p w:rsidR="005E01E5" w:rsidRPr="00F155B8" w:rsidRDefault="005E01E5" w:rsidP="004D6440">
      <w:pPr>
        <w:pStyle w:val="1"/>
        <w:spacing w:after="0" w:line="240" w:lineRule="auto"/>
        <w:ind w:left="0" w:firstLine="709"/>
        <w:jc w:val="both"/>
        <w:rPr>
          <w:rFonts w:ascii="Times New Roman" w:hAnsi="Times New Roman"/>
          <w:sz w:val="24"/>
          <w:szCs w:val="24"/>
        </w:rPr>
      </w:pPr>
      <w:r w:rsidRPr="00F155B8">
        <w:rPr>
          <w:rFonts w:ascii="Times New Roman" w:hAnsi="Times New Roman"/>
          <w:sz w:val="24"/>
          <w:szCs w:val="24"/>
        </w:rPr>
        <w:t xml:space="preserve">2.Классификация организаций. </w:t>
      </w:r>
    </w:p>
    <w:p w:rsidR="005E01E5" w:rsidRPr="00F155B8" w:rsidRDefault="005E01E5" w:rsidP="004D6440">
      <w:pPr>
        <w:pStyle w:val="1"/>
        <w:spacing w:after="0" w:line="240" w:lineRule="auto"/>
        <w:ind w:left="0" w:firstLine="709"/>
        <w:jc w:val="both"/>
        <w:rPr>
          <w:rFonts w:ascii="Times New Roman" w:hAnsi="Times New Roman"/>
          <w:sz w:val="24"/>
          <w:szCs w:val="24"/>
        </w:rPr>
      </w:pPr>
      <w:r w:rsidRPr="00F155B8">
        <w:rPr>
          <w:rFonts w:ascii="Times New Roman" w:hAnsi="Times New Roman"/>
          <w:sz w:val="24"/>
          <w:szCs w:val="24"/>
        </w:rPr>
        <w:t xml:space="preserve">3.Характеристики организации. </w:t>
      </w:r>
    </w:p>
    <w:p w:rsidR="005E01E5" w:rsidRPr="00F155B8" w:rsidRDefault="005E01E5" w:rsidP="004D6440">
      <w:pPr>
        <w:pStyle w:val="1"/>
        <w:spacing w:after="0" w:line="240" w:lineRule="auto"/>
        <w:ind w:left="0" w:firstLine="709"/>
        <w:jc w:val="both"/>
        <w:rPr>
          <w:rFonts w:ascii="Times New Roman" w:hAnsi="Times New Roman"/>
          <w:sz w:val="24"/>
          <w:szCs w:val="24"/>
        </w:rPr>
      </w:pPr>
      <w:r w:rsidRPr="00F155B8">
        <w:rPr>
          <w:rFonts w:ascii="Times New Roman" w:hAnsi="Times New Roman"/>
          <w:sz w:val="24"/>
          <w:szCs w:val="24"/>
        </w:rPr>
        <w:t xml:space="preserve">4.Современные формы и модели организации. </w:t>
      </w:r>
    </w:p>
    <w:p w:rsidR="005E01E5" w:rsidRPr="00F155B8" w:rsidRDefault="005E01E5" w:rsidP="004D6440">
      <w:pPr>
        <w:pStyle w:val="1"/>
        <w:spacing w:after="0" w:line="240" w:lineRule="auto"/>
        <w:ind w:left="0" w:firstLine="709"/>
        <w:jc w:val="both"/>
        <w:rPr>
          <w:rFonts w:ascii="Times New Roman" w:hAnsi="Times New Roman"/>
          <w:sz w:val="24"/>
          <w:szCs w:val="24"/>
        </w:rPr>
      </w:pPr>
      <w:r w:rsidRPr="00F155B8">
        <w:rPr>
          <w:rFonts w:ascii="Times New Roman" w:hAnsi="Times New Roman"/>
          <w:sz w:val="24"/>
          <w:szCs w:val="24"/>
        </w:rPr>
        <w:t xml:space="preserve">5.Внутренняя среда организации. Классификация факторов внутренней среды организации. </w:t>
      </w:r>
    </w:p>
    <w:p w:rsidR="005E01E5" w:rsidRDefault="005E01E5" w:rsidP="004D6440">
      <w:pPr>
        <w:pStyle w:val="1"/>
        <w:spacing w:after="0" w:line="240" w:lineRule="auto"/>
        <w:ind w:left="0" w:firstLine="709"/>
        <w:jc w:val="both"/>
        <w:rPr>
          <w:rFonts w:ascii="Times New Roman" w:hAnsi="Times New Roman"/>
          <w:sz w:val="24"/>
          <w:szCs w:val="24"/>
        </w:rPr>
      </w:pPr>
      <w:r w:rsidRPr="00F155B8">
        <w:rPr>
          <w:rFonts w:ascii="Times New Roman" w:hAnsi="Times New Roman"/>
          <w:sz w:val="24"/>
          <w:szCs w:val="24"/>
        </w:rPr>
        <w:t xml:space="preserve">6.Внешняя среда организации. Классификация факторов внешней среды организации. Характеристики состояния внешней среды организации. </w:t>
      </w:r>
    </w:p>
    <w:p w:rsidR="005E01E5" w:rsidRDefault="005E01E5" w:rsidP="004D6440">
      <w:pPr>
        <w:pStyle w:val="1"/>
        <w:spacing w:after="0" w:line="240" w:lineRule="auto"/>
        <w:ind w:left="0" w:firstLine="709"/>
        <w:jc w:val="both"/>
        <w:rPr>
          <w:rFonts w:ascii="Times New Roman" w:hAnsi="Times New Roman"/>
          <w:b/>
          <w:sz w:val="24"/>
          <w:szCs w:val="24"/>
        </w:rPr>
      </w:pPr>
      <w:r w:rsidRPr="00F155B8">
        <w:rPr>
          <w:rFonts w:ascii="Times New Roman" w:hAnsi="Times New Roman"/>
          <w:sz w:val="24"/>
          <w:szCs w:val="24"/>
        </w:rPr>
        <w:t>7.Анализ и оценка состояния внутренней и внешней среды организации.</w:t>
      </w:r>
    </w:p>
    <w:p w:rsidR="005E01E5" w:rsidRDefault="005E01E5" w:rsidP="00096C41">
      <w:pPr>
        <w:jc w:val="both"/>
        <w:rPr>
          <w:i/>
        </w:rPr>
      </w:pPr>
      <w:r w:rsidRPr="005B3621">
        <w:rPr>
          <w:bCs/>
          <w:i/>
        </w:rPr>
        <w:t>Подготовка и защита информационног</w:t>
      </w:r>
      <w:r>
        <w:rPr>
          <w:bCs/>
          <w:i/>
        </w:rPr>
        <w:t>о проекта (презентации) по теме на выбор</w:t>
      </w:r>
      <w:r>
        <w:rPr>
          <w:i/>
        </w:rPr>
        <w:t xml:space="preserve">: </w:t>
      </w:r>
    </w:p>
    <w:p w:rsidR="005E01E5" w:rsidRDefault="005E01E5" w:rsidP="00096C41">
      <w:pPr>
        <w:jc w:val="both"/>
      </w:pPr>
      <w:r w:rsidRPr="004E3796">
        <w:t>1.Современные формы</w:t>
      </w:r>
      <w:r w:rsidRPr="00173DA3">
        <w:t xml:space="preserve"> и модели организации.</w:t>
      </w:r>
    </w:p>
    <w:p w:rsidR="005E01E5" w:rsidRPr="00173DA3" w:rsidRDefault="005E01E5" w:rsidP="00096C41">
      <w:pPr>
        <w:jc w:val="both"/>
      </w:pPr>
      <w:r>
        <w:t>2.</w:t>
      </w:r>
      <w:r w:rsidRPr="004E3796">
        <w:t>Тенденции развития организаций. Организации будущего в условиях Индустрии 4.0.</w:t>
      </w:r>
    </w:p>
    <w:p w:rsidR="005E01E5" w:rsidRDefault="005E01E5" w:rsidP="00BF2F0A">
      <w:pPr>
        <w:ind w:firstLine="360"/>
        <w:jc w:val="both"/>
        <w:rPr>
          <w:i/>
        </w:rPr>
      </w:pPr>
    </w:p>
    <w:p w:rsidR="005E01E5" w:rsidRDefault="005E01E5" w:rsidP="00EF3B4F">
      <w:pPr>
        <w:ind w:firstLine="708"/>
        <w:jc w:val="both"/>
        <w:rPr>
          <w:b/>
        </w:rPr>
      </w:pPr>
      <w:r w:rsidRPr="00284B75">
        <w:rPr>
          <w:b/>
        </w:rPr>
        <w:t xml:space="preserve">Тема </w:t>
      </w:r>
      <w:r>
        <w:rPr>
          <w:b/>
        </w:rPr>
        <w:t>8</w:t>
      </w:r>
      <w:r w:rsidRPr="00284B75">
        <w:rPr>
          <w:b/>
        </w:rPr>
        <w:t xml:space="preserve">. </w:t>
      </w:r>
      <w:r w:rsidRPr="00EF3B4F">
        <w:rPr>
          <w:b/>
        </w:rPr>
        <w:t>Структура организации</w:t>
      </w:r>
    </w:p>
    <w:p w:rsidR="005E01E5" w:rsidRDefault="005E01E5" w:rsidP="00EF3B4F">
      <w:pPr>
        <w:ind w:firstLine="708"/>
        <w:jc w:val="both"/>
        <w:rPr>
          <w:b/>
        </w:rPr>
      </w:pPr>
      <w:r w:rsidRPr="00EF3B4F">
        <w:rPr>
          <w:b/>
        </w:rPr>
        <w:tab/>
      </w:r>
    </w:p>
    <w:p w:rsidR="005E01E5" w:rsidRDefault="005E01E5" w:rsidP="00EF3B4F">
      <w:pPr>
        <w:ind w:firstLine="708"/>
        <w:jc w:val="both"/>
        <w:rPr>
          <w:i/>
        </w:rPr>
      </w:pPr>
      <w:r w:rsidRPr="002E6EA5">
        <w:rPr>
          <w:i/>
        </w:rPr>
        <w:t>Вопросы к занятию</w:t>
      </w:r>
    </w:p>
    <w:p w:rsidR="005E01E5" w:rsidRPr="00EF3B4F" w:rsidRDefault="005E01E5" w:rsidP="00EF3B4F">
      <w:pPr>
        <w:pStyle w:val="1"/>
        <w:spacing w:after="0" w:line="240" w:lineRule="auto"/>
        <w:jc w:val="both"/>
        <w:rPr>
          <w:rFonts w:ascii="Times New Roman" w:hAnsi="Times New Roman"/>
          <w:sz w:val="24"/>
          <w:szCs w:val="24"/>
        </w:rPr>
      </w:pPr>
      <w:r w:rsidRPr="00EF3B4F">
        <w:rPr>
          <w:rFonts w:ascii="Times New Roman" w:hAnsi="Times New Roman"/>
          <w:sz w:val="24"/>
          <w:szCs w:val="24"/>
        </w:rPr>
        <w:t>1.Понятие организационной структуры.</w:t>
      </w:r>
    </w:p>
    <w:p w:rsidR="005E01E5" w:rsidRPr="00EF3B4F" w:rsidRDefault="005E01E5" w:rsidP="00EF3B4F">
      <w:pPr>
        <w:pStyle w:val="1"/>
        <w:spacing w:after="0" w:line="240" w:lineRule="auto"/>
        <w:jc w:val="both"/>
        <w:rPr>
          <w:rFonts w:ascii="Times New Roman" w:hAnsi="Times New Roman"/>
          <w:sz w:val="24"/>
          <w:szCs w:val="24"/>
        </w:rPr>
      </w:pPr>
      <w:r w:rsidRPr="00EF3B4F">
        <w:rPr>
          <w:rFonts w:ascii="Times New Roman" w:hAnsi="Times New Roman"/>
          <w:sz w:val="24"/>
          <w:szCs w:val="24"/>
        </w:rPr>
        <w:t xml:space="preserve">2.Производственная структура. </w:t>
      </w:r>
    </w:p>
    <w:p w:rsidR="005E01E5" w:rsidRPr="00EF3B4F" w:rsidRDefault="005E01E5" w:rsidP="00EF3B4F">
      <w:pPr>
        <w:pStyle w:val="1"/>
        <w:spacing w:after="0" w:line="240" w:lineRule="auto"/>
        <w:jc w:val="both"/>
        <w:rPr>
          <w:rFonts w:ascii="Times New Roman" w:hAnsi="Times New Roman"/>
          <w:sz w:val="24"/>
          <w:szCs w:val="24"/>
        </w:rPr>
      </w:pPr>
      <w:r w:rsidRPr="00EF3B4F">
        <w:rPr>
          <w:rFonts w:ascii="Times New Roman" w:hAnsi="Times New Roman"/>
          <w:sz w:val="24"/>
          <w:szCs w:val="24"/>
        </w:rPr>
        <w:t xml:space="preserve">3.Типология организационных структур. </w:t>
      </w:r>
    </w:p>
    <w:p w:rsidR="005E01E5" w:rsidRPr="00EF3B4F" w:rsidRDefault="005E01E5" w:rsidP="00EF3B4F">
      <w:pPr>
        <w:pStyle w:val="1"/>
        <w:spacing w:after="0" w:line="240" w:lineRule="auto"/>
        <w:jc w:val="both"/>
        <w:rPr>
          <w:rFonts w:ascii="Times New Roman" w:hAnsi="Times New Roman"/>
          <w:sz w:val="24"/>
          <w:szCs w:val="24"/>
        </w:rPr>
      </w:pPr>
      <w:r w:rsidRPr="00EF3B4F">
        <w:rPr>
          <w:rFonts w:ascii="Times New Roman" w:hAnsi="Times New Roman"/>
          <w:sz w:val="24"/>
          <w:szCs w:val="24"/>
        </w:rPr>
        <w:t xml:space="preserve">4.Подходы к классификации организационных структур. </w:t>
      </w:r>
    </w:p>
    <w:p w:rsidR="005E01E5" w:rsidRPr="00EF3B4F" w:rsidRDefault="005E01E5" w:rsidP="00EF3B4F">
      <w:pPr>
        <w:pStyle w:val="1"/>
        <w:spacing w:after="0" w:line="240" w:lineRule="auto"/>
        <w:jc w:val="both"/>
        <w:rPr>
          <w:rFonts w:ascii="Times New Roman" w:hAnsi="Times New Roman"/>
          <w:sz w:val="24"/>
          <w:szCs w:val="24"/>
        </w:rPr>
      </w:pPr>
      <w:r w:rsidRPr="00EF3B4F">
        <w:rPr>
          <w:rFonts w:ascii="Times New Roman" w:hAnsi="Times New Roman"/>
          <w:sz w:val="24"/>
          <w:szCs w:val="24"/>
        </w:rPr>
        <w:t xml:space="preserve">5.Классификация структур управления по наличию и преобладанию связей. </w:t>
      </w:r>
    </w:p>
    <w:p w:rsidR="005E01E5" w:rsidRPr="00E00DA4" w:rsidRDefault="005E01E5" w:rsidP="00EF3B4F">
      <w:pPr>
        <w:pStyle w:val="1"/>
        <w:spacing w:after="0" w:line="240" w:lineRule="auto"/>
        <w:jc w:val="both"/>
        <w:rPr>
          <w:rFonts w:ascii="Times New Roman" w:hAnsi="Times New Roman"/>
          <w:sz w:val="24"/>
          <w:szCs w:val="24"/>
        </w:rPr>
      </w:pPr>
      <w:r w:rsidRPr="00EF3B4F">
        <w:rPr>
          <w:rFonts w:ascii="Times New Roman" w:hAnsi="Times New Roman"/>
          <w:sz w:val="24"/>
          <w:szCs w:val="24"/>
        </w:rPr>
        <w:t>6.</w:t>
      </w:r>
      <w:r w:rsidRPr="00E00DA4">
        <w:rPr>
          <w:rFonts w:ascii="Times New Roman" w:hAnsi="Times New Roman"/>
          <w:sz w:val="24"/>
          <w:szCs w:val="24"/>
        </w:rPr>
        <w:t xml:space="preserve">Построение организационных структур. </w:t>
      </w:r>
    </w:p>
    <w:p w:rsidR="005E01E5" w:rsidRPr="00E00DA4" w:rsidRDefault="005E01E5" w:rsidP="00EF3B4F">
      <w:pPr>
        <w:pStyle w:val="1"/>
        <w:spacing w:after="0" w:line="240" w:lineRule="auto"/>
        <w:jc w:val="both"/>
        <w:rPr>
          <w:rFonts w:ascii="Times New Roman" w:hAnsi="Times New Roman"/>
          <w:sz w:val="24"/>
          <w:szCs w:val="24"/>
        </w:rPr>
      </w:pPr>
      <w:r>
        <w:rPr>
          <w:rFonts w:ascii="Times New Roman" w:hAnsi="Times New Roman"/>
          <w:sz w:val="24"/>
          <w:szCs w:val="24"/>
        </w:rPr>
        <w:t>7</w:t>
      </w:r>
      <w:r w:rsidRPr="00E00DA4">
        <w:rPr>
          <w:rFonts w:ascii="Times New Roman" w:hAnsi="Times New Roman"/>
          <w:sz w:val="24"/>
          <w:szCs w:val="24"/>
        </w:rPr>
        <w:t>.Принципы, порядок построения и реорганизации организационных структур.</w:t>
      </w:r>
    </w:p>
    <w:p w:rsidR="005E01E5" w:rsidRDefault="005E01E5" w:rsidP="00F155B8">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8</w:t>
      </w:r>
      <w:r w:rsidRPr="00E00DA4">
        <w:rPr>
          <w:rFonts w:ascii="Times New Roman" w:hAnsi="Times New Roman"/>
          <w:sz w:val="24"/>
          <w:szCs w:val="24"/>
        </w:rPr>
        <w:t>. Тенденции структурных изменений</w:t>
      </w:r>
      <w:r>
        <w:rPr>
          <w:rFonts w:ascii="Times New Roman" w:hAnsi="Times New Roman"/>
          <w:sz w:val="24"/>
          <w:szCs w:val="24"/>
        </w:rPr>
        <w:t>.</w:t>
      </w:r>
    </w:p>
    <w:p w:rsidR="005E01E5" w:rsidRPr="00E00DA4" w:rsidRDefault="005E01E5" w:rsidP="00173DA3">
      <w:pPr>
        <w:pStyle w:val="1"/>
        <w:spacing w:after="0" w:line="240" w:lineRule="auto"/>
        <w:ind w:left="0"/>
        <w:jc w:val="both"/>
        <w:rPr>
          <w:rFonts w:ascii="Times New Roman" w:hAnsi="Times New Roman"/>
          <w:b/>
          <w:sz w:val="24"/>
          <w:szCs w:val="24"/>
        </w:rPr>
      </w:pPr>
      <w:r w:rsidRPr="00E00DA4">
        <w:rPr>
          <w:rFonts w:ascii="Times New Roman" w:hAnsi="Times New Roman"/>
          <w:bCs/>
          <w:i/>
          <w:sz w:val="24"/>
          <w:szCs w:val="24"/>
        </w:rPr>
        <w:t>Практическое задание 1</w:t>
      </w:r>
      <w:r w:rsidRPr="00E00DA4">
        <w:rPr>
          <w:rFonts w:ascii="Times New Roman" w:hAnsi="Times New Roman"/>
          <w:i/>
          <w:sz w:val="24"/>
          <w:szCs w:val="24"/>
        </w:rPr>
        <w:t>:</w:t>
      </w:r>
    </w:p>
    <w:p w:rsidR="005E01E5" w:rsidRDefault="005E01E5" w:rsidP="00173DA3">
      <w:pPr>
        <w:pStyle w:val="1"/>
        <w:spacing w:after="0" w:line="240" w:lineRule="auto"/>
        <w:ind w:left="0"/>
        <w:jc w:val="both"/>
        <w:rPr>
          <w:rFonts w:ascii="Times New Roman" w:hAnsi="Times New Roman"/>
          <w:sz w:val="24"/>
          <w:szCs w:val="24"/>
        </w:rPr>
      </w:pPr>
      <w:r w:rsidRPr="0097718E">
        <w:rPr>
          <w:rFonts w:ascii="Times New Roman" w:hAnsi="Times New Roman"/>
          <w:sz w:val="24"/>
          <w:szCs w:val="24"/>
        </w:rPr>
        <w:t xml:space="preserve">Выберите наиболее подходящий вид </w:t>
      </w:r>
      <w:r>
        <w:rPr>
          <w:rFonts w:ascii="Times New Roman" w:hAnsi="Times New Roman"/>
          <w:sz w:val="24"/>
          <w:szCs w:val="24"/>
        </w:rPr>
        <w:t>организационной структуры управления (</w:t>
      </w:r>
      <w:r w:rsidRPr="0097718E">
        <w:rPr>
          <w:rFonts w:ascii="Times New Roman" w:hAnsi="Times New Roman"/>
          <w:sz w:val="24"/>
          <w:szCs w:val="24"/>
        </w:rPr>
        <w:t>ОСУ</w:t>
      </w:r>
      <w:r>
        <w:rPr>
          <w:rFonts w:ascii="Times New Roman" w:hAnsi="Times New Roman"/>
          <w:sz w:val="24"/>
          <w:szCs w:val="24"/>
        </w:rPr>
        <w:t>)</w:t>
      </w:r>
      <w:r w:rsidRPr="0097718E">
        <w:rPr>
          <w:rFonts w:ascii="Times New Roman" w:hAnsi="Times New Roman"/>
          <w:sz w:val="24"/>
          <w:szCs w:val="24"/>
        </w:rPr>
        <w:t xml:space="preserve"> для перечисленных ниже предприятий и обоснуйте свой выбор: </w:t>
      </w:r>
    </w:p>
    <w:p w:rsidR="005E01E5" w:rsidRDefault="005E01E5" w:rsidP="00173DA3">
      <w:pPr>
        <w:pStyle w:val="1"/>
        <w:spacing w:after="0" w:line="240" w:lineRule="auto"/>
        <w:ind w:left="0"/>
        <w:jc w:val="both"/>
        <w:rPr>
          <w:rFonts w:ascii="Times New Roman" w:hAnsi="Times New Roman"/>
          <w:sz w:val="24"/>
          <w:szCs w:val="24"/>
        </w:rPr>
      </w:pPr>
      <w:r>
        <w:rPr>
          <w:rFonts w:ascii="Times New Roman" w:hAnsi="Times New Roman"/>
          <w:sz w:val="24"/>
          <w:szCs w:val="24"/>
        </w:rPr>
        <w:t>-</w:t>
      </w:r>
      <w:r w:rsidRPr="0097718E">
        <w:rPr>
          <w:rFonts w:ascii="Times New Roman" w:hAnsi="Times New Roman"/>
          <w:sz w:val="24"/>
          <w:szCs w:val="24"/>
        </w:rPr>
        <w:t xml:space="preserve"> небольшая мастерская по ремонту обуви; </w:t>
      </w:r>
    </w:p>
    <w:p w:rsidR="005E01E5" w:rsidRDefault="005E01E5" w:rsidP="00173DA3">
      <w:pPr>
        <w:pStyle w:val="1"/>
        <w:spacing w:after="0" w:line="240" w:lineRule="auto"/>
        <w:ind w:left="0"/>
        <w:jc w:val="both"/>
        <w:rPr>
          <w:rFonts w:ascii="Times New Roman" w:hAnsi="Times New Roman"/>
          <w:sz w:val="24"/>
          <w:szCs w:val="24"/>
        </w:rPr>
      </w:pPr>
      <w:r>
        <w:rPr>
          <w:rFonts w:ascii="Times New Roman" w:hAnsi="Times New Roman"/>
          <w:sz w:val="24"/>
          <w:szCs w:val="24"/>
        </w:rPr>
        <w:t>-</w:t>
      </w:r>
      <w:r w:rsidRPr="0097718E">
        <w:rPr>
          <w:rFonts w:ascii="Times New Roman" w:hAnsi="Times New Roman"/>
          <w:sz w:val="24"/>
          <w:szCs w:val="24"/>
        </w:rPr>
        <w:t xml:space="preserve"> туристическое бюро (численность персонала – 40 человек); </w:t>
      </w:r>
    </w:p>
    <w:p w:rsidR="005E01E5" w:rsidRDefault="005E01E5" w:rsidP="00173DA3">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 </w:t>
      </w:r>
      <w:r w:rsidRPr="0097718E">
        <w:rPr>
          <w:rFonts w:ascii="Times New Roman" w:hAnsi="Times New Roman"/>
          <w:sz w:val="24"/>
          <w:szCs w:val="24"/>
        </w:rPr>
        <w:t>компания</w:t>
      </w:r>
      <w:r>
        <w:rPr>
          <w:rFonts w:ascii="Times New Roman" w:hAnsi="Times New Roman"/>
          <w:sz w:val="24"/>
          <w:szCs w:val="24"/>
        </w:rPr>
        <w:t>-</w:t>
      </w:r>
      <w:r w:rsidRPr="0097718E">
        <w:rPr>
          <w:rFonts w:ascii="Times New Roman" w:hAnsi="Times New Roman"/>
          <w:sz w:val="24"/>
          <w:szCs w:val="24"/>
        </w:rPr>
        <w:t xml:space="preserve">производитель товаров народного потребления, имеющая филиалы и подразделения в различных регионах. </w:t>
      </w:r>
    </w:p>
    <w:p w:rsidR="005E01E5" w:rsidRDefault="005E01E5" w:rsidP="00173DA3">
      <w:pPr>
        <w:pStyle w:val="1"/>
        <w:spacing w:after="0" w:line="240" w:lineRule="auto"/>
        <w:ind w:left="0"/>
        <w:jc w:val="both"/>
        <w:rPr>
          <w:rFonts w:ascii="Times New Roman" w:hAnsi="Times New Roman"/>
          <w:sz w:val="24"/>
          <w:szCs w:val="24"/>
        </w:rPr>
      </w:pPr>
      <w:r w:rsidRPr="0097718E">
        <w:rPr>
          <w:rFonts w:ascii="Times New Roman" w:hAnsi="Times New Roman"/>
          <w:i/>
          <w:sz w:val="24"/>
          <w:szCs w:val="24"/>
        </w:rPr>
        <w:t>Практическое задание 2</w:t>
      </w:r>
      <w:r>
        <w:rPr>
          <w:rFonts w:ascii="Times New Roman" w:hAnsi="Times New Roman"/>
          <w:sz w:val="24"/>
          <w:szCs w:val="24"/>
        </w:rPr>
        <w:t>:</w:t>
      </w:r>
    </w:p>
    <w:p w:rsidR="005E01E5" w:rsidRDefault="005E01E5" w:rsidP="00173DA3">
      <w:pPr>
        <w:pStyle w:val="1"/>
        <w:spacing w:after="0" w:line="240" w:lineRule="auto"/>
        <w:ind w:left="0"/>
        <w:jc w:val="both"/>
        <w:rPr>
          <w:rFonts w:ascii="Times New Roman" w:hAnsi="Times New Roman"/>
          <w:sz w:val="24"/>
          <w:szCs w:val="24"/>
        </w:rPr>
      </w:pPr>
      <w:r w:rsidRPr="0097718E">
        <w:rPr>
          <w:rFonts w:ascii="Times New Roman" w:hAnsi="Times New Roman"/>
          <w:sz w:val="24"/>
          <w:szCs w:val="24"/>
        </w:rPr>
        <w:t xml:space="preserve">Назовите связанные с ОСУ проблемы, существующие в перечисленных ниже ситуациях. Определите вид ОСУ в каждой из ситуаций и предложите свое решение каждой из проблем (за счет модернизации ОСУ). </w:t>
      </w:r>
    </w:p>
    <w:p w:rsidR="005E01E5" w:rsidRDefault="005E01E5" w:rsidP="00173DA3">
      <w:pPr>
        <w:pStyle w:val="1"/>
        <w:spacing w:after="0" w:line="240" w:lineRule="auto"/>
        <w:ind w:left="0"/>
        <w:jc w:val="both"/>
        <w:rPr>
          <w:rFonts w:ascii="Times New Roman" w:hAnsi="Times New Roman"/>
          <w:sz w:val="24"/>
          <w:szCs w:val="24"/>
        </w:rPr>
      </w:pPr>
      <w:r w:rsidRPr="0097718E">
        <w:rPr>
          <w:rFonts w:ascii="Times New Roman" w:hAnsi="Times New Roman"/>
          <w:i/>
          <w:sz w:val="24"/>
          <w:szCs w:val="24"/>
        </w:rPr>
        <w:t>Ситуация 1</w:t>
      </w:r>
      <w:r w:rsidRPr="0097718E">
        <w:rPr>
          <w:rFonts w:ascii="Times New Roman" w:hAnsi="Times New Roman"/>
          <w:sz w:val="24"/>
          <w:szCs w:val="24"/>
        </w:rPr>
        <w:t>. В компании «Конкурент» сложилась неприятная традиция, когда руководители проектов и руководители отделов конкурируют между собой. Иногда поручения руководителя проекта и руководителя отдела противоречат друг другу, а рядовым сотрудникам непонятно, кого же все-таки слушать.</w:t>
      </w:r>
    </w:p>
    <w:p w:rsidR="005E01E5" w:rsidRDefault="005E01E5" w:rsidP="00173DA3">
      <w:pPr>
        <w:pStyle w:val="1"/>
        <w:spacing w:after="0" w:line="240" w:lineRule="auto"/>
        <w:ind w:left="0"/>
        <w:jc w:val="both"/>
        <w:rPr>
          <w:rFonts w:ascii="Times New Roman" w:hAnsi="Times New Roman"/>
          <w:sz w:val="24"/>
          <w:szCs w:val="24"/>
        </w:rPr>
      </w:pPr>
      <w:r w:rsidRPr="0097718E">
        <w:rPr>
          <w:rFonts w:ascii="Times New Roman" w:hAnsi="Times New Roman"/>
          <w:i/>
          <w:sz w:val="24"/>
          <w:szCs w:val="24"/>
        </w:rPr>
        <w:t>Ситуация 2.</w:t>
      </w:r>
      <w:r w:rsidRPr="0097718E">
        <w:rPr>
          <w:rFonts w:ascii="Times New Roman" w:hAnsi="Times New Roman"/>
          <w:sz w:val="24"/>
          <w:szCs w:val="24"/>
        </w:rPr>
        <w:t xml:space="preserve"> В результате реорганизации три отдела компании «Оптимизатор» были «слиты» в один отдел с назначением нового руководителя, который стал для всех сотрудников отдела непосредственным начальником. До реорганизации численность персонала первого отдела составляла 11 человек, второго ‒ 16 человек, третьего ‒ 9 человек. По результатам работы в первом квартале руководством предприятия были выявлены существенные недостатки в работе нового отдела: невыполнение квартального плана, многочисленные нарушения трудовой дисциплины, высокие показатели текучести кадров. </w:t>
      </w:r>
    </w:p>
    <w:p w:rsidR="005E01E5" w:rsidRPr="005D71EF" w:rsidRDefault="005E01E5" w:rsidP="00173DA3">
      <w:pPr>
        <w:pStyle w:val="1"/>
        <w:spacing w:after="0" w:line="240" w:lineRule="auto"/>
        <w:ind w:left="0"/>
        <w:jc w:val="both"/>
        <w:rPr>
          <w:rFonts w:ascii="Times New Roman" w:hAnsi="Times New Roman"/>
          <w:sz w:val="24"/>
          <w:szCs w:val="24"/>
        </w:rPr>
      </w:pPr>
      <w:r w:rsidRPr="0097718E">
        <w:rPr>
          <w:rFonts w:ascii="Times New Roman" w:hAnsi="Times New Roman"/>
          <w:i/>
          <w:sz w:val="24"/>
          <w:szCs w:val="24"/>
        </w:rPr>
        <w:t>Ситуация 3.</w:t>
      </w:r>
      <w:r w:rsidRPr="0097718E">
        <w:rPr>
          <w:rFonts w:ascii="Times New Roman" w:hAnsi="Times New Roman"/>
          <w:sz w:val="24"/>
          <w:szCs w:val="24"/>
        </w:rPr>
        <w:t xml:space="preserve"> Компания «Ландшафт» (сфера деятельности ‒ ландшафтный дизайн) за несколько лет выросла из маленькой фирмы в компанию, состоявшую из 60 человек. Изначально несколько исполнителей подчинялись трем руководителям, специализировавшимся на </w:t>
      </w:r>
      <w:r w:rsidRPr="005D71EF">
        <w:rPr>
          <w:rFonts w:ascii="Times New Roman" w:hAnsi="Times New Roman"/>
          <w:sz w:val="24"/>
          <w:szCs w:val="24"/>
        </w:rPr>
        <w:t>выполнении отдельных видов работ. В результате роста количества проектов и сотрудников такая организация работ стала неэффективной.</w:t>
      </w:r>
    </w:p>
    <w:p w:rsidR="005E01E5" w:rsidRPr="005D71EF" w:rsidRDefault="005E01E5" w:rsidP="00173DA3">
      <w:pPr>
        <w:pStyle w:val="1"/>
        <w:spacing w:after="0" w:line="240" w:lineRule="auto"/>
        <w:ind w:left="0"/>
        <w:jc w:val="both"/>
        <w:rPr>
          <w:rFonts w:ascii="Times New Roman" w:hAnsi="Times New Roman"/>
          <w:sz w:val="24"/>
          <w:szCs w:val="24"/>
        </w:rPr>
      </w:pPr>
      <w:r w:rsidRPr="005D71EF">
        <w:rPr>
          <w:rFonts w:ascii="Times New Roman" w:hAnsi="Times New Roman"/>
          <w:i/>
          <w:sz w:val="24"/>
          <w:szCs w:val="24"/>
        </w:rPr>
        <w:t>Практическое задание 3</w:t>
      </w:r>
      <w:r w:rsidRPr="005D71EF">
        <w:rPr>
          <w:rFonts w:ascii="Times New Roman" w:hAnsi="Times New Roman"/>
          <w:sz w:val="24"/>
          <w:szCs w:val="24"/>
        </w:rPr>
        <w:t xml:space="preserve"> Предприятие, имеющее линейно-функциональную структуру, работает на рынке со сложными и динамично меняющимися условиями. Объективно возник вопрос о частичном переходе на дивизиональную структуру. Необходимо разработать схему действий, обеспечивающих выбор модификации дивизиональной структуры (продуктовой, ориентированной на потребителя или региональной), в наибольшей степени приемлемой для конкретных условий, в которых находится предприятие.</w:t>
      </w:r>
    </w:p>
    <w:p w:rsidR="005E01E5" w:rsidRPr="005D71EF" w:rsidRDefault="005E01E5" w:rsidP="00173DA3">
      <w:pPr>
        <w:pStyle w:val="1"/>
        <w:spacing w:after="0" w:line="240" w:lineRule="auto"/>
        <w:ind w:left="0"/>
        <w:jc w:val="both"/>
        <w:rPr>
          <w:rFonts w:ascii="Times New Roman" w:hAnsi="Times New Roman"/>
          <w:b/>
          <w:sz w:val="24"/>
          <w:szCs w:val="24"/>
        </w:rPr>
      </w:pPr>
      <w:r w:rsidRPr="005D71EF">
        <w:rPr>
          <w:rFonts w:ascii="Times New Roman" w:hAnsi="Times New Roman"/>
          <w:i/>
          <w:sz w:val="24"/>
          <w:szCs w:val="24"/>
        </w:rPr>
        <w:t xml:space="preserve">Практическое задание 4 </w:t>
      </w:r>
      <w:r w:rsidRPr="005D71EF">
        <w:rPr>
          <w:rFonts w:ascii="Times New Roman" w:hAnsi="Times New Roman"/>
          <w:sz w:val="24"/>
          <w:szCs w:val="24"/>
        </w:rPr>
        <w:t>На предприятии выполняются три большие программы, связанные с освоением выпуска новой продукции. Это выполнение управляется с помощью элементов матричной структуры. С начала будущего года должна начаться реализация еще одной программы, цель которой выход на новые рынки. В виду этого планируется соответствующее развитие матричной структуры. Следует наметить план действий, которые позволят определить конкретную «конфигурацию» новых матричных образований.</w:t>
      </w:r>
    </w:p>
    <w:p w:rsidR="005E01E5" w:rsidRDefault="005E01E5" w:rsidP="00173DA3">
      <w:pPr>
        <w:jc w:val="both"/>
        <w:rPr>
          <w:i/>
        </w:rPr>
      </w:pPr>
    </w:p>
    <w:p w:rsidR="005E01E5" w:rsidRPr="00173DA3" w:rsidRDefault="005E01E5" w:rsidP="00173DA3">
      <w:pPr>
        <w:jc w:val="both"/>
      </w:pPr>
      <w:r w:rsidRPr="00156BE2">
        <w:rPr>
          <w:i/>
        </w:rPr>
        <w:t>Подготовка и защита информационного проекта (презентации)</w:t>
      </w:r>
      <w:r>
        <w:rPr>
          <w:i/>
        </w:rPr>
        <w:t xml:space="preserve"> по теме</w:t>
      </w:r>
      <w:r w:rsidRPr="00156BE2">
        <w:rPr>
          <w:i/>
        </w:rPr>
        <w:t xml:space="preserve">: </w:t>
      </w:r>
      <w:r w:rsidRPr="00173DA3">
        <w:t>Современные тенденции структурных изменений</w:t>
      </w:r>
      <w:r>
        <w:t xml:space="preserve"> компаний.</w:t>
      </w:r>
    </w:p>
    <w:p w:rsidR="005E01E5" w:rsidRDefault="005E01E5" w:rsidP="00267F1D">
      <w:pPr>
        <w:pStyle w:val="1"/>
        <w:spacing w:after="0" w:line="240" w:lineRule="auto"/>
        <w:jc w:val="both"/>
        <w:rPr>
          <w:rFonts w:ascii="Times New Roman" w:hAnsi="Times New Roman"/>
          <w:b/>
          <w:sz w:val="24"/>
          <w:szCs w:val="24"/>
        </w:rPr>
      </w:pPr>
    </w:p>
    <w:p w:rsidR="005E01E5" w:rsidRDefault="005E01E5" w:rsidP="00267F1D">
      <w:pPr>
        <w:pStyle w:val="1"/>
        <w:spacing w:after="0" w:line="240" w:lineRule="auto"/>
        <w:jc w:val="both"/>
        <w:rPr>
          <w:rFonts w:ascii="Times New Roman" w:hAnsi="Times New Roman"/>
          <w:b/>
          <w:sz w:val="24"/>
          <w:szCs w:val="24"/>
        </w:rPr>
      </w:pPr>
      <w:r>
        <w:rPr>
          <w:rFonts w:ascii="Times New Roman" w:hAnsi="Times New Roman"/>
          <w:b/>
          <w:sz w:val="24"/>
          <w:szCs w:val="24"/>
        </w:rPr>
        <w:t xml:space="preserve">Тема 9 </w:t>
      </w:r>
      <w:r w:rsidRPr="00F155B8">
        <w:rPr>
          <w:rFonts w:ascii="Times New Roman" w:hAnsi="Times New Roman"/>
          <w:b/>
          <w:sz w:val="24"/>
          <w:szCs w:val="24"/>
        </w:rPr>
        <w:t>Организационная культура</w:t>
      </w:r>
    </w:p>
    <w:p w:rsidR="005E01E5" w:rsidRDefault="005E01E5" w:rsidP="008627C5">
      <w:pPr>
        <w:ind w:firstLine="567"/>
        <w:jc w:val="both"/>
      </w:pPr>
      <w:r w:rsidRPr="002E6EA5">
        <w:rPr>
          <w:i/>
        </w:rPr>
        <w:t>Вопросы к занятию</w:t>
      </w:r>
    </w:p>
    <w:p w:rsidR="005E01E5" w:rsidRDefault="005E01E5" w:rsidP="00F155B8">
      <w:pPr>
        <w:ind w:firstLine="709"/>
        <w:jc w:val="both"/>
      </w:pPr>
      <w:r>
        <w:t xml:space="preserve">1.Организационная культура: сущность и виды организационной культуры. </w:t>
      </w:r>
    </w:p>
    <w:p w:rsidR="005E01E5" w:rsidRDefault="005E01E5" w:rsidP="00F155B8">
      <w:pPr>
        <w:ind w:firstLine="709"/>
        <w:jc w:val="both"/>
      </w:pPr>
      <w:r>
        <w:t xml:space="preserve">2.Структура организационной культуры. </w:t>
      </w:r>
    </w:p>
    <w:p w:rsidR="005E01E5" w:rsidRDefault="005E01E5" w:rsidP="00F155B8">
      <w:pPr>
        <w:ind w:firstLine="709"/>
        <w:jc w:val="both"/>
      </w:pPr>
      <w:r>
        <w:t xml:space="preserve">3.Управление организационной культурой. </w:t>
      </w:r>
    </w:p>
    <w:p w:rsidR="005E01E5" w:rsidRDefault="005E01E5" w:rsidP="00F155B8">
      <w:pPr>
        <w:ind w:firstLine="709"/>
        <w:jc w:val="both"/>
      </w:pPr>
      <w:r>
        <w:t>4.Методы изучения организационной культуры.</w:t>
      </w:r>
    </w:p>
    <w:p w:rsidR="005E01E5" w:rsidRDefault="005E01E5" w:rsidP="00F155B8">
      <w:pPr>
        <w:ind w:firstLine="709"/>
        <w:jc w:val="both"/>
      </w:pPr>
      <w:r>
        <w:t>5.Особенности управления персоналом в компаниях с различными организационными культурами.</w:t>
      </w:r>
    </w:p>
    <w:p w:rsidR="005E01E5" w:rsidRDefault="005E01E5" w:rsidP="00F155B8">
      <w:pPr>
        <w:ind w:firstLine="709"/>
        <w:jc w:val="both"/>
      </w:pPr>
      <w:r>
        <w:t>6.Взаимосвязь и взаимовлияние организационной и национальной культур.</w:t>
      </w:r>
    </w:p>
    <w:p w:rsidR="005E01E5" w:rsidRDefault="005E01E5" w:rsidP="00F155B8">
      <w:pPr>
        <w:ind w:firstLine="709"/>
        <w:jc w:val="both"/>
      </w:pPr>
      <w:r>
        <w:t>7.Организационная культура и эффективность управления организацией.</w:t>
      </w:r>
    </w:p>
    <w:p w:rsidR="005E01E5" w:rsidRDefault="005E01E5" w:rsidP="00F155B8">
      <w:pPr>
        <w:ind w:firstLine="709"/>
        <w:jc w:val="both"/>
      </w:pPr>
      <w:r>
        <w:t>8.Сущность этики деловых отношений. Кодекс этики.</w:t>
      </w:r>
    </w:p>
    <w:p w:rsidR="005E01E5" w:rsidRDefault="005E01E5" w:rsidP="00F155B8">
      <w:pPr>
        <w:ind w:firstLine="709"/>
        <w:jc w:val="both"/>
      </w:pPr>
      <w:r>
        <w:t>9.Соответствие организационной культуры и стратегии развития организации.</w:t>
      </w:r>
    </w:p>
    <w:p w:rsidR="005E01E5" w:rsidRDefault="005E01E5" w:rsidP="00F155B8">
      <w:pPr>
        <w:ind w:firstLine="709"/>
        <w:jc w:val="both"/>
      </w:pPr>
    </w:p>
    <w:p w:rsidR="005E01E5" w:rsidRDefault="005E01E5" w:rsidP="00E00DA4">
      <w:pPr>
        <w:jc w:val="both"/>
      </w:pPr>
      <w:r>
        <w:rPr>
          <w:bCs/>
          <w:i/>
        </w:rPr>
        <w:t>Практическое задание 1</w:t>
      </w:r>
      <w:r>
        <w:rPr>
          <w:i/>
        </w:rPr>
        <w:t>:</w:t>
      </w:r>
      <w:r w:rsidRPr="001A0C3D">
        <w:t xml:space="preserve"> Проанализируйте Интернет-сайт компании по вашему выбору. Обратите внимание на фирменный стиль, миссию, логотип, историю компании, символы, легенды и другие артефакты культуры. Познакомьтесь с документами, размещенными на сайте (стратегия развития, годовые отчеты, кодекс корпоративной этики, кадровая политика, молодежная политика, и др. организационные документы). </w:t>
      </w:r>
    </w:p>
    <w:p w:rsidR="005E01E5" w:rsidRPr="001A0C3D" w:rsidRDefault="005E01E5" w:rsidP="00E00DA4">
      <w:pPr>
        <w:jc w:val="both"/>
      </w:pPr>
      <w:r w:rsidRPr="001A0C3D">
        <w:t xml:space="preserve">Сделайте вывод о </w:t>
      </w:r>
      <w:r>
        <w:t>типе</w:t>
      </w:r>
      <w:r w:rsidRPr="001A0C3D">
        <w:t xml:space="preserve"> организационной культуры</w:t>
      </w:r>
      <w:r>
        <w:t xml:space="preserve"> исследуемой компании</w:t>
      </w:r>
      <w:r w:rsidRPr="001A0C3D">
        <w:t xml:space="preserve">. </w:t>
      </w:r>
    </w:p>
    <w:p w:rsidR="005E01E5" w:rsidRDefault="005E01E5" w:rsidP="00F155B8">
      <w:pPr>
        <w:ind w:firstLine="709"/>
        <w:rPr>
          <w:b/>
        </w:rPr>
      </w:pPr>
    </w:p>
    <w:p w:rsidR="005E01E5" w:rsidRPr="00284B75" w:rsidRDefault="005E01E5" w:rsidP="004D6440">
      <w:pPr>
        <w:ind w:firstLine="709"/>
        <w:jc w:val="both"/>
        <w:rPr>
          <w:b/>
          <w:bCs/>
          <w:color w:val="FF0000"/>
        </w:rPr>
      </w:pPr>
      <w:r w:rsidRPr="00284B75">
        <w:rPr>
          <w:b/>
        </w:rPr>
        <w:t xml:space="preserve">Тема </w:t>
      </w:r>
      <w:r>
        <w:rPr>
          <w:b/>
        </w:rPr>
        <w:t>10</w:t>
      </w:r>
      <w:r w:rsidRPr="00284B75">
        <w:rPr>
          <w:b/>
        </w:rPr>
        <w:t xml:space="preserve">. </w:t>
      </w:r>
      <w:r>
        <w:rPr>
          <w:b/>
        </w:rPr>
        <w:t>Сущность управленческого решения, процесс и методы принятия управленческих решений</w:t>
      </w:r>
    </w:p>
    <w:p w:rsidR="005E01E5" w:rsidRPr="003A76FF" w:rsidRDefault="005E01E5" w:rsidP="004D6440">
      <w:pPr>
        <w:jc w:val="both"/>
        <w:rPr>
          <w:b/>
        </w:rPr>
      </w:pPr>
    </w:p>
    <w:p w:rsidR="005E01E5" w:rsidRDefault="005E01E5" w:rsidP="008627C5">
      <w:pPr>
        <w:ind w:firstLine="708"/>
        <w:jc w:val="both"/>
        <w:rPr>
          <w:i/>
        </w:rPr>
      </w:pPr>
      <w:r w:rsidRPr="002E6EA5">
        <w:rPr>
          <w:i/>
        </w:rPr>
        <w:t>Вопросы к занятию</w:t>
      </w:r>
    </w:p>
    <w:p w:rsidR="005E01E5" w:rsidRDefault="005E01E5" w:rsidP="00E00DA4">
      <w:pPr>
        <w:ind w:firstLine="567"/>
        <w:jc w:val="both"/>
      </w:pPr>
      <w:r>
        <w:t xml:space="preserve">1.Понятие управленческого решения и его особенности. 2.Классификация управленческих решений. </w:t>
      </w:r>
    </w:p>
    <w:p w:rsidR="005E01E5" w:rsidRDefault="005E01E5" w:rsidP="00E00DA4">
      <w:pPr>
        <w:ind w:firstLine="567"/>
        <w:jc w:val="both"/>
      </w:pPr>
      <w:r>
        <w:t>3.Процесс принятия решения в условиях неопределенности.</w:t>
      </w:r>
    </w:p>
    <w:p w:rsidR="005E01E5" w:rsidRDefault="005E01E5" w:rsidP="00E00DA4">
      <w:pPr>
        <w:ind w:firstLine="567"/>
        <w:jc w:val="both"/>
      </w:pPr>
      <w:r>
        <w:t xml:space="preserve">4.Классификация методов принятия управленческих решений. </w:t>
      </w:r>
    </w:p>
    <w:p w:rsidR="005E01E5" w:rsidRDefault="005E01E5" w:rsidP="00E00DA4">
      <w:pPr>
        <w:ind w:firstLine="567"/>
        <w:jc w:val="both"/>
      </w:pPr>
      <w:r>
        <w:t>5. Критерии и показатели эффективности управленческих решений.</w:t>
      </w:r>
    </w:p>
    <w:p w:rsidR="005E01E5" w:rsidRDefault="005E01E5" w:rsidP="0097718E">
      <w:pPr>
        <w:tabs>
          <w:tab w:val="left" w:pos="2265"/>
        </w:tabs>
        <w:overflowPunct w:val="0"/>
        <w:autoSpaceDE w:val="0"/>
        <w:autoSpaceDN w:val="0"/>
        <w:adjustRightInd w:val="0"/>
        <w:jc w:val="both"/>
        <w:textAlignment w:val="baseline"/>
        <w:rPr>
          <w:i/>
        </w:rPr>
      </w:pPr>
    </w:p>
    <w:p w:rsidR="005E01E5" w:rsidRDefault="005E01E5" w:rsidP="0097718E">
      <w:pPr>
        <w:tabs>
          <w:tab w:val="left" w:pos="2265"/>
        </w:tabs>
        <w:overflowPunct w:val="0"/>
        <w:autoSpaceDE w:val="0"/>
        <w:autoSpaceDN w:val="0"/>
        <w:adjustRightInd w:val="0"/>
        <w:jc w:val="both"/>
        <w:textAlignment w:val="baseline"/>
        <w:rPr>
          <w:i/>
        </w:rPr>
      </w:pPr>
      <w:r>
        <w:rPr>
          <w:i/>
        </w:rPr>
        <w:t>Практическое задание 1.</w:t>
      </w:r>
    </w:p>
    <w:p w:rsidR="005E01E5" w:rsidRDefault="005E01E5" w:rsidP="0097718E">
      <w:pPr>
        <w:tabs>
          <w:tab w:val="left" w:pos="2265"/>
        </w:tabs>
        <w:overflowPunct w:val="0"/>
        <w:autoSpaceDE w:val="0"/>
        <w:autoSpaceDN w:val="0"/>
        <w:adjustRightInd w:val="0"/>
        <w:jc w:val="both"/>
        <w:textAlignment w:val="baseline"/>
        <w:rPr>
          <w:i/>
        </w:rPr>
      </w:pPr>
      <w:r w:rsidRPr="0097718E">
        <w:t>Примите обоснованное управленческое решение по нижеприведенным ситуациям. Ответ пояснить.</w:t>
      </w:r>
    </w:p>
    <w:p w:rsidR="005E01E5" w:rsidRDefault="005E01E5" w:rsidP="0097718E">
      <w:pPr>
        <w:tabs>
          <w:tab w:val="left" w:pos="2265"/>
        </w:tabs>
        <w:overflowPunct w:val="0"/>
        <w:autoSpaceDE w:val="0"/>
        <w:autoSpaceDN w:val="0"/>
        <w:adjustRightInd w:val="0"/>
        <w:jc w:val="both"/>
        <w:textAlignment w:val="baseline"/>
      </w:pPr>
      <w:r w:rsidRPr="0097718E">
        <w:rPr>
          <w:i/>
        </w:rPr>
        <w:t>Ситуация</w:t>
      </w:r>
      <w:r w:rsidRPr="0097718E">
        <w:t>. Руководитель крупного подразделения столкнулся с необходимостью повлиять на одного из механиков, чтобы тот изменил свое отношение к работе и отказался от своих претензий. В обязанности этого механика входило обеспечение круглосуточной бесперебойной работы десятков печатных и других машин. Он постоянно жаловался, что его рабочий 13 день слишком длинен, что он перегружен работой, им все помыкают и что ему нужен помощник. Руководитель не дал ему помощника и все же сумел сделать так, что механик остался доволен. Как ему это удалось? Как бы поступили Вы?</w:t>
      </w:r>
    </w:p>
    <w:p w:rsidR="005E01E5" w:rsidRPr="00BD1B3D" w:rsidRDefault="005E01E5" w:rsidP="0097718E">
      <w:pPr>
        <w:tabs>
          <w:tab w:val="left" w:pos="2265"/>
        </w:tabs>
        <w:overflowPunct w:val="0"/>
        <w:autoSpaceDE w:val="0"/>
        <w:autoSpaceDN w:val="0"/>
        <w:adjustRightInd w:val="0"/>
        <w:jc w:val="both"/>
        <w:textAlignment w:val="baseline"/>
        <w:rPr>
          <w:i/>
        </w:rPr>
      </w:pPr>
      <w:r w:rsidRPr="00BD1B3D">
        <w:rPr>
          <w:i/>
        </w:rPr>
        <w:t>Практическое задание 2.</w:t>
      </w:r>
    </w:p>
    <w:p w:rsidR="005E01E5" w:rsidRDefault="005E01E5" w:rsidP="00BD1B3D">
      <w:pPr>
        <w:tabs>
          <w:tab w:val="left" w:pos="2265"/>
        </w:tabs>
        <w:overflowPunct w:val="0"/>
        <w:autoSpaceDE w:val="0"/>
        <w:autoSpaceDN w:val="0"/>
        <w:adjustRightInd w:val="0"/>
        <w:jc w:val="both"/>
        <w:textAlignment w:val="baseline"/>
      </w:pPr>
      <w:r w:rsidRPr="00BD1B3D">
        <w:rPr>
          <w:i/>
        </w:rPr>
        <w:t xml:space="preserve">Ситуация. </w:t>
      </w:r>
      <w:r>
        <w:t xml:space="preserve"> Вы, будучи руководителем отдела предприятия, хотите взять на вакантное место специалиста, рекомендованного Вашими подчиненными. Ваше руководство настаивает на другой кандидатуре, но об этом человеке отрицательно отзываются сослуживцы. Каково будет Ваше решение с учетом его последствий? Предложите управленческое решение, при котором риски будут сведены к нулю, а эффективность принятого решения максимизирована.</w:t>
      </w:r>
    </w:p>
    <w:p w:rsidR="005E01E5" w:rsidRPr="0097718E" w:rsidRDefault="005E01E5" w:rsidP="0097718E">
      <w:pPr>
        <w:tabs>
          <w:tab w:val="left" w:pos="2265"/>
        </w:tabs>
        <w:overflowPunct w:val="0"/>
        <w:autoSpaceDE w:val="0"/>
        <w:autoSpaceDN w:val="0"/>
        <w:adjustRightInd w:val="0"/>
        <w:jc w:val="both"/>
        <w:textAlignment w:val="baseline"/>
      </w:pPr>
    </w:p>
    <w:p w:rsidR="005E01E5" w:rsidRPr="00E00DA4" w:rsidRDefault="005E01E5" w:rsidP="00267F1D">
      <w:pPr>
        <w:ind w:firstLine="709"/>
        <w:jc w:val="both"/>
        <w:rPr>
          <w:b/>
          <w:bCs/>
        </w:rPr>
      </w:pPr>
      <w:r w:rsidRPr="00284B75">
        <w:rPr>
          <w:b/>
        </w:rPr>
        <w:t xml:space="preserve">Тема </w:t>
      </w:r>
      <w:r>
        <w:rPr>
          <w:b/>
        </w:rPr>
        <w:t>11</w:t>
      </w:r>
      <w:r w:rsidRPr="00284B75">
        <w:rPr>
          <w:b/>
        </w:rPr>
        <w:t xml:space="preserve">. </w:t>
      </w:r>
      <w:r>
        <w:rPr>
          <w:b/>
        </w:rPr>
        <w:t>Стратегический менеджмент</w:t>
      </w:r>
      <w:r w:rsidRPr="00E00DA4">
        <w:rPr>
          <w:b/>
        </w:rPr>
        <w:t>(проводится в форме практической подготовки)</w:t>
      </w:r>
    </w:p>
    <w:p w:rsidR="005E01E5" w:rsidRDefault="005E01E5" w:rsidP="00267F1D">
      <w:pPr>
        <w:ind w:firstLine="709"/>
        <w:jc w:val="both"/>
        <w:rPr>
          <w:i/>
        </w:rPr>
      </w:pPr>
    </w:p>
    <w:p w:rsidR="005E01E5" w:rsidRDefault="005E01E5" w:rsidP="00383FE3">
      <w:pPr>
        <w:ind w:firstLine="709"/>
        <w:jc w:val="both"/>
        <w:rPr>
          <w:i/>
        </w:rPr>
      </w:pPr>
      <w:r w:rsidRPr="002E6EA5">
        <w:rPr>
          <w:i/>
        </w:rPr>
        <w:t>Вопросы к занятию</w:t>
      </w:r>
    </w:p>
    <w:p w:rsidR="005E01E5" w:rsidRDefault="005E01E5" w:rsidP="00E00DA4">
      <w:pPr>
        <w:ind w:firstLine="709"/>
        <w:jc w:val="both"/>
      </w:pPr>
      <w:r>
        <w:t xml:space="preserve">1.Стратегический менеджмент как вид менеджмента. </w:t>
      </w:r>
    </w:p>
    <w:p w:rsidR="005E01E5" w:rsidRDefault="005E01E5" w:rsidP="00E00DA4">
      <w:pPr>
        <w:ind w:firstLine="709"/>
        <w:jc w:val="both"/>
      </w:pPr>
      <w:r>
        <w:t xml:space="preserve">2.Методы стратегического анализа (PEST-анализ, SWOT-анализ, VRIO-анализ, конкурентный анализ). </w:t>
      </w:r>
    </w:p>
    <w:p w:rsidR="005E01E5" w:rsidRDefault="005E01E5" w:rsidP="00E00DA4">
      <w:pPr>
        <w:ind w:firstLine="709"/>
        <w:jc w:val="both"/>
      </w:pPr>
      <w:r>
        <w:t xml:space="preserve">3.Стратегическое планирование. </w:t>
      </w:r>
    </w:p>
    <w:p w:rsidR="005E01E5" w:rsidRDefault="005E01E5" w:rsidP="00E00DA4">
      <w:pPr>
        <w:ind w:firstLine="709"/>
        <w:jc w:val="both"/>
      </w:pPr>
      <w:r>
        <w:t xml:space="preserve">4.Бизнес-стратегии организации, роль в обеспечении конкурентоспособности организации на рынке в долгосрочном периоде.  </w:t>
      </w:r>
    </w:p>
    <w:p w:rsidR="005E01E5" w:rsidRDefault="005E01E5" w:rsidP="00E00DA4">
      <w:pPr>
        <w:ind w:firstLine="709"/>
        <w:jc w:val="both"/>
      </w:pPr>
      <w:r>
        <w:t>5.Построение стратегии с учетом управления всеми направлениями деятельности организации, функциональные стратегии.</w:t>
      </w:r>
    </w:p>
    <w:p w:rsidR="005E01E5" w:rsidRDefault="005E01E5" w:rsidP="00E00DA4">
      <w:pPr>
        <w:ind w:firstLine="709"/>
        <w:jc w:val="both"/>
      </w:pPr>
    </w:p>
    <w:p w:rsidR="005E01E5" w:rsidRDefault="005E01E5" w:rsidP="00BF2F0A">
      <w:pPr>
        <w:jc w:val="both"/>
      </w:pPr>
      <w:r w:rsidRPr="00581717">
        <w:rPr>
          <w:bCs/>
          <w:i/>
        </w:rPr>
        <w:t>З</w:t>
      </w:r>
      <w:r w:rsidRPr="00581717">
        <w:rPr>
          <w:i/>
        </w:rPr>
        <w:t>адание для практической подготовки</w:t>
      </w:r>
      <w:r w:rsidRPr="00581717">
        <w:t>:</w:t>
      </w:r>
    </w:p>
    <w:p w:rsidR="005E01E5" w:rsidRPr="00734131" w:rsidRDefault="005E01E5" w:rsidP="008E3A50">
      <w:pPr>
        <w:jc w:val="both"/>
      </w:pPr>
      <w:r w:rsidRPr="00734131">
        <w:t xml:space="preserve">Данное задание должно быть выполнено </w:t>
      </w:r>
      <w:r w:rsidRPr="008E3A50">
        <w:t>в письменном виде</w:t>
      </w:r>
      <w:r>
        <w:t>научно-аналитического отчета</w:t>
      </w:r>
      <w:r w:rsidRPr="00734131">
        <w:t>.</w:t>
      </w:r>
    </w:p>
    <w:p w:rsidR="005E01E5" w:rsidRDefault="005E01E5" w:rsidP="008E3A50">
      <w:pPr>
        <w:jc w:val="both"/>
      </w:pPr>
      <w:r>
        <w:t xml:space="preserve">1. Объект исследования – организация по выбору студента, нужно выбрать такой объект, чтобы была доступна информация. </w:t>
      </w:r>
    </w:p>
    <w:p w:rsidR="005E01E5" w:rsidRDefault="005E01E5" w:rsidP="008E3A50">
      <w:pPr>
        <w:jc w:val="both"/>
      </w:pPr>
      <w:r>
        <w:t>2. Выполнить анализ внутренней среды выбранной организации на основе доступной информация с официального сайта, отчетности (финансовой и нефинансовой), статей в СМИ, интервью с руководителями.</w:t>
      </w:r>
    </w:p>
    <w:p w:rsidR="005E01E5" w:rsidRDefault="005E01E5" w:rsidP="008E3A50">
      <w:pPr>
        <w:jc w:val="both"/>
      </w:pPr>
      <w:r>
        <w:t>Рассмотреть по возможности следующие позиции:</w:t>
      </w:r>
    </w:p>
    <w:p w:rsidR="005E01E5" w:rsidRDefault="005E01E5" w:rsidP="008E3A50">
      <w:pPr>
        <w:jc w:val="both"/>
      </w:pPr>
      <w:r>
        <w:t>- миссия и цели организации;</w:t>
      </w:r>
    </w:p>
    <w:p w:rsidR="005E01E5" w:rsidRDefault="005E01E5" w:rsidP="008E3A50">
      <w:pPr>
        <w:jc w:val="both"/>
      </w:pPr>
      <w:r>
        <w:t>- общая стратегия развития организации (если имеется);</w:t>
      </w:r>
    </w:p>
    <w:p w:rsidR="005E01E5" w:rsidRDefault="005E01E5" w:rsidP="008E3A50">
      <w:pPr>
        <w:jc w:val="both"/>
      </w:pPr>
      <w:r>
        <w:t>- организационная структура управления, состав органов управления, попечительский совет);</w:t>
      </w:r>
    </w:p>
    <w:p w:rsidR="005E01E5" w:rsidRDefault="005E01E5" w:rsidP="008E3A50">
      <w:pPr>
        <w:jc w:val="both"/>
      </w:pPr>
      <w:r>
        <w:t>- основные социально-экономические показатели функционирования организации за 2018-2020 гг.: госзадание (если предприятие государственное); состав и квалификация персонала; финансовые возможности (выручка, доход, рентабельность); используемые технологии; имидж организации;</w:t>
      </w:r>
    </w:p>
    <w:p w:rsidR="005E01E5" w:rsidRDefault="005E01E5" w:rsidP="008E3A50">
      <w:pPr>
        <w:jc w:val="both"/>
      </w:pPr>
      <w:r>
        <w:t>- описание товаров/услуг, предлагаемых организацией, ценовая политика (цены на услуги), коммуникационная политика (рекламная деятельность, PR (связи с общественностью).</w:t>
      </w:r>
    </w:p>
    <w:p w:rsidR="005E01E5" w:rsidRDefault="005E01E5" w:rsidP="008E3A50">
      <w:pPr>
        <w:jc w:val="both"/>
      </w:pPr>
      <w:r>
        <w:t>3. Сделать ситуационный анализ внешней среды выбранной организации</w:t>
      </w:r>
    </w:p>
    <w:p w:rsidR="005E01E5" w:rsidRDefault="005E01E5" w:rsidP="008E3A50">
      <w:pPr>
        <w:jc w:val="both"/>
      </w:pPr>
      <w:r>
        <w:t>Рассмотреть по возможности следующие позиции:</w:t>
      </w:r>
    </w:p>
    <w:p w:rsidR="005E01E5" w:rsidRDefault="005E01E5" w:rsidP="008E3A50">
      <w:pPr>
        <w:jc w:val="both"/>
      </w:pPr>
      <w:r>
        <w:t>- потребители услуг, предлагаемых выбранной организацией;</w:t>
      </w:r>
    </w:p>
    <w:p w:rsidR="005E01E5" w:rsidRDefault="005E01E5" w:rsidP="008E3A50">
      <w:pPr>
        <w:jc w:val="both"/>
      </w:pPr>
      <w:r>
        <w:t>- конкуренты;</w:t>
      </w:r>
    </w:p>
    <w:p w:rsidR="005E01E5" w:rsidRDefault="005E01E5" w:rsidP="008E3A50">
      <w:pPr>
        <w:jc w:val="both"/>
      </w:pPr>
      <w:r>
        <w:t>- партнеры (благотворительные фонды, волонтеры, некоммерческие организации и др.);</w:t>
      </w:r>
    </w:p>
    <w:p w:rsidR="005E01E5" w:rsidRDefault="005E01E5" w:rsidP="008E3A50">
      <w:pPr>
        <w:jc w:val="both"/>
      </w:pPr>
      <w:r>
        <w:t>- политические, экономические социальные, технологические факторы, которые оказывают влияние на функционирование организации</w:t>
      </w:r>
    </w:p>
    <w:p w:rsidR="005E01E5" w:rsidRPr="00581717" w:rsidRDefault="005E01E5" w:rsidP="008E3A50">
      <w:pPr>
        <w:jc w:val="both"/>
      </w:pPr>
      <w:r>
        <w:t xml:space="preserve">4. Сделать </w:t>
      </w:r>
      <w:r>
        <w:rPr>
          <w:lang w:val="en-US"/>
        </w:rPr>
        <w:t>PEST</w:t>
      </w:r>
      <w:r w:rsidRPr="008D41F4">
        <w:t>-</w:t>
      </w:r>
      <w:r>
        <w:t xml:space="preserve">анализ и </w:t>
      </w:r>
      <w:r>
        <w:rPr>
          <w:lang w:val="en-US"/>
        </w:rPr>
        <w:t>SWOT</w:t>
      </w:r>
      <w:r w:rsidRPr="00581717">
        <w:t>-</w:t>
      </w:r>
      <w:r w:rsidRPr="00734131">
        <w:t xml:space="preserve">анализ </w:t>
      </w:r>
      <w:r>
        <w:t xml:space="preserve">организации. Оформить </w:t>
      </w:r>
      <w:r>
        <w:rPr>
          <w:lang w:val="en-US"/>
        </w:rPr>
        <w:t>SWOT</w:t>
      </w:r>
      <w:r w:rsidRPr="00581717">
        <w:t>-</w:t>
      </w:r>
      <w:r>
        <w:t>матрицу.</w:t>
      </w:r>
    </w:p>
    <w:p w:rsidR="005E01E5" w:rsidRDefault="005E01E5" w:rsidP="00581717">
      <w:pPr>
        <w:jc w:val="both"/>
        <w:rPr>
          <w:bCs/>
          <w:i/>
          <w:color w:val="000000"/>
        </w:rPr>
      </w:pPr>
      <w:r w:rsidRPr="00581717">
        <w:t xml:space="preserve">5. </w:t>
      </w:r>
      <w:r>
        <w:t>Сформулировать стратегические направления развития организации с учетом полученных результатов.</w:t>
      </w:r>
    </w:p>
    <w:p w:rsidR="005E01E5" w:rsidRDefault="005E01E5" w:rsidP="00E00DA4">
      <w:pPr>
        <w:ind w:firstLine="709"/>
        <w:jc w:val="both"/>
        <w:rPr>
          <w:bCs/>
          <w:i/>
          <w:color w:val="000000"/>
        </w:rPr>
      </w:pPr>
    </w:p>
    <w:p w:rsidR="005E01E5" w:rsidRDefault="005E01E5" w:rsidP="00E00DA4">
      <w:pPr>
        <w:ind w:firstLine="709"/>
        <w:jc w:val="both"/>
        <w:rPr>
          <w:b/>
        </w:rPr>
      </w:pPr>
      <w:r>
        <w:rPr>
          <w:b/>
        </w:rPr>
        <w:t>Тема 12 Основы управления рисками</w:t>
      </w:r>
    </w:p>
    <w:p w:rsidR="005E01E5" w:rsidRDefault="005E01E5" w:rsidP="00BF2F0A">
      <w:pPr>
        <w:jc w:val="both"/>
        <w:rPr>
          <w:b/>
        </w:rPr>
      </w:pPr>
    </w:p>
    <w:p w:rsidR="005E01E5" w:rsidRDefault="005E01E5" w:rsidP="00383FE3">
      <w:pPr>
        <w:ind w:firstLine="709"/>
        <w:jc w:val="both"/>
      </w:pPr>
      <w:r w:rsidRPr="002E6EA5">
        <w:rPr>
          <w:i/>
        </w:rPr>
        <w:t>Вопросы к занятию</w:t>
      </w:r>
    </w:p>
    <w:p w:rsidR="005E01E5" w:rsidRDefault="005E01E5" w:rsidP="00860149">
      <w:pPr>
        <w:ind w:firstLine="709"/>
        <w:jc w:val="both"/>
      </w:pPr>
      <w:r>
        <w:t>1.Факторы риска в рыночной экономике.</w:t>
      </w:r>
    </w:p>
    <w:p w:rsidR="005E01E5" w:rsidRDefault="005E01E5" w:rsidP="00860149">
      <w:pPr>
        <w:ind w:firstLine="709"/>
        <w:jc w:val="both"/>
      </w:pPr>
      <w:r>
        <w:t>2.Количественная и качественная оценка рисков. Методы количественного анализа рисков.</w:t>
      </w:r>
    </w:p>
    <w:p w:rsidR="005E01E5" w:rsidRDefault="005E01E5" w:rsidP="00860149">
      <w:pPr>
        <w:ind w:firstLine="709"/>
        <w:jc w:val="both"/>
      </w:pPr>
      <w:r>
        <w:t xml:space="preserve">3. Классификация рисков. </w:t>
      </w:r>
    </w:p>
    <w:p w:rsidR="005E01E5" w:rsidRDefault="005E01E5" w:rsidP="00860149">
      <w:pPr>
        <w:ind w:firstLine="709"/>
        <w:jc w:val="both"/>
      </w:pPr>
      <w:r>
        <w:t xml:space="preserve">4.Управление риском. Методы снижения рисков. (распределение рисков, страхование рисков, уклонение от риска) </w:t>
      </w:r>
    </w:p>
    <w:p w:rsidR="005E01E5" w:rsidRDefault="005E01E5" w:rsidP="00860149">
      <w:pPr>
        <w:ind w:firstLine="709"/>
        <w:jc w:val="both"/>
      </w:pPr>
      <w:r>
        <w:t xml:space="preserve">5.Методы локализации риска: создание венчурных предприятий. </w:t>
      </w:r>
    </w:p>
    <w:p w:rsidR="005E01E5" w:rsidRDefault="005E01E5" w:rsidP="00860149">
      <w:pPr>
        <w:ind w:firstLine="709"/>
        <w:jc w:val="both"/>
      </w:pPr>
      <w:r>
        <w:t>6.Методы диссипации (распределения) риска.</w:t>
      </w:r>
    </w:p>
    <w:p w:rsidR="005E01E5" w:rsidRDefault="005E01E5" w:rsidP="00860149">
      <w:pPr>
        <w:jc w:val="both"/>
        <w:rPr>
          <w:bCs/>
          <w:i/>
        </w:rPr>
      </w:pPr>
      <w:r>
        <w:rPr>
          <w:bCs/>
          <w:i/>
        </w:rPr>
        <w:t>Решение задач.</w:t>
      </w:r>
    </w:p>
    <w:p w:rsidR="005E01E5" w:rsidRPr="00096C41" w:rsidRDefault="005E01E5" w:rsidP="00096C41">
      <w:pPr>
        <w:jc w:val="both"/>
        <w:rPr>
          <w:bCs/>
          <w:i/>
        </w:rPr>
      </w:pPr>
      <w:r>
        <w:rPr>
          <w:bCs/>
          <w:i/>
        </w:rPr>
        <w:t>Задача 1</w:t>
      </w:r>
      <w:r w:rsidRPr="001F7C8D">
        <w:rPr>
          <w:bCs/>
          <w:i/>
        </w:rPr>
        <w:t>:</w:t>
      </w:r>
    </w:p>
    <w:p w:rsidR="005E01E5" w:rsidRPr="00096C41" w:rsidRDefault="005E01E5" w:rsidP="00096C41">
      <w:pPr>
        <w:jc w:val="both"/>
        <w:rPr>
          <w:bCs/>
        </w:rPr>
      </w:pPr>
      <w:r w:rsidRPr="00096C41">
        <w:rPr>
          <w:bCs/>
        </w:rPr>
        <w:t xml:space="preserve">Инвестор планирует вложить средства в промышленные предприятия А и Б. Надежность первого оценивается экспертами на уровне 90 %, а второго – 80 %. </w:t>
      </w:r>
    </w:p>
    <w:p w:rsidR="005E01E5" w:rsidRPr="00096C41" w:rsidRDefault="005E01E5" w:rsidP="00096C41">
      <w:pPr>
        <w:jc w:val="both"/>
        <w:rPr>
          <w:bCs/>
        </w:rPr>
      </w:pPr>
      <w:r w:rsidRPr="00096C41">
        <w:rPr>
          <w:bCs/>
        </w:rPr>
        <w:t>Чему равна вероятность того, что:</w:t>
      </w:r>
    </w:p>
    <w:p w:rsidR="005E01E5" w:rsidRPr="00096C41" w:rsidRDefault="005E01E5" w:rsidP="00096C41">
      <w:pPr>
        <w:jc w:val="both"/>
        <w:rPr>
          <w:bCs/>
        </w:rPr>
      </w:pPr>
      <w:r w:rsidRPr="00096C41">
        <w:rPr>
          <w:bCs/>
        </w:rPr>
        <w:t xml:space="preserve">а) оба предприятия в течение года не станут банкротами? </w:t>
      </w:r>
    </w:p>
    <w:p w:rsidR="005E01E5" w:rsidRPr="00096C41" w:rsidRDefault="005E01E5" w:rsidP="00096C41">
      <w:pPr>
        <w:jc w:val="both"/>
        <w:rPr>
          <w:bCs/>
        </w:rPr>
      </w:pPr>
      <w:r w:rsidRPr="00096C41">
        <w:rPr>
          <w:bCs/>
        </w:rPr>
        <w:t>б) наступит хотя бы одно банкротство?</w:t>
      </w:r>
    </w:p>
    <w:p w:rsidR="005E01E5" w:rsidRPr="00096C41" w:rsidRDefault="005E01E5" w:rsidP="00096C41">
      <w:pPr>
        <w:jc w:val="both"/>
        <w:rPr>
          <w:i/>
        </w:rPr>
      </w:pPr>
      <w:r w:rsidRPr="00096C41">
        <w:rPr>
          <w:i/>
        </w:rPr>
        <w:t>Задача 2:</w:t>
      </w:r>
    </w:p>
    <w:p w:rsidR="005E01E5" w:rsidRDefault="005E01E5" w:rsidP="00096C41">
      <w:pPr>
        <w:jc w:val="both"/>
      </w:pPr>
      <w:r>
        <w:t>О двух акциях известно, что они выпущены одним и тем же предприятием. Вероятность того, что акция 1 поднимется завтра в цене, равна 0,2. Вероятность того, что обе акции поднимутся завтра в цене, равна 0,12. Предположим, что известно, что акция 1 поднимется в цене завтра. Чему равна вероятность того, что и акция 2 завтра поднимется в цене?</w:t>
      </w:r>
    </w:p>
    <w:p w:rsidR="005E01E5" w:rsidRDefault="005E01E5" w:rsidP="00096C41">
      <w:pPr>
        <w:jc w:val="both"/>
      </w:pPr>
    </w:p>
    <w:p w:rsidR="005E01E5" w:rsidRDefault="005E01E5" w:rsidP="00096C41">
      <w:pPr>
        <w:jc w:val="both"/>
      </w:pPr>
    </w:p>
    <w:p w:rsidR="005E01E5" w:rsidRPr="00284B75" w:rsidRDefault="005E01E5" w:rsidP="00860149">
      <w:pPr>
        <w:pStyle w:val="1"/>
        <w:spacing w:after="0" w:line="240" w:lineRule="auto"/>
        <w:ind w:left="0" w:firstLine="709"/>
        <w:jc w:val="both"/>
        <w:rPr>
          <w:rFonts w:ascii="Times New Roman" w:hAnsi="Times New Roman"/>
          <w:b/>
          <w:bCs/>
          <w:color w:val="FF0000"/>
          <w:sz w:val="24"/>
          <w:szCs w:val="24"/>
        </w:rPr>
      </w:pPr>
      <w:r w:rsidRPr="00284B75">
        <w:rPr>
          <w:rFonts w:ascii="Times New Roman" w:hAnsi="Times New Roman"/>
          <w:b/>
          <w:sz w:val="24"/>
          <w:szCs w:val="24"/>
        </w:rPr>
        <w:t xml:space="preserve">Тема </w:t>
      </w:r>
      <w:r>
        <w:rPr>
          <w:rFonts w:ascii="Times New Roman" w:hAnsi="Times New Roman"/>
          <w:b/>
          <w:sz w:val="24"/>
          <w:szCs w:val="24"/>
        </w:rPr>
        <w:t>13</w:t>
      </w:r>
      <w:r w:rsidRPr="00284B75">
        <w:rPr>
          <w:rFonts w:ascii="Times New Roman" w:hAnsi="Times New Roman"/>
          <w:b/>
          <w:sz w:val="24"/>
          <w:szCs w:val="24"/>
        </w:rPr>
        <w:t xml:space="preserve">. </w:t>
      </w:r>
      <w:r>
        <w:rPr>
          <w:rFonts w:ascii="Times New Roman" w:hAnsi="Times New Roman"/>
          <w:b/>
          <w:sz w:val="24"/>
          <w:szCs w:val="24"/>
        </w:rPr>
        <w:t>Управление как процесс коммуникаций</w:t>
      </w:r>
    </w:p>
    <w:p w:rsidR="005E01E5" w:rsidRPr="00284B75" w:rsidRDefault="005E01E5" w:rsidP="00284B75">
      <w:pPr>
        <w:pStyle w:val="1"/>
        <w:spacing w:after="0" w:line="240" w:lineRule="auto"/>
        <w:ind w:left="0"/>
        <w:jc w:val="both"/>
        <w:rPr>
          <w:rFonts w:ascii="Times New Roman" w:hAnsi="Times New Roman"/>
          <w:b/>
          <w:bCs/>
          <w:color w:val="FF0000"/>
          <w:sz w:val="24"/>
          <w:szCs w:val="24"/>
        </w:rPr>
      </w:pPr>
    </w:p>
    <w:p w:rsidR="005E01E5" w:rsidRPr="00FA628D" w:rsidRDefault="005E01E5" w:rsidP="0001303E">
      <w:pPr>
        <w:ind w:firstLine="708"/>
        <w:jc w:val="both"/>
        <w:rPr>
          <w:i/>
        </w:rPr>
      </w:pPr>
      <w:r w:rsidRPr="002E6EA5">
        <w:rPr>
          <w:i/>
        </w:rPr>
        <w:t>Вопросы к занятию</w:t>
      </w:r>
    </w:p>
    <w:p w:rsidR="005E01E5" w:rsidRDefault="005E01E5" w:rsidP="00860149">
      <w:pPr>
        <w:ind w:firstLine="709"/>
        <w:jc w:val="both"/>
      </w:pPr>
      <w:r>
        <w:t>1.Коммуникационный процесс.</w:t>
      </w:r>
    </w:p>
    <w:p w:rsidR="005E01E5" w:rsidRDefault="005E01E5" w:rsidP="00860149">
      <w:pPr>
        <w:ind w:firstLine="709"/>
        <w:jc w:val="both"/>
      </w:pPr>
      <w:r>
        <w:t>2.Коммуникационные барьеры. Виды.</w:t>
      </w:r>
    </w:p>
    <w:p w:rsidR="005E01E5" w:rsidRDefault="005E01E5" w:rsidP="00860149">
      <w:pPr>
        <w:ind w:firstLine="709"/>
        <w:jc w:val="both"/>
      </w:pPr>
      <w:r>
        <w:t>3.Особенности межличностных коммуникаций и пути совершенствования межличностных коммуникаций.</w:t>
      </w:r>
    </w:p>
    <w:p w:rsidR="005E01E5" w:rsidRDefault="005E01E5" w:rsidP="00860149">
      <w:pPr>
        <w:ind w:firstLine="709"/>
        <w:jc w:val="both"/>
      </w:pPr>
      <w:r>
        <w:t xml:space="preserve">4. Формы, методы и значение организационных коммуникаций </w:t>
      </w:r>
    </w:p>
    <w:p w:rsidR="005E01E5" w:rsidRDefault="005E01E5" w:rsidP="00860149">
      <w:pPr>
        <w:ind w:firstLine="709"/>
        <w:jc w:val="both"/>
      </w:pPr>
      <w:r>
        <w:t>5.Сущность коммуникационной политики организации и основные принципы осуществления.</w:t>
      </w:r>
    </w:p>
    <w:p w:rsidR="005E01E5" w:rsidRDefault="005E01E5" w:rsidP="00860149">
      <w:pPr>
        <w:ind w:firstLine="709"/>
        <w:jc w:val="both"/>
      </w:pPr>
      <w:r>
        <w:t>6. Современные технологии коммуникаций.</w:t>
      </w:r>
    </w:p>
    <w:p w:rsidR="005E01E5" w:rsidRDefault="005E01E5" w:rsidP="00860149">
      <w:pPr>
        <w:ind w:firstLine="709"/>
        <w:jc w:val="both"/>
      </w:pPr>
    </w:p>
    <w:p w:rsidR="005E01E5" w:rsidRPr="001F7C8D" w:rsidRDefault="005E01E5" w:rsidP="0085134D">
      <w:pPr>
        <w:jc w:val="both"/>
        <w:rPr>
          <w:bCs/>
          <w:i/>
        </w:rPr>
      </w:pPr>
      <w:r w:rsidRPr="001F7C8D">
        <w:rPr>
          <w:bCs/>
          <w:i/>
        </w:rPr>
        <w:t>Практическое задание</w:t>
      </w:r>
      <w:r>
        <w:rPr>
          <w:bCs/>
          <w:i/>
        </w:rPr>
        <w:t xml:space="preserve"> 1</w:t>
      </w:r>
      <w:r w:rsidRPr="001F7C8D">
        <w:rPr>
          <w:bCs/>
          <w:i/>
        </w:rPr>
        <w:t>:</w:t>
      </w:r>
    </w:p>
    <w:p w:rsidR="005E01E5" w:rsidRDefault="005E01E5" w:rsidP="0085134D">
      <w:pPr>
        <w:jc w:val="both"/>
      </w:pPr>
      <w:r>
        <w:t>Ознакомьтесь с письмом Илона Маска, которое было разослано работникам Tesla с темой «Общение внутри Tesla» и объясняет проблемы передачи информации в большинстве компаний и способы изменить эту ситуацию в Tesla.</w:t>
      </w:r>
    </w:p>
    <w:p w:rsidR="005E01E5" w:rsidRDefault="005E01E5" w:rsidP="0085134D">
      <w:pPr>
        <w:jc w:val="both"/>
      </w:pPr>
      <w:r>
        <w:t>Тема письма: Общение внутри Tesla</w:t>
      </w:r>
    </w:p>
    <w:p w:rsidR="005E01E5" w:rsidRDefault="005E01E5" w:rsidP="0085134D">
      <w:pPr>
        <w:jc w:val="both"/>
      </w:pPr>
      <w:r>
        <w:t>Кому: всем сотрудникам</w:t>
      </w:r>
    </w:p>
    <w:p w:rsidR="005E01E5" w:rsidRDefault="005E01E5" w:rsidP="0085134D">
      <w:pPr>
        <w:ind w:firstLine="709"/>
        <w:jc w:val="both"/>
      </w:pPr>
      <w:r>
        <w:t>Есть две позиции мышления касательно того, как информация должна двигаться внутри компании. До сих пор самый распространенный способ заключается в цепочке команд, что означает, что ваш поток информации всегда проходит через вашего управляющего. Проблема этого подхода в том, что он помогает расширению полномочий этих управляющих, а не работает на благо компании.</w:t>
      </w:r>
    </w:p>
    <w:p w:rsidR="005E01E5" w:rsidRDefault="005E01E5" w:rsidP="0085134D">
      <w:pPr>
        <w:ind w:firstLine="709"/>
        <w:jc w:val="both"/>
      </w:pPr>
      <w:r>
        <w:t>Вместо того, чтобы решать проблемы быстро, когда человек из одного отдела говорит со своим коллегой из другого отдела и принимает правильное решение, люди вынуждены сначала поговорить со своим начальником, который поговорит со своим начальником, который поговорит с начальником из другого отдела, который поговорит с кем-то из своей команды. Затем информация должна передаться еще и в обратную сторону. Это невероятно тупо. Любой из менеджеров, который допустит такое, вскоре окажется на работе в другой компании. Я не шучу.</w:t>
      </w:r>
    </w:p>
    <w:p w:rsidR="005E01E5" w:rsidRDefault="005E01E5" w:rsidP="0085134D">
      <w:pPr>
        <w:ind w:firstLine="709"/>
        <w:jc w:val="both"/>
      </w:pPr>
      <w:r>
        <w:t>Кто угодно в Tesla может и должен писать, и общаться с кем-угодно, если это поможет решить проблему самым быстрым способом и принести пользу компании. Вы можете говорить с начальником своего начальника без его разрешения, вы можете говорить напрямую с вице-президентом любого отдела, вы можете поговорить со мной, вы можете поговорить с кем-угодно без чьего-либо разрешения. Более того, вы должны чувствовать себя обязанным делать это, пока проблема не будет устранена. И речь здесь не о случайной болтовне, а о выполнении того, что мы можем делать быстро и качественно. Мы, очевидно, не можем конкурировать с гигантскими автомобильными компаниями в размерах, поэтому должны действовать с умом и оперативно.</w:t>
      </w:r>
    </w:p>
    <w:p w:rsidR="005E01E5" w:rsidRDefault="005E01E5" w:rsidP="0085134D">
      <w:pPr>
        <w:ind w:firstLine="709"/>
        <w:jc w:val="both"/>
      </w:pPr>
      <w:r>
        <w:t>Последний момент, о котором я хочу сказать, заключается в том, что менеджеры должны упорно работать, чтобы быть уверенными в том, что они не создают проблемы внутри компании, которые привносят атмосферу противостояния или мешают каким-то образом нашему общению. Это, к сожалению, естественная тенденция, и с ней необходимо активно бороться. Как компании Tesla могут помочь барьеры между отделами или их видение своего успеха в рамках компании, а не коллектива? Мы все в одной лодке. Всегда воспринимайте себя как человека, работающего на благо своей компании, а не отдельно взятого департамента.</w:t>
      </w:r>
    </w:p>
    <w:p w:rsidR="005E01E5" w:rsidRDefault="005E01E5" w:rsidP="0085134D">
      <w:pPr>
        <w:jc w:val="both"/>
        <w:rPr>
          <w:i/>
        </w:rPr>
      </w:pPr>
      <w:r w:rsidRPr="0019053D">
        <w:rPr>
          <w:i/>
        </w:rPr>
        <w:t>Вопросы для обсуждения</w:t>
      </w:r>
    </w:p>
    <w:p w:rsidR="005E01E5" w:rsidRPr="00823C0D" w:rsidRDefault="005E01E5" w:rsidP="00823C0D">
      <w:pPr>
        <w:pStyle w:val="ListParagraph"/>
        <w:ind w:left="0"/>
        <w:jc w:val="both"/>
      </w:pPr>
      <w:r w:rsidRPr="00823C0D">
        <w:t>1. Поясните, какие организационные коммуникации близки руководителю компании Tesla, о каких коммуникационных барьерах он говорит в письме?</w:t>
      </w:r>
    </w:p>
    <w:p w:rsidR="005E01E5" w:rsidRDefault="005E01E5" w:rsidP="00823C0D">
      <w:pPr>
        <w:jc w:val="both"/>
      </w:pPr>
      <w:r>
        <w:t>2. Какие черты Илона Маска, характерные для современного прогрессивного менеджера, проявляются в этом письме?</w:t>
      </w:r>
    </w:p>
    <w:p w:rsidR="005E01E5" w:rsidRDefault="005E01E5" w:rsidP="0085134D">
      <w:pPr>
        <w:ind w:firstLine="709"/>
        <w:jc w:val="both"/>
      </w:pPr>
    </w:p>
    <w:p w:rsidR="005E01E5" w:rsidRPr="008058C2" w:rsidRDefault="005E01E5" w:rsidP="00860149">
      <w:pPr>
        <w:pStyle w:val="1"/>
        <w:spacing w:after="0" w:line="240" w:lineRule="auto"/>
        <w:ind w:left="0" w:firstLine="709"/>
        <w:jc w:val="both"/>
        <w:rPr>
          <w:rFonts w:ascii="Times New Roman" w:hAnsi="Times New Roman"/>
          <w:b/>
          <w:bCs/>
          <w:color w:val="FF0000"/>
          <w:sz w:val="24"/>
          <w:szCs w:val="24"/>
        </w:rPr>
      </w:pPr>
      <w:r w:rsidRPr="008058C2">
        <w:rPr>
          <w:rFonts w:ascii="Times New Roman" w:hAnsi="Times New Roman"/>
          <w:b/>
          <w:sz w:val="24"/>
          <w:szCs w:val="24"/>
        </w:rPr>
        <w:t xml:space="preserve">Тема </w:t>
      </w:r>
      <w:r>
        <w:rPr>
          <w:rFonts w:ascii="Times New Roman" w:hAnsi="Times New Roman"/>
          <w:b/>
          <w:sz w:val="24"/>
          <w:szCs w:val="24"/>
        </w:rPr>
        <w:t>14</w:t>
      </w:r>
      <w:r w:rsidRPr="008058C2">
        <w:rPr>
          <w:rFonts w:ascii="Times New Roman" w:hAnsi="Times New Roman"/>
          <w:b/>
          <w:sz w:val="24"/>
          <w:szCs w:val="24"/>
        </w:rPr>
        <w:t xml:space="preserve">. </w:t>
      </w:r>
      <w:r>
        <w:rPr>
          <w:rFonts w:ascii="Times New Roman" w:hAnsi="Times New Roman"/>
          <w:b/>
          <w:sz w:val="24"/>
          <w:szCs w:val="24"/>
        </w:rPr>
        <w:t>Групповая динамика</w:t>
      </w:r>
    </w:p>
    <w:p w:rsidR="005E01E5" w:rsidRDefault="005E01E5" w:rsidP="0001303E">
      <w:pPr>
        <w:ind w:firstLine="708"/>
        <w:jc w:val="both"/>
        <w:rPr>
          <w:i/>
        </w:rPr>
      </w:pPr>
    </w:p>
    <w:p w:rsidR="005E01E5" w:rsidRPr="00FA628D" w:rsidRDefault="005E01E5" w:rsidP="0001303E">
      <w:pPr>
        <w:ind w:firstLine="708"/>
        <w:jc w:val="both"/>
        <w:rPr>
          <w:i/>
        </w:rPr>
      </w:pPr>
      <w:r w:rsidRPr="002E6EA5">
        <w:rPr>
          <w:i/>
        </w:rPr>
        <w:t>Вопросы к занятию</w:t>
      </w:r>
    </w:p>
    <w:p w:rsidR="005E01E5" w:rsidRPr="0007779B" w:rsidRDefault="005E01E5" w:rsidP="0007779B">
      <w:pPr>
        <w:ind w:firstLine="709"/>
        <w:jc w:val="both"/>
      </w:pPr>
      <w:r w:rsidRPr="0007779B">
        <w:t xml:space="preserve">1.Понятие, виды и характеристики групп. </w:t>
      </w:r>
    </w:p>
    <w:p w:rsidR="005E01E5" w:rsidRPr="0007779B" w:rsidRDefault="005E01E5" w:rsidP="0007779B">
      <w:pPr>
        <w:ind w:firstLine="709"/>
        <w:jc w:val="both"/>
      </w:pPr>
      <w:r w:rsidRPr="0007779B">
        <w:t xml:space="preserve">2.Формальные и неформальные группы в организации. </w:t>
      </w:r>
    </w:p>
    <w:p w:rsidR="005E01E5" w:rsidRPr="0007779B" w:rsidRDefault="005E01E5" w:rsidP="0007779B">
      <w:pPr>
        <w:ind w:firstLine="709"/>
        <w:jc w:val="both"/>
      </w:pPr>
      <w:r w:rsidRPr="0007779B">
        <w:t xml:space="preserve">3.Процесс формирования команды. </w:t>
      </w:r>
    </w:p>
    <w:p w:rsidR="005E01E5" w:rsidRPr="0007779B" w:rsidRDefault="005E01E5" w:rsidP="0007779B">
      <w:pPr>
        <w:ind w:firstLine="709"/>
        <w:jc w:val="both"/>
      </w:pPr>
      <w:r w:rsidRPr="0007779B">
        <w:t xml:space="preserve">4.Личность и группа. </w:t>
      </w:r>
    </w:p>
    <w:p w:rsidR="005E01E5" w:rsidRDefault="005E01E5" w:rsidP="0007779B">
      <w:pPr>
        <w:ind w:firstLine="709"/>
        <w:jc w:val="both"/>
      </w:pPr>
      <w:r w:rsidRPr="0007779B">
        <w:t xml:space="preserve">5.Межгрупповое взаимодействие в организации. </w:t>
      </w:r>
    </w:p>
    <w:p w:rsidR="005E01E5" w:rsidRDefault="005E01E5" w:rsidP="0007779B">
      <w:pPr>
        <w:ind w:firstLine="709"/>
        <w:jc w:val="both"/>
      </w:pPr>
      <w:r w:rsidRPr="0007779B">
        <w:t>6.Повышение эффективности деятельности групп.</w:t>
      </w:r>
    </w:p>
    <w:p w:rsidR="005E01E5" w:rsidRDefault="005E01E5" w:rsidP="0007779B">
      <w:pPr>
        <w:ind w:firstLine="709"/>
        <w:jc w:val="both"/>
        <w:rPr>
          <w:i/>
        </w:rPr>
      </w:pPr>
    </w:p>
    <w:p w:rsidR="005E01E5" w:rsidRDefault="005E01E5" w:rsidP="00AF6C41">
      <w:pPr>
        <w:jc w:val="both"/>
        <w:rPr>
          <w:b/>
          <w:bCs/>
          <w:i/>
        </w:rPr>
      </w:pPr>
      <w:r w:rsidRPr="000E58C0">
        <w:rPr>
          <w:bCs/>
          <w:i/>
        </w:rPr>
        <w:t xml:space="preserve">Практическое задание 1. </w:t>
      </w:r>
    </w:p>
    <w:p w:rsidR="005E01E5" w:rsidRPr="0093120D" w:rsidRDefault="005E01E5" w:rsidP="00AF6C41">
      <w:pPr>
        <w:jc w:val="both"/>
        <w:rPr>
          <w:bCs/>
        </w:rPr>
      </w:pPr>
      <w:r w:rsidRPr="0093120D">
        <w:rPr>
          <w:bCs/>
        </w:rPr>
        <w:t>Проанализируйте перечисленные ниже черты и выберите из них те, которые характерны для настоящей управленческой команды.</w:t>
      </w:r>
    </w:p>
    <w:p w:rsidR="005E01E5" w:rsidRPr="0093120D" w:rsidRDefault="005E01E5" w:rsidP="00AF6C41">
      <w:pPr>
        <w:jc w:val="both"/>
        <w:rPr>
          <w:bCs/>
        </w:rPr>
      </w:pPr>
      <w:r w:rsidRPr="0093120D">
        <w:rPr>
          <w:bCs/>
        </w:rPr>
        <w:t>1. В команде каждый ее член стремится к лидерству, поскольку является профессионалом.</w:t>
      </w:r>
    </w:p>
    <w:p w:rsidR="005E01E5" w:rsidRPr="0093120D" w:rsidRDefault="005E01E5" w:rsidP="00AF6C41">
      <w:pPr>
        <w:jc w:val="both"/>
        <w:rPr>
          <w:bCs/>
        </w:rPr>
      </w:pPr>
      <w:r w:rsidRPr="0093120D">
        <w:rPr>
          <w:bCs/>
        </w:rPr>
        <w:t>2. В команде один за всех и все за одного.</w:t>
      </w:r>
    </w:p>
    <w:p w:rsidR="005E01E5" w:rsidRPr="0093120D" w:rsidRDefault="005E01E5" w:rsidP="00AF6C41">
      <w:pPr>
        <w:jc w:val="both"/>
        <w:rPr>
          <w:bCs/>
        </w:rPr>
      </w:pPr>
      <w:r w:rsidRPr="0093120D">
        <w:rPr>
          <w:bCs/>
        </w:rPr>
        <w:t>3. Все члены команды – единомышленники.</w:t>
      </w:r>
    </w:p>
    <w:p w:rsidR="005E01E5" w:rsidRPr="0093120D" w:rsidRDefault="005E01E5" w:rsidP="00AF6C41">
      <w:pPr>
        <w:jc w:val="both"/>
        <w:rPr>
          <w:bCs/>
        </w:rPr>
      </w:pPr>
      <w:r w:rsidRPr="0093120D">
        <w:rPr>
          <w:bCs/>
        </w:rPr>
        <w:t>4. В команде важны вертикальные связи и формальные правила.</w:t>
      </w:r>
    </w:p>
    <w:p w:rsidR="005E01E5" w:rsidRPr="0093120D" w:rsidRDefault="005E01E5" w:rsidP="00AF6C41">
      <w:pPr>
        <w:jc w:val="both"/>
        <w:rPr>
          <w:bCs/>
        </w:rPr>
      </w:pPr>
      <w:r w:rsidRPr="0093120D">
        <w:rPr>
          <w:bCs/>
        </w:rPr>
        <w:t>5. Высокое доверие и уважение членов команды друг к другу. Ценят за достоинства, терпимы к недостаткам и слабостям. Принятие индивидуальности друг друга.</w:t>
      </w:r>
    </w:p>
    <w:p w:rsidR="005E01E5" w:rsidRPr="0093120D" w:rsidRDefault="005E01E5" w:rsidP="00AF6C41">
      <w:pPr>
        <w:jc w:val="both"/>
        <w:rPr>
          <w:bCs/>
        </w:rPr>
      </w:pPr>
      <w:r w:rsidRPr="0093120D">
        <w:rPr>
          <w:bCs/>
        </w:rPr>
        <w:t>6. Состав команды оптимален с точки зрения распределения ролей: генераторы – критики – организаторы.</w:t>
      </w:r>
    </w:p>
    <w:p w:rsidR="005E01E5" w:rsidRPr="0093120D" w:rsidRDefault="005E01E5" w:rsidP="00AF6C41">
      <w:pPr>
        <w:jc w:val="both"/>
        <w:rPr>
          <w:bCs/>
        </w:rPr>
      </w:pPr>
      <w:r w:rsidRPr="0093120D">
        <w:rPr>
          <w:bCs/>
        </w:rPr>
        <w:t>7. В команде господствует культ буквы, а не мысли.</w:t>
      </w:r>
    </w:p>
    <w:p w:rsidR="005E01E5" w:rsidRPr="0093120D" w:rsidRDefault="005E01E5" w:rsidP="00AF6C41">
      <w:pPr>
        <w:jc w:val="both"/>
        <w:rPr>
          <w:bCs/>
        </w:rPr>
      </w:pPr>
      <w:r w:rsidRPr="0093120D">
        <w:rPr>
          <w:bCs/>
        </w:rPr>
        <w:t>8. В команде полная взаимодополняемость и взаимозаменяемость за счет широкого профессионализма.</w:t>
      </w:r>
    </w:p>
    <w:p w:rsidR="005E01E5" w:rsidRPr="0093120D" w:rsidRDefault="005E01E5" w:rsidP="00AF6C41">
      <w:pPr>
        <w:jc w:val="both"/>
        <w:rPr>
          <w:bCs/>
        </w:rPr>
      </w:pPr>
      <w:r w:rsidRPr="0093120D">
        <w:rPr>
          <w:bCs/>
        </w:rPr>
        <w:t>9. В команде преобладает мотивация к достижению цели и готовность к риску.</w:t>
      </w:r>
    </w:p>
    <w:p w:rsidR="005E01E5" w:rsidRPr="0093120D" w:rsidRDefault="005E01E5" w:rsidP="00AF6C41">
      <w:pPr>
        <w:jc w:val="both"/>
        <w:rPr>
          <w:bCs/>
        </w:rPr>
      </w:pPr>
      <w:r w:rsidRPr="0093120D">
        <w:rPr>
          <w:bCs/>
        </w:rPr>
        <w:t>10. В команде царит культ власти. Авторитет утверждается на основании должности, а не заслуг.</w:t>
      </w:r>
    </w:p>
    <w:p w:rsidR="005E01E5" w:rsidRPr="0093120D" w:rsidRDefault="005E01E5" w:rsidP="00AF6C41">
      <w:pPr>
        <w:jc w:val="both"/>
        <w:rPr>
          <w:bCs/>
        </w:rPr>
      </w:pPr>
      <w:r w:rsidRPr="0093120D">
        <w:rPr>
          <w:bCs/>
        </w:rPr>
        <w:t>11. Члены команды хорошо сотрудничают друг с другом, умеют выслушивать мнения друг друга, готовы к компромиссу.</w:t>
      </w:r>
    </w:p>
    <w:p w:rsidR="005E01E5" w:rsidRPr="0093120D" w:rsidRDefault="005E01E5" w:rsidP="0093120D">
      <w:pPr>
        <w:pStyle w:val="Heading1"/>
        <w:spacing w:before="0"/>
        <w:rPr>
          <w:rFonts w:ascii="Times New Roman" w:hAnsi="Times New Roman"/>
          <w:bCs/>
          <w:color w:val="000000"/>
          <w:kern w:val="36"/>
          <w:sz w:val="24"/>
          <w:szCs w:val="24"/>
          <w:shd w:val="clear" w:color="auto" w:fill="FFFFFF"/>
        </w:rPr>
      </w:pPr>
      <w:r w:rsidRPr="0093120D">
        <w:rPr>
          <w:rFonts w:ascii="Times New Roman" w:hAnsi="Times New Roman"/>
          <w:bCs/>
          <w:i/>
          <w:color w:val="auto"/>
          <w:sz w:val="24"/>
          <w:szCs w:val="24"/>
        </w:rPr>
        <w:t>Практическое задание 2</w:t>
      </w:r>
      <w:r w:rsidRPr="0093120D">
        <w:rPr>
          <w:rFonts w:ascii="Times New Roman" w:hAnsi="Times New Roman"/>
          <w:bCs/>
          <w:sz w:val="24"/>
          <w:szCs w:val="24"/>
        </w:rPr>
        <w:t>.</w:t>
      </w:r>
      <w:bookmarkStart w:id="1" w:name="metkadoc8"/>
      <w:r w:rsidRPr="0093120D">
        <w:rPr>
          <w:rFonts w:ascii="Times New Roman" w:hAnsi="Times New Roman"/>
          <w:bCs/>
          <w:color w:val="000000"/>
          <w:kern w:val="36"/>
          <w:sz w:val="24"/>
          <w:szCs w:val="24"/>
          <w:shd w:val="clear" w:color="auto" w:fill="FFFFFF"/>
        </w:rPr>
        <w:t>«Эффективность групповой работы»</w:t>
      </w:r>
    </w:p>
    <w:bookmarkEnd w:id="1"/>
    <w:p w:rsidR="005E01E5" w:rsidRPr="0093120D" w:rsidRDefault="005E01E5" w:rsidP="0093120D">
      <w:pPr>
        <w:shd w:val="clear" w:color="auto" w:fill="FFFFFF"/>
        <w:jc w:val="both"/>
        <w:rPr>
          <w:color w:val="000000"/>
        </w:rPr>
      </w:pPr>
      <w:r w:rsidRPr="0093120D">
        <w:rPr>
          <w:color w:val="000000"/>
        </w:rPr>
        <w:t xml:space="preserve">На эффективность работы группы существенно влияет ее размер. От него зависит </w:t>
      </w:r>
      <w:r>
        <w:rPr>
          <w:color w:val="000000"/>
        </w:rPr>
        <w:t>возможность</w:t>
      </w:r>
      <w:r w:rsidRPr="0093120D">
        <w:rPr>
          <w:color w:val="000000"/>
        </w:rPr>
        <w:t xml:space="preserve"> взаимодействия членов группы друг с другом, степень их участия в групповых процессах, вероятность создания подгрупп, соперничество которых может привести к внутригрупповым конфликтам и т. д. Кроме того, следует иметь в виду, что в группах с четным числом членов чаще возникают различные разногласия и конфликты при выполнении задач, чем в группах с нечетным числом членов.</w:t>
      </w:r>
    </w:p>
    <w:p w:rsidR="005E01E5" w:rsidRPr="0093120D" w:rsidRDefault="005E01E5" w:rsidP="0093120D">
      <w:pPr>
        <w:shd w:val="clear" w:color="auto" w:fill="FFFFFF"/>
        <w:rPr>
          <w:color w:val="000000"/>
        </w:rPr>
      </w:pPr>
      <w:r>
        <w:rPr>
          <w:bCs/>
          <w:i/>
          <w:color w:val="000000"/>
        </w:rPr>
        <w:t xml:space="preserve">Цель: </w:t>
      </w:r>
      <w:r w:rsidRPr="0093120D">
        <w:rPr>
          <w:color w:val="000000"/>
        </w:rPr>
        <w:t>Приобрести навыки анализа эффективности групповой работы и факторов, влияющих на нее.</w:t>
      </w:r>
    </w:p>
    <w:p w:rsidR="005E01E5" w:rsidRPr="0093120D" w:rsidRDefault="005E01E5" w:rsidP="0093120D">
      <w:pPr>
        <w:shd w:val="clear" w:color="auto" w:fill="FFFFFF"/>
        <w:rPr>
          <w:color w:val="000000"/>
        </w:rPr>
      </w:pPr>
      <w:r>
        <w:rPr>
          <w:bCs/>
          <w:i/>
          <w:color w:val="000000"/>
        </w:rPr>
        <w:t xml:space="preserve">Задание: </w:t>
      </w:r>
      <w:r w:rsidRPr="0093120D">
        <w:rPr>
          <w:color w:val="000000"/>
        </w:rPr>
        <w:t>Проанализируйте перечисленные ниже эффекты групповой работы и определите, для групп какого размера они характерны, заполнив табл</w:t>
      </w:r>
      <w:r>
        <w:rPr>
          <w:color w:val="000000"/>
        </w:rPr>
        <w:t>ицу</w:t>
      </w:r>
    </w:p>
    <w:p w:rsidR="005E01E5" w:rsidRPr="0093120D" w:rsidRDefault="005E01E5" w:rsidP="0093120D">
      <w:pPr>
        <w:shd w:val="clear" w:color="auto" w:fill="FFFFFF"/>
        <w:rPr>
          <w:color w:val="000000"/>
        </w:rPr>
      </w:pPr>
      <w:r w:rsidRPr="0093120D">
        <w:rPr>
          <w:bCs/>
          <w:color w:val="000000"/>
        </w:rPr>
        <w:t>Таблица Факторы эффективности групповой работы</w:t>
      </w:r>
    </w:p>
    <w:p w:rsidR="005E01E5" w:rsidRPr="0093120D" w:rsidRDefault="005E01E5" w:rsidP="0093120D">
      <w:r w:rsidRPr="001C390E">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alt="http://www.libma.ru/delovaja_literatura/organizacionnoe_povedenie_praktikum/i_037.png" style="width:362.25pt;height:172.5pt;visibility:visible">
            <v:imagedata r:id="rId8" o:title=""/>
          </v:shape>
        </w:pict>
      </w:r>
    </w:p>
    <w:p w:rsidR="005E01E5" w:rsidRDefault="005E01E5" w:rsidP="0093120D">
      <w:pPr>
        <w:shd w:val="clear" w:color="auto" w:fill="FFFFFF"/>
        <w:rPr>
          <w:b/>
          <w:bCs/>
          <w:color w:val="000000"/>
        </w:rPr>
      </w:pPr>
    </w:p>
    <w:p w:rsidR="005E01E5" w:rsidRPr="0093120D" w:rsidRDefault="005E01E5" w:rsidP="0093120D">
      <w:pPr>
        <w:jc w:val="both"/>
        <w:rPr>
          <w:bCs/>
        </w:rPr>
      </w:pPr>
      <w:r w:rsidRPr="0093120D">
        <w:rPr>
          <w:bCs/>
          <w:i/>
        </w:rPr>
        <w:t xml:space="preserve">Практическое задание 3. </w:t>
      </w:r>
      <w:r w:rsidRPr="0093120D">
        <w:rPr>
          <w:bCs/>
        </w:rPr>
        <w:t>«Групповое поведение»</w:t>
      </w:r>
    </w:p>
    <w:p w:rsidR="005E01E5" w:rsidRPr="0093120D" w:rsidRDefault="005E01E5" w:rsidP="0093120D">
      <w:pPr>
        <w:jc w:val="both"/>
        <w:rPr>
          <w:bCs/>
        </w:rPr>
      </w:pPr>
      <w:r w:rsidRPr="0093120D">
        <w:rPr>
          <w:bCs/>
        </w:rPr>
        <w:t>Цель: Проверить свои знания о групповом поведении в организации.</w:t>
      </w:r>
    </w:p>
    <w:p w:rsidR="005E01E5" w:rsidRPr="0093120D" w:rsidRDefault="005E01E5" w:rsidP="0093120D">
      <w:pPr>
        <w:jc w:val="both"/>
        <w:rPr>
          <w:bCs/>
        </w:rPr>
      </w:pPr>
      <w:r w:rsidRPr="0093120D">
        <w:rPr>
          <w:bCs/>
        </w:rPr>
        <w:t>Задание: Проанализируйте предложенные ниже утверждения и укажите, какие из них верны.</w:t>
      </w:r>
    </w:p>
    <w:p w:rsidR="005E01E5" w:rsidRPr="0093120D" w:rsidRDefault="005E01E5" w:rsidP="0093120D">
      <w:pPr>
        <w:jc w:val="both"/>
        <w:rPr>
          <w:bCs/>
        </w:rPr>
      </w:pPr>
      <w:r w:rsidRPr="0093120D">
        <w:rPr>
          <w:bCs/>
        </w:rPr>
        <w:t>1. Группа, созданная для достижения своей основной цели, почти всегда преследует и другие цели.</w:t>
      </w:r>
    </w:p>
    <w:p w:rsidR="005E01E5" w:rsidRPr="0093120D" w:rsidRDefault="005E01E5" w:rsidP="0093120D">
      <w:pPr>
        <w:jc w:val="both"/>
        <w:rPr>
          <w:bCs/>
        </w:rPr>
      </w:pPr>
      <w:r w:rsidRPr="0093120D">
        <w:rPr>
          <w:bCs/>
        </w:rPr>
        <w:t>2. Для каждой группы набор ролей и норм уникален. Именно роли и нормы важны для ощущения принадлежности к группе и преданности ей.</w:t>
      </w:r>
    </w:p>
    <w:p w:rsidR="005E01E5" w:rsidRPr="0093120D" w:rsidRDefault="005E01E5" w:rsidP="0093120D">
      <w:pPr>
        <w:jc w:val="both"/>
        <w:rPr>
          <w:bCs/>
        </w:rPr>
      </w:pPr>
      <w:r w:rsidRPr="0093120D">
        <w:rPr>
          <w:bCs/>
        </w:rPr>
        <w:t>3. Ролевой состав группы должен отражать специфику задания.</w:t>
      </w:r>
    </w:p>
    <w:p w:rsidR="005E01E5" w:rsidRPr="0093120D" w:rsidRDefault="005E01E5" w:rsidP="0093120D">
      <w:pPr>
        <w:jc w:val="both"/>
        <w:rPr>
          <w:bCs/>
        </w:rPr>
      </w:pPr>
      <w:r w:rsidRPr="0093120D">
        <w:rPr>
          <w:bCs/>
        </w:rPr>
        <w:t>4. Эффективность работы группы зависит от баланса ролей.</w:t>
      </w:r>
    </w:p>
    <w:p w:rsidR="005E01E5" w:rsidRPr="0093120D" w:rsidRDefault="005E01E5" w:rsidP="0093120D">
      <w:pPr>
        <w:jc w:val="both"/>
        <w:rPr>
          <w:bCs/>
        </w:rPr>
      </w:pPr>
      <w:r w:rsidRPr="0093120D">
        <w:rPr>
          <w:bCs/>
        </w:rPr>
        <w:t>5. В группе снижается уровень мотивации высококвалифицированных сотрудников.</w:t>
      </w:r>
    </w:p>
    <w:p w:rsidR="005E01E5" w:rsidRPr="0093120D" w:rsidRDefault="005E01E5" w:rsidP="0093120D">
      <w:pPr>
        <w:jc w:val="both"/>
        <w:rPr>
          <w:bCs/>
        </w:rPr>
      </w:pPr>
      <w:r w:rsidRPr="0093120D">
        <w:rPr>
          <w:bCs/>
        </w:rPr>
        <w:t>6. Основным преимуществом работы в группе выступает групповое единомыслие.</w:t>
      </w:r>
    </w:p>
    <w:p w:rsidR="005E01E5" w:rsidRPr="0093120D" w:rsidRDefault="005E01E5" w:rsidP="0093120D">
      <w:pPr>
        <w:jc w:val="both"/>
        <w:rPr>
          <w:bCs/>
        </w:rPr>
      </w:pPr>
      <w:r w:rsidRPr="0093120D">
        <w:rPr>
          <w:bCs/>
        </w:rPr>
        <w:t>7. Сильная преданность группе ее членов способствует высокой производительности труда.</w:t>
      </w:r>
    </w:p>
    <w:p w:rsidR="005E01E5" w:rsidRPr="0093120D" w:rsidRDefault="005E01E5" w:rsidP="0093120D">
      <w:pPr>
        <w:jc w:val="both"/>
        <w:rPr>
          <w:bCs/>
        </w:rPr>
      </w:pPr>
      <w:r w:rsidRPr="0093120D">
        <w:rPr>
          <w:bCs/>
        </w:rPr>
        <w:t>8. Чтобы стать неформальным лидером группы, человек должен уметь помочь ей в достижении целей.</w:t>
      </w:r>
    </w:p>
    <w:p w:rsidR="005E01E5" w:rsidRPr="0093120D" w:rsidRDefault="005E01E5" w:rsidP="0093120D">
      <w:pPr>
        <w:jc w:val="both"/>
        <w:rPr>
          <w:bCs/>
        </w:rPr>
      </w:pPr>
      <w:r w:rsidRPr="0093120D">
        <w:rPr>
          <w:bCs/>
        </w:rPr>
        <w:t>9. Член группы может выполнять в ней только одну неформальную роль.</w:t>
      </w:r>
    </w:p>
    <w:p w:rsidR="005E01E5" w:rsidRPr="0093120D" w:rsidRDefault="005E01E5" w:rsidP="0093120D">
      <w:pPr>
        <w:jc w:val="both"/>
        <w:rPr>
          <w:bCs/>
        </w:rPr>
      </w:pPr>
      <w:r w:rsidRPr="0093120D">
        <w:rPr>
          <w:bCs/>
        </w:rPr>
        <w:t>10. Если у группы несколько целей, то лидерство может переходить от одного ее члена к другому в зависимости от приоритетности решаемых задач.</w:t>
      </w:r>
    </w:p>
    <w:p w:rsidR="005E01E5" w:rsidRPr="0093120D" w:rsidRDefault="005E01E5" w:rsidP="0093120D">
      <w:pPr>
        <w:jc w:val="both"/>
        <w:rPr>
          <w:bCs/>
        </w:rPr>
      </w:pPr>
      <w:r w:rsidRPr="0093120D">
        <w:rPr>
          <w:bCs/>
        </w:rPr>
        <w:t>11. Чем больше размер группы, тем меньше возможностей для взаимодействия членов группы друг с другом.</w:t>
      </w:r>
    </w:p>
    <w:p w:rsidR="005E01E5" w:rsidRPr="0093120D" w:rsidRDefault="005E01E5" w:rsidP="0093120D">
      <w:pPr>
        <w:jc w:val="both"/>
        <w:rPr>
          <w:bCs/>
        </w:rPr>
      </w:pPr>
      <w:r w:rsidRPr="0093120D">
        <w:rPr>
          <w:bCs/>
        </w:rPr>
        <w:t>12. Если в группу вступить легко, групповая сплоченность возрастает.</w:t>
      </w:r>
    </w:p>
    <w:p w:rsidR="005E01E5" w:rsidRPr="0093120D" w:rsidRDefault="005E01E5" w:rsidP="0093120D">
      <w:pPr>
        <w:jc w:val="both"/>
        <w:rPr>
          <w:bCs/>
        </w:rPr>
      </w:pPr>
      <w:r w:rsidRPr="0093120D">
        <w:rPr>
          <w:bCs/>
        </w:rPr>
        <w:t>13. Чем больше разница в возрасте, тем ниже групповая сплоченность.</w:t>
      </w:r>
    </w:p>
    <w:p w:rsidR="005E01E5" w:rsidRPr="0093120D" w:rsidRDefault="005E01E5" w:rsidP="0093120D">
      <w:pPr>
        <w:jc w:val="both"/>
        <w:rPr>
          <w:bCs/>
        </w:rPr>
      </w:pPr>
      <w:r w:rsidRPr="0093120D">
        <w:rPr>
          <w:bCs/>
        </w:rPr>
        <w:t>14. Групповая поляризация может привести к конфликтам в группе.</w:t>
      </w:r>
    </w:p>
    <w:p w:rsidR="005E01E5" w:rsidRPr="0093120D" w:rsidRDefault="005E01E5" w:rsidP="0093120D">
      <w:pPr>
        <w:jc w:val="both"/>
        <w:rPr>
          <w:bCs/>
        </w:rPr>
      </w:pPr>
      <w:r w:rsidRPr="0093120D">
        <w:rPr>
          <w:bCs/>
        </w:rPr>
        <w:t>15. Групповая производительность не зависит от преданности группе ее членов.</w:t>
      </w:r>
    </w:p>
    <w:p w:rsidR="005E01E5" w:rsidRPr="0093120D" w:rsidRDefault="005E01E5" w:rsidP="0093120D">
      <w:pPr>
        <w:jc w:val="both"/>
        <w:rPr>
          <w:bCs/>
        </w:rPr>
      </w:pPr>
      <w:r w:rsidRPr="0093120D">
        <w:rPr>
          <w:bCs/>
        </w:rPr>
        <w:t>16. Стремление членов группы быть «командными игроками» может привести к групповому единомыслию.</w:t>
      </w:r>
    </w:p>
    <w:p w:rsidR="005E01E5" w:rsidRPr="0093120D" w:rsidRDefault="005E01E5" w:rsidP="0093120D">
      <w:pPr>
        <w:jc w:val="both"/>
        <w:rPr>
          <w:bCs/>
        </w:rPr>
      </w:pPr>
      <w:r w:rsidRPr="0093120D">
        <w:rPr>
          <w:bCs/>
        </w:rPr>
        <w:t>17. Руководитель не должен учитывать в своей работе существование неформальных групп.</w:t>
      </w:r>
    </w:p>
    <w:p w:rsidR="005E01E5" w:rsidRPr="0093120D" w:rsidRDefault="005E01E5" w:rsidP="0093120D">
      <w:pPr>
        <w:jc w:val="both"/>
        <w:rPr>
          <w:bCs/>
        </w:rPr>
      </w:pPr>
      <w:r w:rsidRPr="0093120D">
        <w:rPr>
          <w:bCs/>
        </w:rPr>
        <w:t>18. Для повышения эффективности работы руководитель должен пресекать все попытки формирования неформальных групп в трудовом коллективе.</w:t>
      </w:r>
    </w:p>
    <w:p w:rsidR="005E01E5" w:rsidRPr="0093120D" w:rsidRDefault="005E01E5" w:rsidP="0093120D">
      <w:pPr>
        <w:jc w:val="both"/>
        <w:rPr>
          <w:bCs/>
        </w:rPr>
      </w:pPr>
      <w:r w:rsidRPr="0093120D">
        <w:rPr>
          <w:bCs/>
        </w:rPr>
        <w:t>19. Чтобы избежать группового единомыслия, руководитель должен поощрять групповые дискуссии и даже конфликты в процессе принятия решений в группе.</w:t>
      </w:r>
    </w:p>
    <w:p w:rsidR="005E01E5" w:rsidRPr="0093120D" w:rsidRDefault="005E01E5" w:rsidP="0093120D">
      <w:pPr>
        <w:jc w:val="both"/>
        <w:rPr>
          <w:bCs/>
        </w:rPr>
      </w:pPr>
      <w:r w:rsidRPr="0093120D">
        <w:rPr>
          <w:bCs/>
        </w:rPr>
        <w:t>20. Групповое сотрудничество эффективно и с точки зрения производительности, и с точки зрения удовлетворенности членов группы.</w:t>
      </w:r>
    </w:p>
    <w:p w:rsidR="005E01E5" w:rsidRPr="0093120D" w:rsidRDefault="005E01E5" w:rsidP="0093120D">
      <w:pPr>
        <w:jc w:val="both"/>
        <w:rPr>
          <w:bCs/>
        </w:rPr>
      </w:pPr>
      <w:r w:rsidRPr="0093120D">
        <w:rPr>
          <w:bCs/>
        </w:rPr>
        <w:t>21. Эффективность групповой работы не зависит от сплоченности группы.</w:t>
      </w:r>
    </w:p>
    <w:p w:rsidR="005E01E5" w:rsidRPr="0093120D" w:rsidRDefault="005E01E5" w:rsidP="0093120D">
      <w:pPr>
        <w:jc w:val="both"/>
        <w:rPr>
          <w:bCs/>
        </w:rPr>
      </w:pPr>
      <w:r w:rsidRPr="0093120D">
        <w:rPr>
          <w:bCs/>
        </w:rPr>
        <w:t>22. Эффективность работы группы – важная составляющая эффективности работы организации в целом.</w:t>
      </w:r>
    </w:p>
    <w:p w:rsidR="005E01E5" w:rsidRDefault="005E01E5" w:rsidP="00860149">
      <w:pPr>
        <w:pStyle w:val="1"/>
        <w:spacing w:after="0" w:line="240" w:lineRule="auto"/>
        <w:ind w:left="0" w:firstLine="709"/>
        <w:jc w:val="both"/>
        <w:rPr>
          <w:rFonts w:ascii="Times New Roman" w:hAnsi="Times New Roman"/>
          <w:b/>
          <w:sz w:val="24"/>
          <w:szCs w:val="24"/>
        </w:rPr>
      </w:pPr>
      <w:r w:rsidRPr="008058C2">
        <w:rPr>
          <w:rFonts w:ascii="Times New Roman" w:hAnsi="Times New Roman"/>
          <w:b/>
          <w:sz w:val="24"/>
          <w:szCs w:val="24"/>
        </w:rPr>
        <w:t xml:space="preserve">Тема </w:t>
      </w:r>
      <w:r>
        <w:rPr>
          <w:rFonts w:ascii="Times New Roman" w:hAnsi="Times New Roman"/>
          <w:b/>
          <w:sz w:val="24"/>
          <w:szCs w:val="24"/>
        </w:rPr>
        <w:t>15</w:t>
      </w:r>
      <w:r w:rsidRPr="008058C2">
        <w:rPr>
          <w:rFonts w:ascii="Times New Roman" w:hAnsi="Times New Roman"/>
          <w:b/>
          <w:sz w:val="24"/>
          <w:szCs w:val="24"/>
        </w:rPr>
        <w:t xml:space="preserve">. </w:t>
      </w:r>
      <w:r>
        <w:rPr>
          <w:rFonts w:ascii="Times New Roman" w:hAnsi="Times New Roman"/>
          <w:b/>
          <w:sz w:val="24"/>
          <w:szCs w:val="24"/>
        </w:rPr>
        <w:t>Управление персоналом</w:t>
      </w:r>
    </w:p>
    <w:p w:rsidR="005E01E5" w:rsidRDefault="005E01E5" w:rsidP="00860149">
      <w:pPr>
        <w:pStyle w:val="1"/>
        <w:spacing w:after="0" w:line="240" w:lineRule="auto"/>
        <w:ind w:left="0" w:firstLine="709"/>
        <w:jc w:val="both"/>
        <w:rPr>
          <w:rFonts w:ascii="Times New Roman" w:hAnsi="Times New Roman"/>
          <w:b/>
          <w:sz w:val="24"/>
          <w:szCs w:val="24"/>
        </w:rPr>
      </w:pPr>
    </w:p>
    <w:p w:rsidR="005E01E5" w:rsidRPr="00FA628D" w:rsidRDefault="005E01E5" w:rsidP="00860149">
      <w:pPr>
        <w:ind w:firstLine="708"/>
        <w:jc w:val="both"/>
        <w:rPr>
          <w:i/>
        </w:rPr>
      </w:pPr>
      <w:r w:rsidRPr="002E6EA5">
        <w:rPr>
          <w:i/>
        </w:rPr>
        <w:t>Вопросы к занятию</w:t>
      </w:r>
    </w:p>
    <w:p w:rsidR="005E01E5" w:rsidRPr="00EA65F8" w:rsidRDefault="005E01E5" w:rsidP="0007779B">
      <w:pPr>
        <w:ind w:firstLine="709"/>
        <w:jc w:val="both"/>
      </w:pPr>
      <w:r>
        <w:t>1.Сущность, п</w:t>
      </w:r>
      <w:r w:rsidRPr="00EA65F8">
        <w:t xml:space="preserve">ризнаки </w:t>
      </w:r>
      <w:r>
        <w:t>и с</w:t>
      </w:r>
      <w:r w:rsidRPr="00EA65F8">
        <w:t>труктура персонала</w:t>
      </w:r>
      <w:r>
        <w:t xml:space="preserve"> организации</w:t>
      </w:r>
      <w:r w:rsidRPr="00EA65F8">
        <w:t xml:space="preserve">. </w:t>
      </w:r>
    </w:p>
    <w:p w:rsidR="005E01E5" w:rsidRPr="0007779B" w:rsidRDefault="005E01E5" w:rsidP="0007779B">
      <w:pPr>
        <w:ind w:firstLine="709"/>
        <w:jc w:val="both"/>
      </w:pPr>
      <w:r>
        <w:t>2</w:t>
      </w:r>
      <w:r w:rsidRPr="0007779B">
        <w:t xml:space="preserve">.Кадровый менеджмент. </w:t>
      </w:r>
    </w:p>
    <w:p w:rsidR="005E01E5" w:rsidRPr="0007779B" w:rsidRDefault="005E01E5" w:rsidP="0007779B">
      <w:pPr>
        <w:ind w:firstLine="709"/>
        <w:jc w:val="both"/>
      </w:pPr>
      <w:r>
        <w:t>3</w:t>
      </w:r>
      <w:r w:rsidRPr="0007779B">
        <w:t>.Современная концепция управления персоналом.</w:t>
      </w:r>
    </w:p>
    <w:p w:rsidR="005E01E5" w:rsidRPr="0007779B" w:rsidRDefault="005E01E5" w:rsidP="0007779B">
      <w:pPr>
        <w:ind w:firstLine="709"/>
        <w:jc w:val="both"/>
      </w:pPr>
      <w:r>
        <w:t>4</w:t>
      </w:r>
      <w:r w:rsidRPr="0007779B">
        <w:t xml:space="preserve">.Задачи кадровой службы. </w:t>
      </w:r>
    </w:p>
    <w:p w:rsidR="005E01E5" w:rsidRPr="000C6901" w:rsidRDefault="005E01E5" w:rsidP="0007779B">
      <w:pPr>
        <w:ind w:firstLine="709"/>
        <w:jc w:val="both"/>
      </w:pPr>
      <w:r w:rsidRPr="000C6901">
        <w:t xml:space="preserve">5.Формирование человеческого капитала. </w:t>
      </w:r>
    </w:p>
    <w:p w:rsidR="005E01E5" w:rsidRDefault="005E01E5" w:rsidP="0007779B">
      <w:pPr>
        <w:pStyle w:val="1"/>
        <w:spacing w:after="0" w:line="240" w:lineRule="auto"/>
        <w:ind w:left="0" w:firstLine="709"/>
        <w:jc w:val="both"/>
        <w:rPr>
          <w:rFonts w:ascii="Times New Roman" w:hAnsi="Times New Roman"/>
          <w:sz w:val="24"/>
          <w:szCs w:val="24"/>
        </w:rPr>
      </w:pPr>
      <w:r w:rsidRPr="000C6901">
        <w:rPr>
          <w:rFonts w:ascii="Times New Roman" w:hAnsi="Times New Roman"/>
          <w:sz w:val="24"/>
          <w:szCs w:val="24"/>
        </w:rPr>
        <w:t>6.Методы развития потенциала рабочей силы.</w:t>
      </w:r>
    </w:p>
    <w:p w:rsidR="005E01E5" w:rsidRPr="000C6901" w:rsidRDefault="005E01E5" w:rsidP="0007779B">
      <w:pPr>
        <w:pStyle w:val="1"/>
        <w:spacing w:after="0" w:line="240" w:lineRule="auto"/>
        <w:ind w:left="0" w:firstLine="709"/>
        <w:jc w:val="both"/>
        <w:rPr>
          <w:rFonts w:ascii="Times New Roman" w:hAnsi="Times New Roman"/>
          <w:sz w:val="24"/>
          <w:szCs w:val="24"/>
        </w:rPr>
      </w:pPr>
    </w:p>
    <w:p w:rsidR="005E01E5" w:rsidRDefault="005E01E5" w:rsidP="00996EAF">
      <w:pPr>
        <w:pStyle w:val="1"/>
        <w:spacing w:after="0" w:line="240" w:lineRule="auto"/>
        <w:ind w:left="0"/>
        <w:jc w:val="both"/>
      </w:pPr>
      <w:r w:rsidRPr="000C6901">
        <w:rPr>
          <w:rFonts w:ascii="Times New Roman" w:hAnsi="Times New Roman"/>
          <w:bCs/>
          <w:i/>
          <w:sz w:val="24"/>
          <w:szCs w:val="24"/>
        </w:rPr>
        <w:t>Практическое задание 1.</w:t>
      </w:r>
    </w:p>
    <w:p w:rsidR="005E01E5" w:rsidRPr="000C6901" w:rsidRDefault="005E01E5" w:rsidP="00996EAF">
      <w:pPr>
        <w:pStyle w:val="1"/>
        <w:spacing w:after="0" w:line="240" w:lineRule="auto"/>
        <w:ind w:left="0"/>
        <w:jc w:val="both"/>
        <w:rPr>
          <w:rFonts w:ascii="Times New Roman" w:hAnsi="Times New Roman"/>
          <w:sz w:val="24"/>
          <w:szCs w:val="24"/>
        </w:rPr>
      </w:pPr>
      <w:r>
        <w:rPr>
          <w:rFonts w:ascii="Times New Roman" w:hAnsi="Times New Roman"/>
          <w:bCs/>
          <w:i/>
          <w:sz w:val="24"/>
          <w:szCs w:val="24"/>
        </w:rPr>
        <w:t xml:space="preserve">Ситуация на тему </w:t>
      </w:r>
      <w:r w:rsidRPr="000C6901">
        <w:rPr>
          <w:rFonts w:ascii="Times New Roman" w:hAnsi="Times New Roman"/>
          <w:bCs/>
          <w:i/>
          <w:sz w:val="24"/>
          <w:szCs w:val="24"/>
        </w:rPr>
        <w:t>«Концепция управления персоналом»</w:t>
      </w:r>
    </w:p>
    <w:p w:rsidR="005E01E5" w:rsidRPr="000C6901" w:rsidRDefault="005E01E5" w:rsidP="00C06EF5">
      <w:pPr>
        <w:pStyle w:val="1"/>
        <w:spacing w:after="0" w:line="240" w:lineRule="auto"/>
        <w:ind w:left="0" w:firstLine="709"/>
        <w:jc w:val="both"/>
        <w:rPr>
          <w:rFonts w:ascii="Times New Roman" w:hAnsi="Times New Roman"/>
          <w:b/>
          <w:bCs/>
          <w:sz w:val="24"/>
          <w:szCs w:val="24"/>
        </w:rPr>
      </w:pPr>
      <w:r>
        <w:rPr>
          <w:rFonts w:ascii="Times New Roman" w:hAnsi="Times New Roman"/>
          <w:bCs/>
          <w:sz w:val="24"/>
          <w:szCs w:val="24"/>
        </w:rPr>
        <w:t>Ознакомьтесь с х</w:t>
      </w:r>
      <w:r w:rsidRPr="000C6901">
        <w:rPr>
          <w:rFonts w:ascii="Times New Roman" w:hAnsi="Times New Roman"/>
          <w:bCs/>
          <w:sz w:val="24"/>
          <w:szCs w:val="24"/>
        </w:rPr>
        <w:t>арактеристика</w:t>
      </w:r>
      <w:r>
        <w:rPr>
          <w:rFonts w:ascii="Times New Roman" w:hAnsi="Times New Roman"/>
          <w:bCs/>
          <w:sz w:val="24"/>
          <w:szCs w:val="24"/>
        </w:rPr>
        <w:t>ми</w:t>
      </w:r>
      <w:r w:rsidRPr="000C6901">
        <w:rPr>
          <w:rFonts w:ascii="Times New Roman" w:hAnsi="Times New Roman"/>
          <w:bCs/>
          <w:sz w:val="24"/>
          <w:szCs w:val="24"/>
        </w:rPr>
        <w:t xml:space="preserve"> японского и американского подходов к управлению персоналом организации</w:t>
      </w:r>
      <w:r>
        <w:rPr>
          <w:rFonts w:ascii="Times New Roman" w:hAnsi="Times New Roman"/>
          <w:bCs/>
          <w:sz w:val="24"/>
          <w:szCs w:val="24"/>
        </w:rPr>
        <w:t>, которые</w:t>
      </w:r>
      <w:r w:rsidRPr="000C6901">
        <w:rPr>
          <w:rFonts w:ascii="Times New Roman" w:hAnsi="Times New Roman"/>
          <w:bCs/>
          <w:sz w:val="24"/>
          <w:szCs w:val="24"/>
        </w:rPr>
        <w:t xml:space="preserve"> приведен</w:t>
      </w:r>
      <w:r>
        <w:rPr>
          <w:rFonts w:ascii="Times New Roman" w:hAnsi="Times New Roman"/>
          <w:bCs/>
          <w:sz w:val="24"/>
          <w:szCs w:val="24"/>
        </w:rPr>
        <w:t>ы</w:t>
      </w:r>
      <w:r w:rsidRPr="000C6901">
        <w:rPr>
          <w:rFonts w:ascii="Times New Roman" w:hAnsi="Times New Roman"/>
          <w:bCs/>
          <w:sz w:val="24"/>
          <w:szCs w:val="24"/>
        </w:rPr>
        <w:t xml:space="preserve"> в таблице</w:t>
      </w:r>
      <w:r>
        <w:rPr>
          <w:rFonts w:ascii="Times New Roman" w:hAnsi="Times New Roman"/>
          <w:bCs/>
          <w:sz w:val="24"/>
          <w:szCs w:val="24"/>
        </w:rPr>
        <w:t>.</w:t>
      </w:r>
    </w:p>
    <w:p w:rsidR="005E01E5" w:rsidRPr="000C6901" w:rsidRDefault="005E01E5" w:rsidP="0007779B">
      <w:pPr>
        <w:pStyle w:val="1"/>
        <w:spacing w:after="0" w:line="240" w:lineRule="auto"/>
        <w:ind w:left="0" w:firstLine="709"/>
        <w:jc w:val="both"/>
        <w:rPr>
          <w:rFonts w:ascii="Times New Roman" w:hAnsi="Times New Roman"/>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05"/>
        <w:gridCol w:w="2434"/>
        <w:gridCol w:w="2669"/>
        <w:gridCol w:w="2171"/>
      </w:tblGrid>
      <w:tr w:rsidR="005E01E5" w:rsidRPr="000C6901" w:rsidTr="00C74412">
        <w:tc>
          <w:tcPr>
            <w:tcW w:w="2405" w:type="dxa"/>
          </w:tcPr>
          <w:p w:rsidR="005E01E5" w:rsidRPr="00C74412" w:rsidRDefault="005E01E5" w:rsidP="00C74412">
            <w:pPr>
              <w:pStyle w:val="1"/>
              <w:spacing w:after="0" w:line="240" w:lineRule="auto"/>
              <w:ind w:left="0"/>
              <w:jc w:val="both"/>
              <w:rPr>
                <w:rFonts w:ascii="Times New Roman" w:hAnsi="Times New Roman"/>
                <w:b/>
                <w:bCs/>
              </w:rPr>
            </w:pPr>
            <w:r w:rsidRPr="00C74412">
              <w:rPr>
                <w:rFonts w:ascii="Times New Roman" w:hAnsi="Times New Roman"/>
                <w:b/>
                <w:bCs/>
              </w:rPr>
              <w:t>Критерии организации работы</w:t>
            </w:r>
          </w:p>
        </w:tc>
        <w:tc>
          <w:tcPr>
            <w:tcW w:w="2434" w:type="dxa"/>
          </w:tcPr>
          <w:p w:rsidR="005E01E5" w:rsidRPr="00C74412" w:rsidRDefault="005E01E5" w:rsidP="00C74412">
            <w:pPr>
              <w:pStyle w:val="1"/>
              <w:spacing w:after="0" w:line="240" w:lineRule="auto"/>
              <w:ind w:left="0"/>
              <w:jc w:val="both"/>
              <w:rPr>
                <w:rFonts w:ascii="Times New Roman" w:hAnsi="Times New Roman"/>
                <w:b/>
                <w:bCs/>
              </w:rPr>
            </w:pPr>
            <w:r w:rsidRPr="00C74412">
              <w:rPr>
                <w:rFonts w:ascii="Times New Roman" w:hAnsi="Times New Roman"/>
                <w:b/>
                <w:bCs/>
              </w:rPr>
              <w:t>Японский подход</w:t>
            </w:r>
          </w:p>
        </w:tc>
        <w:tc>
          <w:tcPr>
            <w:tcW w:w="2669" w:type="dxa"/>
          </w:tcPr>
          <w:p w:rsidR="005E01E5" w:rsidRPr="00C74412" w:rsidRDefault="005E01E5" w:rsidP="00C74412">
            <w:pPr>
              <w:pStyle w:val="1"/>
              <w:spacing w:after="0" w:line="240" w:lineRule="auto"/>
              <w:ind w:left="0"/>
              <w:jc w:val="both"/>
              <w:rPr>
                <w:rFonts w:ascii="Times New Roman" w:hAnsi="Times New Roman"/>
                <w:b/>
                <w:bCs/>
              </w:rPr>
            </w:pPr>
            <w:r w:rsidRPr="00C74412">
              <w:rPr>
                <w:rFonts w:ascii="Times New Roman" w:hAnsi="Times New Roman"/>
                <w:b/>
                <w:bCs/>
              </w:rPr>
              <w:t>Американский подход</w:t>
            </w:r>
          </w:p>
        </w:tc>
        <w:tc>
          <w:tcPr>
            <w:tcW w:w="2171" w:type="dxa"/>
          </w:tcPr>
          <w:p w:rsidR="005E01E5" w:rsidRPr="00C74412" w:rsidRDefault="005E01E5" w:rsidP="00C74412">
            <w:pPr>
              <w:pStyle w:val="1"/>
              <w:spacing w:after="0" w:line="240" w:lineRule="auto"/>
              <w:ind w:left="0"/>
              <w:jc w:val="both"/>
              <w:rPr>
                <w:rFonts w:ascii="Times New Roman" w:hAnsi="Times New Roman"/>
                <w:b/>
                <w:bCs/>
              </w:rPr>
            </w:pPr>
            <w:r w:rsidRPr="00C74412">
              <w:rPr>
                <w:rFonts w:ascii="Times New Roman" w:hAnsi="Times New Roman"/>
                <w:b/>
                <w:bCs/>
              </w:rPr>
              <w:t>Российский подход</w:t>
            </w:r>
          </w:p>
        </w:tc>
      </w:tr>
      <w:tr w:rsidR="005E01E5" w:rsidRPr="000C6901" w:rsidTr="00C74412">
        <w:tc>
          <w:tcPr>
            <w:tcW w:w="2405" w:type="dxa"/>
          </w:tcPr>
          <w:p w:rsidR="005E01E5" w:rsidRPr="00C74412" w:rsidRDefault="005E01E5" w:rsidP="00C74412">
            <w:pPr>
              <w:pStyle w:val="1"/>
              <w:spacing w:after="0" w:line="240" w:lineRule="auto"/>
              <w:ind w:left="0"/>
              <w:jc w:val="both"/>
              <w:rPr>
                <w:rFonts w:ascii="Times New Roman" w:hAnsi="Times New Roman"/>
                <w:bCs/>
              </w:rPr>
            </w:pPr>
            <w:r w:rsidRPr="00C74412">
              <w:rPr>
                <w:rFonts w:ascii="Times New Roman" w:hAnsi="Times New Roman"/>
                <w:bCs/>
              </w:rPr>
              <w:t>Основа организации</w:t>
            </w:r>
          </w:p>
        </w:tc>
        <w:tc>
          <w:tcPr>
            <w:tcW w:w="2434" w:type="dxa"/>
          </w:tcPr>
          <w:p w:rsidR="005E01E5" w:rsidRPr="00C74412" w:rsidRDefault="005E01E5" w:rsidP="00C74412">
            <w:pPr>
              <w:pStyle w:val="1"/>
              <w:spacing w:after="0" w:line="240" w:lineRule="auto"/>
              <w:ind w:left="0"/>
              <w:jc w:val="both"/>
              <w:rPr>
                <w:rFonts w:ascii="Times New Roman" w:hAnsi="Times New Roman"/>
                <w:bCs/>
              </w:rPr>
            </w:pPr>
            <w:r w:rsidRPr="00C74412">
              <w:rPr>
                <w:rFonts w:ascii="Times New Roman" w:hAnsi="Times New Roman"/>
                <w:bCs/>
              </w:rPr>
              <w:t>Гармония</w:t>
            </w:r>
          </w:p>
        </w:tc>
        <w:tc>
          <w:tcPr>
            <w:tcW w:w="2669" w:type="dxa"/>
          </w:tcPr>
          <w:p w:rsidR="005E01E5" w:rsidRPr="00C74412" w:rsidRDefault="005E01E5" w:rsidP="00C74412">
            <w:pPr>
              <w:pStyle w:val="1"/>
              <w:spacing w:after="0" w:line="240" w:lineRule="auto"/>
              <w:ind w:left="0"/>
              <w:jc w:val="both"/>
              <w:rPr>
                <w:rFonts w:ascii="Times New Roman" w:hAnsi="Times New Roman"/>
                <w:bCs/>
              </w:rPr>
            </w:pPr>
            <w:r w:rsidRPr="00C74412">
              <w:rPr>
                <w:rFonts w:ascii="Times New Roman" w:hAnsi="Times New Roman"/>
                <w:bCs/>
              </w:rPr>
              <w:t>Эффективность</w:t>
            </w:r>
          </w:p>
        </w:tc>
        <w:tc>
          <w:tcPr>
            <w:tcW w:w="2171" w:type="dxa"/>
          </w:tcPr>
          <w:p w:rsidR="005E01E5" w:rsidRPr="00C74412" w:rsidRDefault="005E01E5" w:rsidP="00C74412">
            <w:pPr>
              <w:pStyle w:val="1"/>
              <w:spacing w:after="0" w:line="240" w:lineRule="auto"/>
              <w:ind w:left="0"/>
              <w:jc w:val="both"/>
              <w:rPr>
                <w:rFonts w:ascii="Times New Roman" w:hAnsi="Times New Roman"/>
                <w:bCs/>
                <w:sz w:val="24"/>
                <w:szCs w:val="24"/>
              </w:rPr>
            </w:pPr>
          </w:p>
        </w:tc>
      </w:tr>
      <w:tr w:rsidR="005E01E5" w:rsidRPr="000C6901" w:rsidTr="00C74412">
        <w:tc>
          <w:tcPr>
            <w:tcW w:w="2405" w:type="dxa"/>
          </w:tcPr>
          <w:p w:rsidR="005E01E5" w:rsidRPr="00C74412" w:rsidRDefault="005E01E5" w:rsidP="00C74412">
            <w:pPr>
              <w:pStyle w:val="1"/>
              <w:spacing w:after="0" w:line="240" w:lineRule="auto"/>
              <w:ind w:left="0"/>
              <w:jc w:val="both"/>
              <w:rPr>
                <w:rFonts w:ascii="Times New Roman" w:hAnsi="Times New Roman"/>
                <w:bCs/>
              </w:rPr>
            </w:pPr>
            <w:r w:rsidRPr="00C74412">
              <w:rPr>
                <w:rFonts w:ascii="Times New Roman" w:hAnsi="Times New Roman"/>
                <w:bCs/>
              </w:rPr>
              <w:t>Отношение к работе</w:t>
            </w:r>
          </w:p>
        </w:tc>
        <w:tc>
          <w:tcPr>
            <w:tcW w:w="2434" w:type="dxa"/>
          </w:tcPr>
          <w:p w:rsidR="005E01E5" w:rsidRPr="00C74412" w:rsidRDefault="005E01E5" w:rsidP="00C74412">
            <w:pPr>
              <w:pStyle w:val="1"/>
              <w:spacing w:after="0" w:line="240" w:lineRule="auto"/>
              <w:ind w:left="0"/>
              <w:rPr>
                <w:rFonts w:ascii="Times New Roman" w:hAnsi="Times New Roman"/>
                <w:bCs/>
              </w:rPr>
            </w:pPr>
            <w:r w:rsidRPr="00C74412">
              <w:rPr>
                <w:rFonts w:ascii="Times New Roman" w:hAnsi="Times New Roman"/>
                <w:bCs/>
              </w:rPr>
              <w:t>Главное - выполнение</w:t>
            </w:r>
          </w:p>
          <w:p w:rsidR="005E01E5" w:rsidRPr="00C74412" w:rsidRDefault="005E01E5" w:rsidP="00C74412">
            <w:pPr>
              <w:pStyle w:val="1"/>
              <w:spacing w:after="0" w:line="240" w:lineRule="auto"/>
              <w:ind w:left="0"/>
              <w:jc w:val="both"/>
              <w:rPr>
                <w:rFonts w:ascii="Times New Roman" w:hAnsi="Times New Roman"/>
                <w:bCs/>
              </w:rPr>
            </w:pPr>
            <w:r w:rsidRPr="00C74412">
              <w:rPr>
                <w:rFonts w:ascii="Times New Roman" w:hAnsi="Times New Roman"/>
                <w:bCs/>
              </w:rPr>
              <w:t>обязанностей</w:t>
            </w:r>
          </w:p>
        </w:tc>
        <w:tc>
          <w:tcPr>
            <w:tcW w:w="2669" w:type="dxa"/>
          </w:tcPr>
          <w:p w:rsidR="005E01E5" w:rsidRPr="00C74412" w:rsidRDefault="005E01E5" w:rsidP="00C74412">
            <w:pPr>
              <w:pStyle w:val="1"/>
              <w:spacing w:after="0" w:line="240" w:lineRule="auto"/>
              <w:ind w:left="0"/>
              <w:jc w:val="both"/>
              <w:rPr>
                <w:rFonts w:ascii="Times New Roman" w:hAnsi="Times New Roman"/>
                <w:bCs/>
              </w:rPr>
            </w:pPr>
            <w:r w:rsidRPr="00C74412">
              <w:rPr>
                <w:rFonts w:ascii="Times New Roman" w:hAnsi="Times New Roman"/>
              </w:rPr>
              <w:t>Главное - реализация заданий</w:t>
            </w:r>
          </w:p>
        </w:tc>
        <w:tc>
          <w:tcPr>
            <w:tcW w:w="2171" w:type="dxa"/>
          </w:tcPr>
          <w:p w:rsidR="005E01E5" w:rsidRPr="00C74412" w:rsidRDefault="005E01E5" w:rsidP="00C74412">
            <w:pPr>
              <w:pStyle w:val="1"/>
              <w:spacing w:after="0" w:line="240" w:lineRule="auto"/>
              <w:ind w:left="0"/>
              <w:jc w:val="both"/>
              <w:rPr>
                <w:rFonts w:ascii="Times New Roman" w:hAnsi="Times New Roman"/>
                <w:bCs/>
                <w:sz w:val="24"/>
                <w:szCs w:val="24"/>
              </w:rPr>
            </w:pPr>
          </w:p>
        </w:tc>
      </w:tr>
      <w:tr w:rsidR="005E01E5" w:rsidRPr="000C6901" w:rsidTr="00C74412">
        <w:tc>
          <w:tcPr>
            <w:tcW w:w="2405" w:type="dxa"/>
          </w:tcPr>
          <w:p w:rsidR="005E01E5" w:rsidRPr="00C74412" w:rsidRDefault="005E01E5" w:rsidP="00C74412">
            <w:pPr>
              <w:pStyle w:val="1"/>
              <w:spacing w:after="0" w:line="240" w:lineRule="auto"/>
              <w:ind w:left="0"/>
              <w:jc w:val="both"/>
              <w:rPr>
                <w:rFonts w:ascii="Times New Roman" w:hAnsi="Times New Roman"/>
                <w:bCs/>
              </w:rPr>
            </w:pPr>
            <w:r w:rsidRPr="00C74412">
              <w:rPr>
                <w:rFonts w:ascii="Times New Roman" w:hAnsi="Times New Roman"/>
                <w:bCs/>
              </w:rPr>
              <w:t>Конкуренция</w:t>
            </w:r>
          </w:p>
        </w:tc>
        <w:tc>
          <w:tcPr>
            <w:tcW w:w="2434" w:type="dxa"/>
          </w:tcPr>
          <w:p w:rsidR="005E01E5" w:rsidRPr="00C74412" w:rsidRDefault="005E01E5" w:rsidP="00C74412">
            <w:pPr>
              <w:pStyle w:val="1"/>
              <w:spacing w:after="0" w:line="240" w:lineRule="auto"/>
              <w:ind w:left="0"/>
              <w:jc w:val="both"/>
              <w:rPr>
                <w:rFonts w:ascii="Times New Roman" w:hAnsi="Times New Roman"/>
                <w:bCs/>
              </w:rPr>
            </w:pPr>
            <w:r w:rsidRPr="00C74412">
              <w:rPr>
                <w:rFonts w:ascii="Times New Roman" w:hAnsi="Times New Roman"/>
                <w:bCs/>
              </w:rPr>
              <w:t>Практически нет</w:t>
            </w:r>
          </w:p>
        </w:tc>
        <w:tc>
          <w:tcPr>
            <w:tcW w:w="2669" w:type="dxa"/>
          </w:tcPr>
          <w:p w:rsidR="005E01E5" w:rsidRPr="00C74412" w:rsidRDefault="005E01E5" w:rsidP="00C74412">
            <w:pPr>
              <w:pStyle w:val="1"/>
              <w:spacing w:after="0" w:line="240" w:lineRule="auto"/>
              <w:ind w:left="0"/>
              <w:jc w:val="both"/>
              <w:rPr>
                <w:rFonts w:ascii="Times New Roman" w:hAnsi="Times New Roman"/>
                <w:bCs/>
              </w:rPr>
            </w:pPr>
            <w:r w:rsidRPr="00C74412">
              <w:rPr>
                <w:rFonts w:ascii="Times New Roman" w:hAnsi="Times New Roman"/>
                <w:bCs/>
              </w:rPr>
              <w:t>Сильная</w:t>
            </w:r>
          </w:p>
        </w:tc>
        <w:tc>
          <w:tcPr>
            <w:tcW w:w="2171" w:type="dxa"/>
          </w:tcPr>
          <w:p w:rsidR="005E01E5" w:rsidRPr="00C74412" w:rsidRDefault="005E01E5" w:rsidP="00C74412">
            <w:pPr>
              <w:pStyle w:val="1"/>
              <w:spacing w:after="0" w:line="240" w:lineRule="auto"/>
              <w:ind w:left="0"/>
              <w:jc w:val="both"/>
              <w:rPr>
                <w:rFonts w:ascii="Times New Roman" w:hAnsi="Times New Roman"/>
                <w:bCs/>
                <w:sz w:val="24"/>
                <w:szCs w:val="24"/>
              </w:rPr>
            </w:pPr>
          </w:p>
        </w:tc>
      </w:tr>
      <w:tr w:rsidR="005E01E5" w:rsidRPr="000C6901" w:rsidTr="00C74412">
        <w:tc>
          <w:tcPr>
            <w:tcW w:w="2405" w:type="dxa"/>
          </w:tcPr>
          <w:p w:rsidR="005E01E5" w:rsidRPr="00C74412" w:rsidRDefault="005E01E5" w:rsidP="00C74412">
            <w:pPr>
              <w:pStyle w:val="1"/>
              <w:spacing w:after="0" w:line="240" w:lineRule="auto"/>
              <w:ind w:left="0"/>
              <w:rPr>
                <w:rFonts w:ascii="Times New Roman" w:hAnsi="Times New Roman"/>
                <w:bCs/>
              </w:rPr>
            </w:pPr>
            <w:r w:rsidRPr="00C74412">
              <w:rPr>
                <w:rFonts w:ascii="Times New Roman" w:hAnsi="Times New Roman"/>
                <w:bCs/>
              </w:rPr>
              <w:t>Гарантии для работника</w:t>
            </w:r>
          </w:p>
        </w:tc>
        <w:tc>
          <w:tcPr>
            <w:tcW w:w="2434" w:type="dxa"/>
          </w:tcPr>
          <w:p w:rsidR="005E01E5" w:rsidRPr="00C74412" w:rsidRDefault="005E01E5" w:rsidP="00C74412">
            <w:pPr>
              <w:pStyle w:val="1"/>
              <w:spacing w:after="0" w:line="240" w:lineRule="auto"/>
              <w:ind w:left="0"/>
              <w:jc w:val="both"/>
              <w:rPr>
                <w:rFonts w:ascii="Times New Roman" w:hAnsi="Times New Roman"/>
                <w:bCs/>
              </w:rPr>
            </w:pPr>
            <w:r w:rsidRPr="00C74412">
              <w:rPr>
                <w:rFonts w:ascii="Times New Roman" w:hAnsi="Times New Roman"/>
              </w:rPr>
              <w:t>Высокие (пожизненный наем)</w:t>
            </w:r>
          </w:p>
        </w:tc>
        <w:tc>
          <w:tcPr>
            <w:tcW w:w="2669" w:type="dxa"/>
          </w:tcPr>
          <w:p w:rsidR="005E01E5" w:rsidRPr="00C74412" w:rsidRDefault="005E01E5" w:rsidP="00C74412">
            <w:pPr>
              <w:pStyle w:val="1"/>
              <w:spacing w:after="0" w:line="240" w:lineRule="auto"/>
              <w:ind w:left="0"/>
              <w:jc w:val="both"/>
              <w:rPr>
                <w:rFonts w:ascii="Times New Roman" w:hAnsi="Times New Roman"/>
                <w:bCs/>
              </w:rPr>
            </w:pPr>
            <w:r w:rsidRPr="00C74412">
              <w:rPr>
                <w:rFonts w:ascii="Times New Roman" w:hAnsi="Times New Roman"/>
                <w:bCs/>
              </w:rPr>
              <w:t>Низкие</w:t>
            </w:r>
          </w:p>
        </w:tc>
        <w:tc>
          <w:tcPr>
            <w:tcW w:w="2171" w:type="dxa"/>
          </w:tcPr>
          <w:p w:rsidR="005E01E5" w:rsidRPr="00C74412" w:rsidRDefault="005E01E5" w:rsidP="00C74412">
            <w:pPr>
              <w:pStyle w:val="1"/>
              <w:spacing w:after="0" w:line="240" w:lineRule="auto"/>
              <w:ind w:left="0"/>
              <w:jc w:val="both"/>
              <w:rPr>
                <w:rFonts w:ascii="Times New Roman" w:hAnsi="Times New Roman"/>
                <w:bCs/>
                <w:sz w:val="24"/>
                <w:szCs w:val="24"/>
              </w:rPr>
            </w:pPr>
          </w:p>
        </w:tc>
      </w:tr>
      <w:tr w:rsidR="005E01E5" w:rsidRPr="000C6901" w:rsidTr="00C74412">
        <w:tc>
          <w:tcPr>
            <w:tcW w:w="2405" w:type="dxa"/>
          </w:tcPr>
          <w:p w:rsidR="005E01E5" w:rsidRPr="00C74412" w:rsidRDefault="005E01E5" w:rsidP="00C74412">
            <w:pPr>
              <w:pStyle w:val="1"/>
              <w:spacing w:after="0" w:line="240" w:lineRule="auto"/>
              <w:ind w:left="0"/>
              <w:jc w:val="both"/>
              <w:rPr>
                <w:rFonts w:ascii="Times New Roman" w:hAnsi="Times New Roman"/>
                <w:bCs/>
              </w:rPr>
            </w:pPr>
            <w:r w:rsidRPr="00C74412">
              <w:rPr>
                <w:rFonts w:ascii="Times New Roman" w:hAnsi="Times New Roman"/>
                <w:bCs/>
              </w:rPr>
              <w:t>Принятие решений</w:t>
            </w:r>
          </w:p>
        </w:tc>
        <w:tc>
          <w:tcPr>
            <w:tcW w:w="2434" w:type="dxa"/>
          </w:tcPr>
          <w:p w:rsidR="005E01E5" w:rsidRPr="00C74412" w:rsidRDefault="005E01E5" w:rsidP="00C74412">
            <w:pPr>
              <w:pStyle w:val="1"/>
              <w:spacing w:after="0" w:line="240" w:lineRule="auto"/>
              <w:ind w:left="0"/>
              <w:jc w:val="both"/>
              <w:rPr>
                <w:rFonts w:ascii="Times New Roman" w:hAnsi="Times New Roman"/>
                <w:bCs/>
              </w:rPr>
            </w:pPr>
            <w:r w:rsidRPr="00C74412">
              <w:rPr>
                <w:rFonts w:ascii="Times New Roman" w:hAnsi="Times New Roman"/>
                <w:bCs/>
              </w:rPr>
              <w:t>Снизу вверх</w:t>
            </w:r>
          </w:p>
        </w:tc>
        <w:tc>
          <w:tcPr>
            <w:tcW w:w="2669" w:type="dxa"/>
          </w:tcPr>
          <w:p w:rsidR="005E01E5" w:rsidRPr="00C74412" w:rsidRDefault="005E01E5" w:rsidP="00C74412">
            <w:pPr>
              <w:pStyle w:val="1"/>
              <w:spacing w:after="0" w:line="240" w:lineRule="auto"/>
              <w:ind w:left="0"/>
              <w:jc w:val="both"/>
              <w:rPr>
                <w:rFonts w:ascii="Times New Roman" w:hAnsi="Times New Roman"/>
                <w:bCs/>
              </w:rPr>
            </w:pPr>
            <w:r w:rsidRPr="00C74412">
              <w:rPr>
                <w:rFonts w:ascii="Times New Roman" w:hAnsi="Times New Roman"/>
                <w:bCs/>
              </w:rPr>
              <w:t>Сверху вниз</w:t>
            </w:r>
          </w:p>
        </w:tc>
        <w:tc>
          <w:tcPr>
            <w:tcW w:w="2171" w:type="dxa"/>
          </w:tcPr>
          <w:p w:rsidR="005E01E5" w:rsidRPr="00C74412" w:rsidRDefault="005E01E5" w:rsidP="00C74412">
            <w:pPr>
              <w:pStyle w:val="1"/>
              <w:spacing w:after="0" w:line="240" w:lineRule="auto"/>
              <w:ind w:left="0"/>
              <w:jc w:val="both"/>
              <w:rPr>
                <w:rFonts w:ascii="Times New Roman" w:hAnsi="Times New Roman"/>
                <w:bCs/>
                <w:sz w:val="24"/>
                <w:szCs w:val="24"/>
              </w:rPr>
            </w:pPr>
          </w:p>
        </w:tc>
      </w:tr>
      <w:tr w:rsidR="005E01E5" w:rsidRPr="000C6901" w:rsidTr="00C74412">
        <w:tc>
          <w:tcPr>
            <w:tcW w:w="2405" w:type="dxa"/>
          </w:tcPr>
          <w:p w:rsidR="005E01E5" w:rsidRPr="00C74412" w:rsidRDefault="005E01E5" w:rsidP="00C74412">
            <w:pPr>
              <w:pStyle w:val="1"/>
              <w:spacing w:after="0" w:line="240" w:lineRule="auto"/>
              <w:ind w:left="0"/>
              <w:jc w:val="both"/>
              <w:rPr>
                <w:rFonts w:ascii="Times New Roman" w:hAnsi="Times New Roman"/>
                <w:bCs/>
              </w:rPr>
            </w:pPr>
            <w:r w:rsidRPr="00C74412">
              <w:rPr>
                <w:rFonts w:ascii="Times New Roman" w:hAnsi="Times New Roman"/>
                <w:bCs/>
              </w:rPr>
              <w:t>Делегирование полномочий</w:t>
            </w:r>
          </w:p>
        </w:tc>
        <w:tc>
          <w:tcPr>
            <w:tcW w:w="2434" w:type="dxa"/>
          </w:tcPr>
          <w:p w:rsidR="005E01E5" w:rsidRPr="00C74412" w:rsidRDefault="005E01E5" w:rsidP="00C74412">
            <w:pPr>
              <w:pStyle w:val="1"/>
              <w:spacing w:after="0" w:line="240" w:lineRule="auto"/>
              <w:ind w:left="0"/>
              <w:jc w:val="both"/>
              <w:rPr>
                <w:rFonts w:ascii="Times New Roman" w:hAnsi="Times New Roman"/>
                <w:bCs/>
              </w:rPr>
            </w:pPr>
            <w:r w:rsidRPr="00C74412">
              <w:rPr>
                <w:rFonts w:ascii="Times New Roman" w:hAnsi="Times New Roman"/>
                <w:bCs/>
              </w:rPr>
              <w:t>В редких случаях</w:t>
            </w:r>
          </w:p>
        </w:tc>
        <w:tc>
          <w:tcPr>
            <w:tcW w:w="2669" w:type="dxa"/>
          </w:tcPr>
          <w:p w:rsidR="005E01E5" w:rsidRPr="00C74412" w:rsidRDefault="005E01E5" w:rsidP="00C74412">
            <w:pPr>
              <w:pStyle w:val="1"/>
              <w:spacing w:after="0" w:line="240" w:lineRule="auto"/>
              <w:ind w:left="0"/>
              <w:jc w:val="both"/>
              <w:rPr>
                <w:rFonts w:ascii="Times New Roman" w:hAnsi="Times New Roman"/>
                <w:bCs/>
              </w:rPr>
            </w:pPr>
            <w:r w:rsidRPr="00C74412">
              <w:rPr>
                <w:rFonts w:ascii="Times New Roman" w:hAnsi="Times New Roman"/>
                <w:bCs/>
              </w:rPr>
              <w:t>Распространено</w:t>
            </w:r>
          </w:p>
        </w:tc>
        <w:tc>
          <w:tcPr>
            <w:tcW w:w="2171" w:type="dxa"/>
          </w:tcPr>
          <w:p w:rsidR="005E01E5" w:rsidRPr="00C74412" w:rsidRDefault="005E01E5" w:rsidP="00C74412">
            <w:pPr>
              <w:pStyle w:val="1"/>
              <w:spacing w:after="0" w:line="240" w:lineRule="auto"/>
              <w:ind w:left="0"/>
              <w:jc w:val="both"/>
              <w:rPr>
                <w:rFonts w:ascii="Times New Roman" w:hAnsi="Times New Roman"/>
                <w:bCs/>
                <w:sz w:val="24"/>
                <w:szCs w:val="24"/>
              </w:rPr>
            </w:pPr>
          </w:p>
        </w:tc>
      </w:tr>
      <w:tr w:rsidR="005E01E5" w:rsidRPr="000C6901" w:rsidTr="00C74412">
        <w:tc>
          <w:tcPr>
            <w:tcW w:w="2405" w:type="dxa"/>
          </w:tcPr>
          <w:p w:rsidR="005E01E5" w:rsidRPr="00C74412" w:rsidRDefault="005E01E5" w:rsidP="00C74412">
            <w:pPr>
              <w:pStyle w:val="1"/>
              <w:spacing w:after="0" w:line="240" w:lineRule="auto"/>
              <w:ind w:left="0"/>
              <w:jc w:val="both"/>
              <w:rPr>
                <w:rFonts w:ascii="Times New Roman" w:hAnsi="Times New Roman"/>
                <w:bCs/>
              </w:rPr>
            </w:pPr>
            <w:r w:rsidRPr="00C74412">
              <w:rPr>
                <w:rFonts w:ascii="Times New Roman" w:hAnsi="Times New Roman"/>
                <w:bCs/>
              </w:rPr>
              <w:t>Отношения сотрудников</w:t>
            </w:r>
          </w:p>
        </w:tc>
        <w:tc>
          <w:tcPr>
            <w:tcW w:w="2434" w:type="dxa"/>
          </w:tcPr>
          <w:p w:rsidR="005E01E5" w:rsidRPr="00C74412" w:rsidRDefault="005E01E5" w:rsidP="00C74412">
            <w:pPr>
              <w:pStyle w:val="1"/>
              <w:spacing w:after="0" w:line="240" w:lineRule="auto"/>
              <w:ind w:left="0"/>
              <w:jc w:val="both"/>
              <w:rPr>
                <w:rFonts w:ascii="Times New Roman" w:hAnsi="Times New Roman"/>
                <w:bCs/>
              </w:rPr>
            </w:pPr>
            <w:r w:rsidRPr="00C74412">
              <w:rPr>
                <w:rFonts w:ascii="Times New Roman" w:hAnsi="Times New Roman"/>
                <w:bCs/>
              </w:rPr>
              <w:t>Семейные</w:t>
            </w:r>
          </w:p>
        </w:tc>
        <w:tc>
          <w:tcPr>
            <w:tcW w:w="2669" w:type="dxa"/>
          </w:tcPr>
          <w:p w:rsidR="005E01E5" w:rsidRPr="00C74412" w:rsidRDefault="005E01E5" w:rsidP="00C74412">
            <w:pPr>
              <w:pStyle w:val="1"/>
              <w:spacing w:after="0" w:line="240" w:lineRule="auto"/>
              <w:ind w:left="0"/>
              <w:jc w:val="both"/>
              <w:rPr>
                <w:rFonts w:ascii="Times New Roman" w:hAnsi="Times New Roman"/>
                <w:bCs/>
              </w:rPr>
            </w:pPr>
            <w:r w:rsidRPr="00C74412">
              <w:rPr>
                <w:rFonts w:ascii="Times New Roman" w:hAnsi="Times New Roman"/>
                <w:bCs/>
              </w:rPr>
              <w:t>Формальные</w:t>
            </w:r>
          </w:p>
        </w:tc>
        <w:tc>
          <w:tcPr>
            <w:tcW w:w="2171" w:type="dxa"/>
          </w:tcPr>
          <w:p w:rsidR="005E01E5" w:rsidRPr="00C74412" w:rsidRDefault="005E01E5" w:rsidP="00C74412">
            <w:pPr>
              <w:pStyle w:val="1"/>
              <w:spacing w:after="0" w:line="240" w:lineRule="auto"/>
              <w:ind w:left="0"/>
              <w:jc w:val="both"/>
              <w:rPr>
                <w:rFonts w:ascii="Times New Roman" w:hAnsi="Times New Roman"/>
                <w:bCs/>
                <w:sz w:val="24"/>
                <w:szCs w:val="24"/>
              </w:rPr>
            </w:pPr>
          </w:p>
        </w:tc>
      </w:tr>
      <w:tr w:rsidR="005E01E5" w:rsidRPr="000C6901" w:rsidTr="00C74412">
        <w:tc>
          <w:tcPr>
            <w:tcW w:w="2405" w:type="dxa"/>
          </w:tcPr>
          <w:p w:rsidR="005E01E5" w:rsidRPr="00C74412" w:rsidRDefault="005E01E5" w:rsidP="00C74412">
            <w:pPr>
              <w:pStyle w:val="1"/>
              <w:spacing w:after="0" w:line="240" w:lineRule="auto"/>
              <w:ind w:left="0"/>
              <w:jc w:val="both"/>
              <w:rPr>
                <w:rFonts w:ascii="Times New Roman" w:hAnsi="Times New Roman"/>
                <w:bCs/>
              </w:rPr>
            </w:pPr>
            <w:r w:rsidRPr="00C74412">
              <w:rPr>
                <w:rFonts w:ascii="Times New Roman" w:hAnsi="Times New Roman"/>
                <w:bCs/>
              </w:rPr>
              <w:t>Метод найма</w:t>
            </w:r>
          </w:p>
        </w:tc>
        <w:tc>
          <w:tcPr>
            <w:tcW w:w="2434" w:type="dxa"/>
          </w:tcPr>
          <w:p w:rsidR="005E01E5" w:rsidRPr="00C74412" w:rsidRDefault="005E01E5" w:rsidP="00C74412">
            <w:pPr>
              <w:pStyle w:val="1"/>
              <w:spacing w:after="0" w:line="240" w:lineRule="auto"/>
              <w:ind w:left="0"/>
              <w:jc w:val="both"/>
              <w:rPr>
                <w:rFonts w:ascii="Times New Roman" w:hAnsi="Times New Roman"/>
                <w:bCs/>
              </w:rPr>
            </w:pPr>
            <w:r w:rsidRPr="00C74412">
              <w:rPr>
                <w:rFonts w:ascii="Times New Roman" w:hAnsi="Times New Roman"/>
                <w:bCs/>
              </w:rPr>
              <w:t>После окончания учебы</w:t>
            </w:r>
          </w:p>
        </w:tc>
        <w:tc>
          <w:tcPr>
            <w:tcW w:w="2669" w:type="dxa"/>
          </w:tcPr>
          <w:p w:rsidR="005E01E5" w:rsidRPr="00C74412" w:rsidRDefault="005E01E5" w:rsidP="00C74412">
            <w:pPr>
              <w:pStyle w:val="1"/>
              <w:spacing w:after="0" w:line="240" w:lineRule="auto"/>
              <w:ind w:left="0"/>
              <w:jc w:val="both"/>
              <w:rPr>
                <w:rFonts w:ascii="Times New Roman" w:hAnsi="Times New Roman"/>
                <w:bCs/>
              </w:rPr>
            </w:pPr>
            <w:r w:rsidRPr="00C74412">
              <w:rPr>
                <w:rFonts w:ascii="Times New Roman" w:hAnsi="Times New Roman"/>
                <w:bCs/>
              </w:rPr>
              <w:t>По деловым качествам</w:t>
            </w:r>
          </w:p>
        </w:tc>
        <w:tc>
          <w:tcPr>
            <w:tcW w:w="2171" w:type="dxa"/>
          </w:tcPr>
          <w:p w:rsidR="005E01E5" w:rsidRPr="00C74412" w:rsidRDefault="005E01E5" w:rsidP="00C74412">
            <w:pPr>
              <w:pStyle w:val="1"/>
              <w:spacing w:after="0" w:line="240" w:lineRule="auto"/>
              <w:ind w:left="0"/>
              <w:jc w:val="both"/>
              <w:rPr>
                <w:rFonts w:ascii="Times New Roman" w:hAnsi="Times New Roman"/>
                <w:bCs/>
                <w:sz w:val="24"/>
                <w:szCs w:val="24"/>
              </w:rPr>
            </w:pPr>
          </w:p>
        </w:tc>
      </w:tr>
      <w:tr w:rsidR="005E01E5" w:rsidRPr="000C6901" w:rsidTr="00C74412">
        <w:tc>
          <w:tcPr>
            <w:tcW w:w="2405" w:type="dxa"/>
          </w:tcPr>
          <w:p w:rsidR="005E01E5" w:rsidRPr="00C74412" w:rsidRDefault="005E01E5" w:rsidP="00C74412">
            <w:pPr>
              <w:pStyle w:val="1"/>
              <w:spacing w:after="0" w:line="240" w:lineRule="auto"/>
              <w:ind w:left="0"/>
              <w:jc w:val="both"/>
              <w:rPr>
                <w:rFonts w:ascii="Times New Roman" w:hAnsi="Times New Roman"/>
                <w:bCs/>
              </w:rPr>
            </w:pPr>
            <w:r w:rsidRPr="00C74412">
              <w:rPr>
                <w:rFonts w:ascii="Times New Roman" w:hAnsi="Times New Roman"/>
                <w:bCs/>
              </w:rPr>
              <w:t>Оплата труда</w:t>
            </w:r>
          </w:p>
        </w:tc>
        <w:tc>
          <w:tcPr>
            <w:tcW w:w="2434" w:type="dxa"/>
          </w:tcPr>
          <w:p w:rsidR="005E01E5" w:rsidRPr="00C74412" w:rsidRDefault="005E01E5" w:rsidP="00C74412">
            <w:pPr>
              <w:pStyle w:val="1"/>
              <w:spacing w:after="0" w:line="240" w:lineRule="auto"/>
              <w:ind w:left="0"/>
              <w:jc w:val="both"/>
              <w:rPr>
                <w:rFonts w:ascii="Times New Roman" w:hAnsi="Times New Roman"/>
                <w:bCs/>
              </w:rPr>
            </w:pPr>
            <w:r w:rsidRPr="00C74412">
              <w:rPr>
                <w:rFonts w:ascii="Times New Roman" w:hAnsi="Times New Roman"/>
                <w:bCs/>
              </w:rPr>
              <w:t>В зависимости от стажа</w:t>
            </w:r>
          </w:p>
        </w:tc>
        <w:tc>
          <w:tcPr>
            <w:tcW w:w="2669" w:type="dxa"/>
          </w:tcPr>
          <w:p w:rsidR="005E01E5" w:rsidRPr="00C74412" w:rsidRDefault="005E01E5" w:rsidP="00C74412">
            <w:pPr>
              <w:pStyle w:val="1"/>
              <w:spacing w:after="0" w:line="240" w:lineRule="auto"/>
              <w:ind w:left="0"/>
              <w:jc w:val="both"/>
              <w:rPr>
                <w:rFonts w:ascii="Times New Roman" w:hAnsi="Times New Roman"/>
                <w:bCs/>
              </w:rPr>
            </w:pPr>
            <w:r w:rsidRPr="00C74412">
              <w:rPr>
                <w:rFonts w:ascii="Times New Roman" w:hAnsi="Times New Roman"/>
                <w:bCs/>
              </w:rPr>
              <w:t>В зависимости от результатов</w:t>
            </w:r>
          </w:p>
        </w:tc>
        <w:tc>
          <w:tcPr>
            <w:tcW w:w="2171" w:type="dxa"/>
          </w:tcPr>
          <w:p w:rsidR="005E01E5" w:rsidRPr="00C74412" w:rsidRDefault="005E01E5" w:rsidP="00C74412">
            <w:pPr>
              <w:pStyle w:val="1"/>
              <w:spacing w:after="0" w:line="240" w:lineRule="auto"/>
              <w:ind w:left="0"/>
              <w:jc w:val="both"/>
              <w:rPr>
                <w:rFonts w:ascii="Times New Roman" w:hAnsi="Times New Roman"/>
                <w:bCs/>
                <w:sz w:val="24"/>
                <w:szCs w:val="24"/>
              </w:rPr>
            </w:pPr>
          </w:p>
        </w:tc>
      </w:tr>
    </w:tbl>
    <w:p w:rsidR="005E01E5" w:rsidRPr="00490F4E" w:rsidRDefault="005E01E5" w:rsidP="00C06EF5">
      <w:pPr>
        <w:pStyle w:val="1"/>
        <w:spacing w:after="0" w:line="240" w:lineRule="auto"/>
        <w:ind w:left="0"/>
        <w:jc w:val="both"/>
        <w:rPr>
          <w:rFonts w:ascii="Times New Roman" w:hAnsi="Times New Roman"/>
          <w:bCs/>
          <w:sz w:val="24"/>
          <w:szCs w:val="24"/>
        </w:rPr>
      </w:pPr>
      <w:r w:rsidRPr="00490F4E">
        <w:rPr>
          <w:rFonts w:ascii="Times New Roman" w:hAnsi="Times New Roman"/>
          <w:bCs/>
          <w:i/>
          <w:sz w:val="24"/>
          <w:szCs w:val="24"/>
        </w:rPr>
        <w:t>Постановка задачи</w:t>
      </w:r>
      <w:r w:rsidRPr="00490F4E">
        <w:rPr>
          <w:rFonts w:ascii="Times New Roman" w:hAnsi="Times New Roman"/>
          <w:bCs/>
          <w:sz w:val="24"/>
          <w:szCs w:val="24"/>
        </w:rPr>
        <w:t xml:space="preserve"> В чем заключается специфика российского подхода к управлению персоналом? Опишите основные черты российского подхода, опираясь на критерии, приведенные в таблице. </w:t>
      </w:r>
    </w:p>
    <w:p w:rsidR="005E01E5" w:rsidRPr="00490F4E" w:rsidRDefault="005E01E5" w:rsidP="00C06EF5">
      <w:pPr>
        <w:pStyle w:val="1"/>
        <w:spacing w:after="0" w:line="240" w:lineRule="auto"/>
        <w:ind w:left="0"/>
        <w:jc w:val="both"/>
        <w:rPr>
          <w:rFonts w:ascii="Times New Roman" w:hAnsi="Times New Roman"/>
          <w:bCs/>
          <w:sz w:val="24"/>
          <w:szCs w:val="24"/>
        </w:rPr>
      </w:pPr>
    </w:p>
    <w:p w:rsidR="005E01E5" w:rsidRPr="00490F4E" w:rsidRDefault="005E01E5" w:rsidP="00C06EF5">
      <w:pPr>
        <w:pStyle w:val="1"/>
        <w:spacing w:after="0" w:line="240" w:lineRule="auto"/>
        <w:ind w:left="0"/>
        <w:jc w:val="both"/>
        <w:rPr>
          <w:rFonts w:ascii="Times New Roman" w:hAnsi="Times New Roman"/>
          <w:sz w:val="24"/>
          <w:szCs w:val="24"/>
        </w:rPr>
      </w:pPr>
      <w:r w:rsidRPr="00490F4E">
        <w:rPr>
          <w:rFonts w:ascii="Times New Roman" w:hAnsi="Times New Roman"/>
          <w:bCs/>
          <w:i/>
          <w:sz w:val="24"/>
          <w:szCs w:val="24"/>
        </w:rPr>
        <w:t>Практическое задание 2.</w:t>
      </w:r>
    </w:p>
    <w:p w:rsidR="005E01E5" w:rsidRPr="00490F4E" w:rsidRDefault="005E01E5" w:rsidP="00C06EF5">
      <w:pPr>
        <w:pStyle w:val="1"/>
        <w:spacing w:after="0" w:line="240" w:lineRule="auto"/>
        <w:ind w:left="0"/>
        <w:jc w:val="both"/>
        <w:rPr>
          <w:rFonts w:ascii="Times New Roman" w:hAnsi="Times New Roman"/>
          <w:sz w:val="24"/>
          <w:szCs w:val="24"/>
        </w:rPr>
      </w:pPr>
      <w:r w:rsidRPr="00490F4E">
        <w:rPr>
          <w:rFonts w:ascii="Times New Roman" w:hAnsi="Times New Roman"/>
          <w:i/>
          <w:sz w:val="24"/>
          <w:szCs w:val="24"/>
        </w:rPr>
        <w:t>Описание ситуации</w:t>
      </w:r>
      <w:r w:rsidRPr="00490F4E">
        <w:rPr>
          <w:rFonts w:ascii="Times New Roman" w:hAnsi="Times New Roman"/>
          <w:sz w:val="24"/>
          <w:szCs w:val="24"/>
        </w:rPr>
        <w:t xml:space="preserve"> Подчиненный (коллега) игнорирует ваши советы и указания, делает все по-своему, не обращая внимания на замечания, не исправляя того, на что вы ему указываете. </w:t>
      </w:r>
    </w:p>
    <w:p w:rsidR="005E01E5" w:rsidRPr="00490F4E" w:rsidRDefault="005E01E5" w:rsidP="00C06EF5">
      <w:pPr>
        <w:pStyle w:val="1"/>
        <w:spacing w:after="0" w:line="240" w:lineRule="auto"/>
        <w:ind w:left="0"/>
        <w:jc w:val="both"/>
        <w:rPr>
          <w:rFonts w:ascii="Times New Roman" w:hAnsi="Times New Roman"/>
          <w:sz w:val="24"/>
          <w:szCs w:val="24"/>
        </w:rPr>
      </w:pPr>
      <w:r w:rsidRPr="00490F4E">
        <w:rPr>
          <w:rFonts w:ascii="Times New Roman" w:hAnsi="Times New Roman"/>
          <w:i/>
          <w:sz w:val="24"/>
          <w:szCs w:val="24"/>
        </w:rPr>
        <w:t>Постановка задачи</w:t>
      </w:r>
    </w:p>
    <w:p w:rsidR="005E01E5" w:rsidRPr="00490F4E" w:rsidRDefault="005E01E5" w:rsidP="00C06EF5">
      <w:pPr>
        <w:pStyle w:val="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Как вы поступите с этим подчиненным (коллегой) в дальнейшем? </w:t>
      </w:r>
    </w:p>
    <w:p w:rsidR="005E01E5" w:rsidRPr="00490F4E" w:rsidRDefault="005E01E5" w:rsidP="00C06EF5">
      <w:pPr>
        <w:pStyle w:val="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1. Разобравшись в мотивах упорства и видя их несостоятельность, примените обычные административные меры наказания. </w:t>
      </w:r>
    </w:p>
    <w:p w:rsidR="005E01E5" w:rsidRPr="00490F4E" w:rsidRDefault="005E01E5" w:rsidP="00C06EF5">
      <w:pPr>
        <w:pStyle w:val="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2. В интересах дела постараетесь вызвать его на откровенный разговор, попытаетесь найти с ним общий язык, настроить на деловой контакт. </w:t>
      </w:r>
    </w:p>
    <w:p w:rsidR="005E01E5" w:rsidRPr="00490F4E" w:rsidRDefault="005E01E5" w:rsidP="00C06EF5">
      <w:pPr>
        <w:pStyle w:val="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3. Обратитесь к коллективу, рассчитывая на то, что его неправильное поведение будет осуждено и к нему примут меры общественного воздействия. </w:t>
      </w:r>
    </w:p>
    <w:p w:rsidR="005E01E5" w:rsidRPr="00490F4E" w:rsidRDefault="005E01E5" w:rsidP="00C06EF5">
      <w:pPr>
        <w:pStyle w:val="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4. Попытаетесь вначале разобраться в том, не совершаете ли вы сами ошибок во взаимоотношениях с подчиненным (коллегой), а потом уже решите, как поступить. </w:t>
      </w:r>
    </w:p>
    <w:p w:rsidR="005E01E5" w:rsidRPr="00490F4E" w:rsidRDefault="005E01E5" w:rsidP="00C06EF5">
      <w:pPr>
        <w:pStyle w:val="1"/>
        <w:spacing w:after="0" w:line="240" w:lineRule="auto"/>
        <w:ind w:left="0"/>
        <w:jc w:val="both"/>
        <w:rPr>
          <w:rFonts w:ascii="Times New Roman" w:hAnsi="Times New Roman"/>
          <w:sz w:val="24"/>
          <w:szCs w:val="24"/>
        </w:rPr>
      </w:pPr>
    </w:p>
    <w:p w:rsidR="005E01E5" w:rsidRPr="00490F4E" w:rsidRDefault="005E01E5" w:rsidP="00C06EF5">
      <w:pPr>
        <w:pStyle w:val="1"/>
        <w:spacing w:after="0" w:line="240" w:lineRule="auto"/>
        <w:ind w:left="0"/>
        <w:jc w:val="both"/>
        <w:rPr>
          <w:rFonts w:ascii="Times New Roman" w:hAnsi="Times New Roman"/>
          <w:sz w:val="24"/>
          <w:szCs w:val="24"/>
        </w:rPr>
      </w:pPr>
      <w:r w:rsidRPr="00490F4E">
        <w:rPr>
          <w:rFonts w:ascii="Times New Roman" w:hAnsi="Times New Roman"/>
          <w:bCs/>
          <w:i/>
          <w:sz w:val="24"/>
          <w:szCs w:val="24"/>
        </w:rPr>
        <w:t>Практическое задание 3.</w:t>
      </w:r>
    </w:p>
    <w:p w:rsidR="005E01E5" w:rsidRPr="00490F4E" w:rsidRDefault="005E01E5" w:rsidP="00C06EF5">
      <w:pPr>
        <w:pStyle w:val="1"/>
        <w:spacing w:after="0" w:line="240" w:lineRule="auto"/>
        <w:ind w:left="0"/>
        <w:jc w:val="both"/>
        <w:rPr>
          <w:rFonts w:ascii="Times New Roman" w:hAnsi="Times New Roman"/>
          <w:sz w:val="24"/>
          <w:szCs w:val="24"/>
        </w:rPr>
      </w:pPr>
      <w:r w:rsidRPr="00490F4E">
        <w:rPr>
          <w:rFonts w:ascii="Times New Roman" w:hAnsi="Times New Roman"/>
          <w:i/>
          <w:sz w:val="24"/>
          <w:szCs w:val="24"/>
        </w:rPr>
        <w:t>Описание ситуации</w:t>
      </w:r>
      <w:r w:rsidRPr="00490F4E">
        <w:rPr>
          <w:rFonts w:ascii="Times New Roman" w:hAnsi="Times New Roman"/>
          <w:sz w:val="24"/>
          <w:szCs w:val="24"/>
        </w:rPr>
        <w:t xml:space="preserve"> Вас недавно назначили руководителем коллектива, в котором вы несколько лет были рядовым сотрудником. На </w:t>
      </w:r>
      <w:r>
        <w:rPr>
          <w:rFonts w:ascii="Times New Roman" w:hAnsi="Times New Roman"/>
          <w:sz w:val="24"/>
          <w:szCs w:val="24"/>
        </w:rPr>
        <w:t>8-15</w:t>
      </w:r>
      <w:r w:rsidRPr="00490F4E">
        <w:rPr>
          <w:rFonts w:ascii="Times New Roman" w:hAnsi="Times New Roman"/>
          <w:sz w:val="24"/>
          <w:szCs w:val="24"/>
        </w:rPr>
        <w:t xml:space="preserve"> вы вызвали к себе в кабинет подчиненного для выяснения причин его частых опозданий на работу, но сами неожиданно опоздали на 15 мин. Подчиненный же пришел вовремя и ждет вас. </w:t>
      </w:r>
    </w:p>
    <w:p w:rsidR="005E01E5" w:rsidRPr="00490F4E" w:rsidRDefault="005E01E5" w:rsidP="00C06EF5">
      <w:pPr>
        <w:pStyle w:val="1"/>
        <w:spacing w:after="0" w:line="240" w:lineRule="auto"/>
        <w:ind w:left="0"/>
        <w:jc w:val="both"/>
        <w:rPr>
          <w:rFonts w:ascii="Times New Roman" w:hAnsi="Times New Roman"/>
          <w:sz w:val="24"/>
          <w:szCs w:val="24"/>
        </w:rPr>
      </w:pPr>
      <w:r w:rsidRPr="00490F4E">
        <w:rPr>
          <w:rFonts w:ascii="Times New Roman" w:hAnsi="Times New Roman"/>
          <w:i/>
          <w:sz w:val="24"/>
          <w:szCs w:val="24"/>
        </w:rPr>
        <w:t>Постановка задачи</w:t>
      </w:r>
    </w:p>
    <w:p w:rsidR="005E01E5" w:rsidRPr="00490F4E" w:rsidRDefault="005E01E5" w:rsidP="00C06EF5">
      <w:pPr>
        <w:pStyle w:val="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Как вы начнете беседу при встрече? </w:t>
      </w:r>
    </w:p>
    <w:p w:rsidR="005E01E5" w:rsidRPr="00490F4E" w:rsidRDefault="005E01E5" w:rsidP="00C06EF5">
      <w:pPr>
        <w:pStyle w:val="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1. Независимо от своего опоздания сразу же потребуете его объяснений об опозданиях на работу. </w:t>
      </w:r>
    </w:p>
    <w:p w:rsidR="005E01E5" w:rsidRPr="00490F4E" w:rsidRDefault="005E01E5" w:rsidP="00C06EF5">
      <w:pPr>
        <w:pStyle w:val="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2. Извинитесь перед ним и начнете беседу. </w:t>
      </w:r>
    </w:p>
    <w:p w:rsidR="005E01E5" w:rsidRPr="00490F4E" w:rsidRDefault="005E01E5" w:rsidP="00C06EF5">
      <w:pPr>
        <w:pStyle w:val="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3. Поздороваетесь, объясните причину своего опоздания и спросите его: «Как вы думаете, что можно ожидать от руководителя, который так же часто опаздывает, как и вы?» </w:t>
      </w:r>
    </w:p>
    <w:p w:rsidR="005E01E5" w:rsidRPr="00490F4E" w:rsidRDefault="005E01E5" w:rsidP="00C06EF5">
      <w:pPr>
        <w:pStyle w:val="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4. Отмените беседу и перенесете ее на другое время. </w:t>
      </w:r>
    </w:p>
    <w:p w:rsidR="005E01E5" w:rsidRPr="00490F4E" w:rsidRDefault="005E01E5" w:rsidP="00C06EF5">
      <w:pPr>
        <w:pStyle w:val="1"/>
        <w:spacing w:after="0" w:line="240" w:lineRule="auto"/>
        <w:ind w:left="0"/>
        <w:jc w:val="both"/>
        <w:rPr>
          <w:rFonts w:ascii="Times New Roman" w:hAnsi="Times New Roman"/>
          <w:sz w:val="24"/>
          <w:szCs w:val="24"/>
        </w:rPr>
      </w:pPr>
    </w:p>
    <w:p w:rsidR="005E01E5" w:rsidRPr="00490F4E" w:rsidRDefault="005E01E5" w:rsidP="00490F4E">
      <w:pPr>
        <w:pStyle w:val="1"/>
        <w:spacing w:after="0" w:line="240" w:lineRule="auto"/>
        <w:ind w:left="0"/>
        <w:jc w:val="both"/>
        <w:rPr>
          <w:rFonts w:ascii="Times New Roman" w:hAnsi="Times New Roman"/>
          <w:sz w:val="24"/>
          <w:szCs w:val="24"/>
        </w:rPr>
      </w:pPr>
      <w:r w:rsidRPr="00490F4E">
        <w:rPr>
          <w:rFonts w:ascii="Times New Roman" w:hAnsi="Times New Roman"/>
          <w:bCs/>
          <w:i/>
          <w:sz w:val="24"/>
          <w:szCs w:val="24"/>
        </w:rPr>
        <w:t xml:space="preserve">Практическое задание </w:t>
      </w:r>
      <w:r>
        <w:rPr>
          <w:rFonts w:ascii="Times New Roman" w:hAnsi="Times New Roman"/>
          <w:bCs/>
          <w:i/>
          <w:sz w:val="24"/>
          <w:szCs w:val="24"/>
        </w:rPr>
        <w:t>4</w:t>
      </w:r>
      <w:r w:rsidRPr="00490F4E">
        <w:rPr>
          <w:rFonts w:ascii="Times New Roman" w:hAnsi="Times New Roman"/>
          <w:bCs/>
          <w:i/>
          <w:sz w:val="24"/>
          <w:szCs w:val="24"/>
        </w:rPr>
        <w:t>.</w:t>
      </w:r>
    </w:p>
    <w:p w:rsidR="005E01E5" w:rsidRDefault="005E01E5" w:rsidP="00C06EF5">
      <w:pPr>
        <w:pStyle w:val="1"/>
        <w:spacing w:after="0" w:line="240" w:lineRule="auto"/>
        <w:ind w:left="0"/>
        <w:jc w:val="both"/>
        <w:rPr>
          <w:rFonts w:ascii="Times New Roman" w:hAnsi="Times New Roman"/>
          <w:sz w:val="24"/>
          <w:szCs w:val="24"/>
        </w:rPr>
      </w:pPr>
      <w:r w:rsidRPr="00490F4E">
        <w:rPr>
          <w:rFonts w:ascii="Times New Roman" w:hAnsi="Times New Roman"/>
          <w:i/>
          <w:sz w:val="24"/>
          <w:szCs w:val="24"/>
        </w:rPr>
        <w:t>Описание ситуации</w:t>
      </w:r>
    </w:p>
    <w:p w:rsidR="005E01E5" w:rsidRDefault="005E01E5" w:rsidP="00C06EF5">
      <w:pPr>
        <w:pStyle w:val="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Вы - руководитель производственного коллектива. В период ночного дежурства один из ваших рабочих в состоянии алкогольного опьянения испортил дорогостоящее оборудование. Другой, пытаясь его отремонтировать, получил травму. Виновник звонит вам домой по телефону и с тревогой спрашивает, что же им теперь делать? </w:t>
      </w:r>
    </w:p>
    <w:p w:rsidR="005E01E5" w:rsidRDefault="005E01E5" w:rsidP="00C06EF5">
      <w:pPr>
        <w:pStyle w:val="1"/>
        <w:spacing w:after="0" w:line="240" w:lineRule="auto"/>
        <w:ind w:left="0"/>
        <w:jc w:val="both"/>
        <w:rPr>
          <w:rFonts w:ascii="Times New Roman" w:hAnsi="Times New Roman"/>
          <w:sz w:val="24"/>
          <w:szCs w:val="24"/>
        </w:rPr>
      </w:pPr>
      <w:r w:rsidRPr="00490F4E">
        <w:rPr>
          <w:rFonts w:ascii="Times New Roman" w:hAnsi="Times New Roman"/>
          <w:i/>
          <w:sz w:val="24"/>
          <w:szCs w:val="24"/>
        </w:rPr>
        <w:t>Постановка задачи</w:t>
      </w:r>
    </w:p>
    <w:p w:rsidR="005E01E5" w:rsidRDefault="005E01E5" w:rsidP="00C06EF5">
      <w:pPr>
        <w:pStyle w:val="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Как вы ответите на звонок? </w:t>
      </w:r>
    </w:p>
    <w:p w:rsidR="005E01E5" w:rsidRDefault="005E01E5" w:rsidP="00C06EF5">
      <w:pPr>
        <w:pStyle w:val="1"/>
        <w:spacing w:after="0" w:line="240" w:lineRule="auto"/>
        <w:ind w:left="0"/>
        <w:jc w:val="both"/>
        <w:rPr>
          <w:rFonts w:ascii="Times New Roman" w:hAnsi="Times New Roman"/>
          <w:sz w:val="24"/>
          <w:szCs w:val="24"/>
        </w:rPr>
      </w:pPr>
      <w:r w:rsidRPr="00490F4E">
        <w:rPr>
          <w:rFonts w:ascii="Times New Roman" w:hAnsi="Times New Roman"/>
          <w:sz w:val="24"/>
          <w:szCs w:val="24"/>
        </w:rPr>
        <w:t>1. «Действуйте согласно инструкции. Прочитайте ее, она лежит у меня на столе и сделайте все, что требуется».</w:t>
      </w:r>
    </w:p>
    <w:p w:rsidR="005E01E5" w:rsidRDefault="005E01E5" w:rsidP="00C06EF5">
      <w:pPr>
        <w:pStyle w:val="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 2. «Доложите о случившемся вахтеру. Составьте акт на поломку оборудования, пострадавший пусть идет к дежурной медсестре. Завтра разберемся». </w:t>
      </w:r>
    </w:p>
    <w:p w:rsidR="005E01E5" w:rsidRDefault="005E01E5" w:rsidP="00C06EF5">
      <w:pPr>
        <w:pStyle w:val="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3. «Без меня ничего не предпринимайте. Сейчас я приеду и разберусь». </w:t>
      </w:r>
    </w:p>
    <w:p w:rsidR="005E01E5" w:rsidRDefault="005E01E5" w:rsidP="00C06EF5">
      <w:pPr>
        <w:pStyle w:val="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4. «В каком состоянии пострадавший? Если необходимо, вызовите врача». </w:t>
      </w:r>
    </w:p>
    <w:p w:rsidR="005E01E5" w:rsidRDefault="005E01E5" w:rsidP="00C06EF5">
      <w:pPr>
        <w:pStyle w:val="1"/>
        <w:spacing w:after="0" w:line="240" w:lineRule="auto"/>
        <w:ind w:left="0"/>
        <w:jc w:val="both"/>
        <w:rPr>
          <w:rFonts w:ascii="Times New Roman" w:hAnsi="Times New Roman"/>
          <w:sz w:val="24"/>
          <w:szCs w:val="24"/>
        </w:rPr>
      </w:pPr>
    </w:p>
    <w:p w:rsidR="005E01E5" w:rsidRDefault="005E01E5" w:rsidP="00C06EF5">
      <w:pPr>
        <w:pStyle w:val="1"/>
        <w:spacing w:after="0" w:line="240" w:lineRule="auto"/>
        <w:ind w:left="0"/>
        <w:jc w:val="both"/>
        <w:rPr>
          <w:rFonts w:ascii="Times New Roman" w:hAnsi="Times New Roman"/>
          <w:sz w:val="24"/>
          <w:szCs w:val="24"/>
        </w:rPr>
      </w:pPr>
      <w:r w:rsidRPr="00490F4E">
        <w:rPr>
          <w:rFonts w:ascii="Times New Roman" w:hAnsi="Times New Roman"/>
          <w:bCs/>
          <w:i/>
          <w:sz w:val="24"/>
          <w:szCs w:val="24"/>
        </w:rPr>
        <w:t xml:space="preserve">Практическое задание </w:t>
      </w:r>
      <w:r>
        <w:rPr>
          <w:rFonts w:ascii="Times New Roman" w:hAnsi="Times New Roman"/>
          <w:bCs/>
          <w:i/>
          <w:sz w:val="24"/>
          <w:szCs w:val="24"/>
        </w:rPr>
        <w:t>5.</w:t>
      </w:r>
    </w:p>
    <w:p w:rsidR="005E01E5" w:rsidRDefault="005E01E5" w:rsidP="00C06EF5">
      <w:pPr>
        <w:pStyle w:val="1"/>
        <w:spacing w:after="0" w:line="240" w:lineRule="auto"/>
        <w:ind w:left="0"/>
        <w:jc w:val="both"/>
        <w:rPr>
          <w:rFonts w:ascii="Times New Roman" w:hAnsi="Times New Roman"/>
          <w:sz w:val="24"/>
          <w:szCs w:val="24"/>
        </w:rPr>
      </w:pPr>
      <w:r w:rsidRPr="00490F4E">
        <w:rPr>
          <w:rFonts w:ascii="Times New Roman" w:hAnsi="Times New Roman"/>
          <w:i/>
          <w:sz w:val="24"/>
          <w:szCs w:val="24"/>
        </w:rPr>
        <w:t>Описание ситуации</w:t>
      </w:r>
    </w:p>
    <w:p w:rsidR="005E01E5" w:rsidRDefault="005E01E5" w:rsidP="00C06EF5">
      <w:pPr>
        <w:pStyle w:val="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Однажды вы оказались участником дискуссии нескольких руководителей о том, как лучше строить отношения с подчиненными. Одна из точек зрения вам понравилась больше всего. </w:t>
      </w:r>
      <w:r w:rsidRPr="00490F4E">
        <w:rPr>
          <w:rFonts w:ascii="Times New Roman" w:hAnsi="Times New Roman"/>
          <w:i/>
          <w:sz w:val="24"/>
          <w:szCs w:val="24"/>
        </w:rPr>
        <w:t>Постановка задачи</w:t>
      </w:r>
      <w:r>
        <w:rPr>
          <w:rFonts w:ascii="Times New Roman" w:hAnsi="Times New Roman"/>
          <w:sz w:val="24"/>
          <w:szCs w:val="24"/>
        </w:rPr>
        <w:t xml:space="preserve">. </w:t>
      </w:r>
      <w:r w:rsidRPr="00490F4E">
        <w:rPr>
          <w:rFonts w:ascii="Times New Roman" w:hAnsi="Times New Roman"/>
          <w:sz w:val="24"/>
          <w:szCs w:val="24"/>
        </w:rPr>
        <w:t>Какая</w:t>
      </w:r>
      <w:r>
        <w:rPr>
          <w:rFonts w:ascii="Times New Roman" w:hAnsi="Times New Roman"/>
          <w:sz w:val="24"/>
          <w:szCs w:val="24"/>
        </w:rPr>
        <w:t xml:space="preserve"> версия вам понравилась</w:t>
      </w:r>
      <w:r w:rsidRPr="00490F4E">
        <w:rPr>
          <w:rFonts w:ascii="Times New Roman" w:hAnsi="Times New Roman"/>
          <w:sz w:val="24"/>
          <w:szCs w:val="24"/>
        </w:rPr>
        <w:t xml:space="preserve"> и почему? </w:t>
      </w:r>
    </w:p>
    <w:p w:rsidR="005E01E5" w:rsidRDefault="005E01E5" w:rsidP="00C06EF5">
      <w:pPr>
        <w:pStyle w:val="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1. «Чтобы подчиненный хорошо работал, нужно подходить к нему индивидуально, учитывать особенности его личности». </w:t>
      </w:r>
    </w:p>
    <w:p w:rsidR="005E01E5" w:rsidRDefault="005E01E5" w:rsidP="00C06EF5">
      <w:pPr>
        <w:pStyle w:val="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2. «Все это мелочи. Главное в опенке людей - это их деловые качества, исполнительность. Каждый должен делать то, что ему положено». </w:t>
      </w:r>
    </w:p>
    <w:p w:rsidR="005E01E5" w:rsidRDefault="005E01E5" w:rsidP="00C06EF5">
      <w:pPr>
        <w:pStyle w:val="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3. «Успеха в руководстве можно добиться лишь в том случае, если подчиненные доверяют своему руководителю, уважают его». </w:t>
      </w:r>
    </w:p>
    <w:p w:rsidR="005E01E5" w:rsidRPr="00490F4E" w:rsidRDefault="005E01E5" w:rsidP="00C06EF5">
      <w:pPr>
        <w:pStyle w:val="1"/>
        <w:spacing w:after="0" w:line="240" w:lineRule="auto"/>
        <w:ind w:left="0"/>
        <w:jc w:val="both"/>
        <w:rPr>
          <w:rFonts w:ascii="Times New Roman" w:hAnsi="Times New Roman"/>
          <w:bCs/>
          <w:sz w:val="24"/>
          <w:szCs w:val="24"/>
        </w:rPr>
      </w:pPr>
      <w:r w:rsidRPr="00490F4E">
        <w:rPr>
          <w:rFonts w:ascii="Times New Roman" w:hAnsi="Times New Roman"/>
          <w:sz w:val="24"/>
          <w:szCs w:val="24"/>
        </w:rPr>
        <w:t>4. «Это правильно, но все же лучшими стимулами в работе являются четкий приказ, приличная зарплата, заслуженная премия».</w:t>
      </w:r>
    </w:p>
    <w:p w:rsidR="005E01E5" w:rsidRPr="00490F4E" w:rsidRDefault="005E01E5" w:rsidP="0007779B">
      <w:pPr>
        <w:pStyle w:val="1"/>
        <w:spacing w:after="0" w:line="240" w:lineRule="auto"/>
        <w:ind w:left="0" w:firstLine="709"/>
        <w:jc w:val="both"/>
        <w:rPr>
          <w:rFonts w:ascii="Times New Roman" w:hAnsi="Times New Roman"/>
          <w:b/>
          <w:bCs/>
          <w:sz w:val="24"/>
          <w:szCs w:val="24"/>
        </w:rPr>
      </w:pPr>
    </w:p>
    <w:p w:rsidR="005E01E5" w:rsidRPr="00490F4E" w:rsidRDefault="005E01E5" w:rsidP="00D00133">
      <w:pPr>
        <w:autoSpaceDE w:val="0"/>
        <w:autoSpaceDN w:val="0"/>
        <w:adjustRightInd w:val="0"/>
        <w:ind w:left="720"/>
        <w:jc w:val="both"/>
        <w:rPr>
          <w:b/>
          <w:iCs/>
        </w:rPr>
      </w:pPr>
      <w:r w:rsidRPr="00490F4E">
        <w:rPr>
          <w:b/>
          <w:iCs/>
        </w:rPr>
        <w:t>Тема 16. Внутриорганизационные конфликты (проводится в форме практической подготовки)</w:t>
      </w:r>
    </w:p>
    <w:p w:rsidR="005E01E5" w:rsidRPr="001E554E" w:rsidRDefault="005E01E5" w:rsidP="00BC0EC8">
      <w:pPr>
        <w:ind w:firstLine="709"/>
        <w:jc w:val="both"/>
        <w:rPr>
          <w:i/>
        </w:rPr>
      </w:pPr>
      <w:r w:rsidRPr="001E554E">
        <w:rPr>
          <w:i/>
        </w:rPr>
        <w:t>Вопросы к занятию</w:t>
      </w:r>
    </w:p>
    <w:p w:rsidR="005E01E5" w:rsidRPr="00823C0D" w:rsidRDefault="005E01E5" w:rsidP="00BC0EC8">
      <w:pPr>
        <w:pStyle w:val="FootnoteText"/>
        <w:tabs>
          <w:tab w:val="left" w:pos="567"/>
        </w:tabs>
        <w:ind w:firstLine="567"/>
        <w:jc w:val="both"/>
        <w:rPr>
          <w:sz w:val="24"/>
          <w:szCs w:val="24"/>
        </w:rPr>
      </w:pPr>
      <w:r w:rsidRPr="00823C0D">
        <w:rPr>
          <w:sz w:val="24"/>
          <w:szCs w:val="24"/>
        </w:rPr>
        <w:t>1.Понятие и основные функции конфликта.</w:t>
      </w:r>
    </w:p>
    <w:p w:rsidR="005E01E5" w:rsidRPr="00490F4E" w:rsidRDefault="005E01E5" w:rsidP="00BC0EC8">
      <w:pPr>
        <w:pStyle w:val="FootnoteText"/>
        <w:tabs>
          <w:tab w:val="left" w:pos="567"/>
        </w:tabs>
        <w:ind w:firstLine="567"/>
        <w:jc w:val="both"/>
        <w:rPr>
          <w:sz w:val="24"/>
          <w:szCs w:val="24"/>
        </w:rPr>
      </w:pPr>
      <w:r w:rsidRPr="00490F4E">
        <w:rPr>
          <w:sz w:val="24"/>
          <w:szCs w:val="24"/>
        </w:rPr>
        <w:t xml:space="preserve">2.Традиционные и современные взгляды на конфликт. </w:t>
      </w:r>
    </w:p>
    <w:p w:rsidR="005E01E5" w:rsidRPr="00490F4E" w:rsidRDefault="005E01E5" w:rsidP="00BC0EC8">
      <w:pPr>
        <w:pStyle w:val="FootnoteText"/>
        <w:tabs>
          <w:tab w:val="left" w:pos="567"/>
        </w:tabs>
        <w:ind w:firstLine="567"/>
        <w:jc w:val="both"/>
        <w:rPr>
          <w:sz w:val="24"/>
          <w:szCs w:val="24"/>
        </w:rPr>
      </w:pPr>
      <w:r w:rsidRPr="00490F4E">
        <w:rPr>
          <w:sz w:val="24"/>
          <w:szCs w:val="24"/>
        </w:rPr>
        <w:t xml:space="preserve">3.Конфликт как процесс разрешения противоречий. </w:t>
      </w:r>
    </w:p>
    <w:p w:rsidR="005E01E5" w:rsidRPr="00490F4E" w:rsidRDefault="005E01E5" w:rsidP="00BC0EC8">
      <w:pPr>
        <w:pStyle w:val="FootnoteText"/>
        <w:tabs>
          <w:tab w:val="left" w:pos="567"/>
        </w:tabs>
        <w:ind w:firstLine="567"/>
        <w:jc w:val="both"/>
        <w:rPr>
          <w:sz w:val="24"/>
          <w:szCs w:val="24"/>
        </w:rPr>
      </w:pPr>
      <w:r w:rsidRPr="00490F4E">
        <w:rPr>
          <w:sz w:val="24"/>
          <w:szCs w:val="24"/>
        </w:rPr>
        <w:t xml:space="preserve">4.Понятие, уровни и инструментальная роль организационного конфликта. </w:t>
      </w:r>
    </w:p>
    <w:p w:rsidR="005E01E5" w:rsidRPr="00490F4E" w:rsidRDefault="005E01E5" w:rsidP="00BC0EC8">
      <w:pPr>
        <w:pStyle w:val="FootnoteText"/>
        <w:tabs>
          <w:tab w:val="left" w:pos="567"/>
        </w:tabs>
        <w:ind w:firstLine="567"/>
        <w:jc w:val="both"/>
        <w:rPr>
          <w:sz w:val="24"/>
          <w:szCs w:val="24"/>
        </w:rPr>
      </w:pPr>
      <w:r w:rsidRPr="00490F4E">
        <w:rPr>
          <w:sz w:val="24"/>
          <w:szCs w:val="24"/>
        </w:rPr>
        <w:t>5.Основные стадии и фазы развития конфликта.</w:t>
      </w:r>
    </w:p>
    <w:p w:rsidR="005E01E5" w:rsidRPr="00490F4E" w:rsidRDefault="005E01E5" w:rsidP="00BC0EC8">
      <w:pPr>
        <w:pStyle w:val="FootnoteText"/>
        <w:tabs>
          <w:tab w:val="left" w:pos="567"/>
        </w:tabs>
        <w:ind w:firstLine="567"/>
        <w:jc w:val="both"/>
        <w:rPr>
          <w:sz w:val="24"/>
          <w:szCs w:val="24"/>
        </w:rPr>
      </w:pPr>
      <w:r w:rsidRPr="00490F4E">
        <w:rPr>
          <w:sz w:val="24"/>
          <w:szCs w:val="24"/>
        </w:rPr>
        <w:t xml:space="preserve">6. Основные источники конфликтов в организации. </w:t>
      </w:r>
    </w:p>
    <w:p w:rsidR="005E01E5" w:rsidRDefault="005E01E5" w:rsidP="00BC0EC8">
      <w:pPr>
        <w:pStyle w:val="FootnoteText"/>
        <w:tabs>
          <w:tab w:val="left" w:pos="567"/>
        </w:tabs>
        <w:ind w:firstLine="567"/>
        <w:jc w:val="both"/>
        <w:rPr>
          <w:sz w:val="24"/>
          <w:szCs w:val="24"/>
        </w:rPr>
      </w:pPr>
      <w:r w:rsidRPr="00490F4E">
        <w:rPr>
          <w:sz w:val="24"/>
          <w:szCs w:val="24"/>
        </w:rPr>
        <w:t>7. Управление конфликтами.</w:t>
      </w:r>
    </w:p>
    <w:p w:rsidR="005E01E5" w:rsidRDefault="005E01E5" w:rsidP="00BC0EC8">
      <w:pPr>
        <w:pStyle w:val="FootnoteText"/>
        <w:tabs>
          <w:tab w:val="left" w:pos="567"/>
        </w:tabs>
        <w:ind w:firstLine="567"/>
        <w:jc w:val="both"/>
        <w:rPr>
          <w:sz w:val="24"/>
          <w:szCs w:val="24"/>
        </w:rPr>
      </w:pPr>
    </w:p>
    <w:p w:rsidR="005E01E5" w:rsidRDefault="005E01E5" w:rsidP="001E554E">
      <w:pPr>
        <w:jc w:val="both"/>
        <w:rPr>
          <w:bCs/>
          <w:i/>
        </w:rPr>
      </w:pPr>
      <w:r w:rsidRPr="002259B9">
        <w:rPr>
          <w:bCs/>
          <w:i/>
        </w:rPr>
        <w:t xml:space="preserve">Задание для практической подготовки: </w:t>
      </w:r>
    </w:p>
    <w:p w:rsidR="005E01E5" w:rsidRPr="00823C0D" w:rsidRDefault="005E01E5" w:rsidP="00823C0D">
      <w:pPr>
        <w:pStyle w:val="FootnoteText"/>
        <w:tabs>
          <w:tab w:val="left" w:pos="567"/>
        </w:tabs>
        <w:jc w:val="both"/>
        <w:rPr>
          <w:i/>
          <w:sz w:val="24"/>
          <w:szCs w:val="24"/>
        </w:rPr>
      </w:pPr>
      <w:r w:rsidRPr="00823C0D">
        <w:rPr>
          <w:i/>
          <w:sz w:val="24"/>
          <w:szCs w:val="24"/>
        </w:rPr>
        <w:t>Практическое задание 1</w:t>
      </w:r>
    </w:p>
    <w:p w:rsidR="005E01E5" w:rsidRDefault="005E01E5" w:rsidP="00823C0D">
      <w:pPr>
        <w:pStyle w:val="FootnoteText"/>
        <w:tabs>
          <w:tab w:val="left" w:pos="567"/>
        </w:tabs>
        <w:jc w:val="both"/>
        <w:rPr>
          <w:sz w:val="24"/>
          <w:szCs w:val="24"/>
        </w:rPr>
      </w:pPr>
      <w:r w:rsidRPr="00823C0D">
        <w:rPr>
          <w:sz w:val="24"/>
          <w:szCs w:val="24"/>
        </w:rPr>
        <w:t>В небольшой компании «Суперсбыт» вопросамипродвижения и сбыта продукции занимаются два отдела: отдел маркетинга иотдел сбыта. В каждом из отделов занято по два сотрудника. Руководствопредприятия постоянно сталкивается с недовольством сотрудников каждого изотделов: они постоянно жалуются, что завалены работой, в то время каксотрудники другого отдела бездельничают, кроме того, функции двух отделовпересекаются</w:t>
      </w:r>
      <w:r>
        <w:rPr>
          <w:sz w:val="24"/>
          <w:szCs w:val="24"/>
        </w:rPr>
        <w:t>.</w:t>
      </w:r>
    </w:p>
    <w:p w:rsidR="005E01E5" w:rsidRPr="00823C0D" w:rsidRDefault="005E01E5" w:rsidP="00823C0D">
      <w:pPr>
        <w:pStyle w:val="FootnoteText"/>
        <w:tabs>
          <w:tab w:val="left" w:pos="567"/>
        </w:tabs>
        <w:jc w:val="both"/>
        <w:rPr>
          <w:i/>
          <w:sz w:val="24"/>
          <w:szCs w:val="24"/>
        </w:rPr>
      </w:pPr>
      <w:r w:rsidRPr="00823C0D">
        <w:rPr>
          <w:i/>
          <w:sz w:val="24"/>
          <w:szCs w:val="24"/>
        </w:rPr>
        <w:t>Вопросы для обсуждения</w:t>
      </w:r>
    </w:p>
    <w:p w:rsidR="005E01E5" w:rsidRDefault="005E01E5" w:rsidP="00823C0D">
      <w:pPr>
        <w:pStyle w:val="FootnoteText"/>
        <w:tabs>
          <w:tab w:val="left" w:pos="567"/>
        </w:tabs>
        <w:jc w:val="both"/>
        <w:rPr>
          <w:sz w:val="24"/>
          <w:szCs w:val="24"/>
        </w:rPr>
      </w:pPr>
      <w:r>
        <w:rPr>
          <w:sz w:val="24"/>
          <w:szCs w:val="24"/>
        </w:rPr>
        <w:t>1.Ч</w:t>
      </w:r>
      <w:r w:rsidRPr="00823C0D">
        <w:rPr>
          <w:sz w:val="24"/>
          <w:szCs w:val="24"/>
        </w:rPr>
        <w:t>то также ведет к во</w:t>
      </w:r>
      <w:r>
        <w:rPr>
          <w:sz w:val="24"/>
          <w:szCs w:val="24"/>
        </w:rPr>
        <w:t>зникновению ошибок и конфликтов?</w:t>
      </w:r>
    </w:p>
    <w:p w:rsidR="005E01E5" w:rsidRPr="00490F4E" w:rsidRDefault="005E01E5" w:rsidP="00823C0D">
      <w:pPr>
        <w:pStyle w:val="FootnoteText"/>
        <w:tabs>
          <w:tab w:val="left" w:pos="567"/>
        </w:tabs>
        <w:jc w:val="both"/>
        <w:rPr>
          <w:sz w:val="24"/>
          <w:szCs w:val="24"/>
        </w:rPr>
      </w:pPr>
      <w:r>
        <w:rPr>
          <w:sz w:val="24"/>
          <w:szCs w:val="24"/>
        </w:rPr>
        <w:t>2. К какому типу конфликтов относится данная ситуация?</w:t>
      </w:r>
    </w:p>
    <w:p w:rsidR="005E01E5" w:rsidRDefault="005E01E5" w:rsidP="00611188">
      <w:pPr>
        <w:pStyle w:val="FootnoteText"/>
        <w:tabs>
          <w:tab w:val="left" w:pos="567"/>
        </w:tabs>
        <w:jc w:val="both"/>
        <w:rPr>
          <w:i/>
          <w:iCs/>
          <w:sz w:val="24"/>
          <w:szCs w:val="24"/>
        </w:rPr>
      </w:pPr>
      <w:r w:rsidRPr="00611188">
        <w:rPr>
          <w:i/>
          <w:iCs/>
          <w:sz w:val="24"/>
          <w:szCs w:val="24"/>
        </w:rPr>
        <w:t>Практическое задание 2.</w:t>
      </w:r>
    </w:p>
    <w:p w:rsidR="005E01E5" w:rsidRPr="00611188" w:rsidRDefault="005E01E5" w:rsidP="00611188">
      <w:pPr>
        <w:pStyle w:val="FootnoteText"/>
        <w:tabs>
          <w:tab w:val="left" w:pos="567"/>
        </w:tabs>
        <w:jc w:val="both"/>
        <w:rPr>
          <w:i/>
          <w:iCs/>
          <w:sz w:val="24"/>
          <w:szCs w:val="24"/>
        </w:rPr>
      </w:pPr>
      <w:r w:rsidRPr="00611188">
        <w:rPr>
          <w:i/>
          <w:iCs/>
          <w:sz w:val="24"/>
          <w:szCs w:val="24"/>
        </w:rPr>
        <w:t>Ситуация</w:t>
      </w:r>
    </w:p>
    <w:p w:rsidR="005E01E5" w:rsidRPr="00611188" w:rsidRDefault="005E01E5" w:rsidP="00611188">
      <w:pPr>
        <w:pStyle w:val="FootnoteText"/>
        <w:tabs>
          <w:tab w:val="left" w:pos="567"/>
        </w:tabs>
        <w:jc w:val="both"/>
        <w:rPr>
          <w:iCs/>
          <w:sz w:val="24"/>
          <w:szCs w:val="24"/>
        </w:rPr>
      </w:pPr>
      <w:r w:rsidRPr="00611188">
        <w:rPr>
          <w:iCs/>
          <w:sz w:val="24"/>
          <w:szCs w:val="24"/>
        </w:rPr>
        <w:t>Компания Joanna Stores ‒ сеть из 500 магазинов женской одежды.Поставщики компании работают несколько небрежно, и зачастую она необращает внимания на нарушение сроков поставок.Однако этот осенний сезон начался для компании неудачно. Сбыт осталсяна прежнем уровне, а объем запасов в отделе женских платьев был вышеобычного. В конце августа менеджер по закупкам Карен Кларк проверялаоткрытые заказы и обнаружила, что заказанная партия от Marie Modes почти на20 тыс. изделий до сих пор не получена. Она позвонила поставщику и узнала,что платья поступят на несколько дней позже 30 августа ‒ согласованной датыаннулирования заказа. Кларк связалась с Мартином Крафтом, менеджером посбыту Marie Modes, и сообщила, что магазин не примет заказ, если он не будетполучен ранее этой даты. Она получила следующий ответ: «Мы опоздаем снекоторыми моделями, но 80% заказа вы получите 2 сентября. В этом году мывложили огромные деньги в производство и намерены их окупить».</w:t>
      </w:r>
    </w:p>
    <w:p w:rsidR="005E01E5" w:rsidRPr="00611188" w:rsidRDefault="005E01E5" w:rsidP="00611188">
      <w:pPr>
        <w:pStyle w:val="FootnoteText"/>
        <w:tabs>
          <w:tab w:val="left" w:pos="567"/>
        </w:tabs>
        <w:jc w:val="both"/>
        <w:rPr>
          <w:iCs/>
          <w:sz w:val="24"/>
          <w:szCs w:val="24"/>
        </w:rPr>
      </w:pPr>
      <w:r w:rsidRPr="00611188">
        <w:rPr>
          <w:iCs/>
          <w:sz w:val="24"/>
          <w:szCs w:val="24"/>
        </w:rPr>
        <w:t>Кларк немедленно отправила уведомление об отказе от заказа, настаиваяна дате 30 августа, но Крафт ответил: «Некоторых изделий пока не хватает, яотправлю вам то, что у нас есть, аннулируете вы заказ или нет». 2 сентября вмагазин прибывает 18 тыс. единиц товара от Marie Modes, но платья так иостались лежать в грузовике.Узнав об отказе от поставки, Крафт пришел в ярость: «Что мне с нимиделать, съесть, что ли? Вы выписали нам заказ, мы доставили его практически всрок, так что вы обязаны его принять. В противном случае мы с вамивстретимся в арбитражном суде». Реплика Карен: «В таком случае у нас с ваминикогда больше не будет никаких дел. Вы прекрасно знали, когда должен бытьвыполнен этот заказ. Если у вас возникли какие-то трудности, вам следовалозаранее проинформировать меня. Вы знаете, что наша компания ‒ один изосновных покупателей вашей продукции. Мы нужны вам, так что будьтелюбезны, избавьте нас от этих товаров, и тогда я обещаю, что в следующемсезоне вы вновь получите большой и "аппетитный" заказ».</w:t>
      </w:r>
    </w:p>
    <w:p w:rsidR="005E01E5" w:rsidRPr="00611188" w:rsidRDefault="005E01E5" w:rsidP="00611188">
      <w:pPr>
        <w:pStyle w:val="FootnoteText"/>
        <w:tabs>
          <w:tab w:val="left" w:pos="567"/>
        </w:tabs>
        <w:jc w:val="both"/>
        <w:rPr>
          <w:i/>
          <w:iCs/>
          <w:sz w:val="24"/>
          <w:szCs w:val="24"/>
        </w:rPr>
      </w:pPr>
      <w:r w:rsidRPr="00611188">
        <w:rPr>
          <w:i/>
          <w:iCs/>
          <w:sz w:val="24"/>
          <w:szCs w:val="24"/>
        </w:rPr>
        <w:t>Задание</w:t>
      </w:r>
    </w:p>
    <w:p w:rsidR="005E01E5" w:rsidRDefault="005E01E5" w:rsidP="00611188">
      <w:pPr>
        <w:pStyle w:val="FootnoteText"/>
        <w:tabs>
          <w:tab w:val="left" w:pos="567"/>
        </w:tabs>
        <w:jc w:val="both"/>
        <w:rPr>
          <w:iCs/>
          <w:sz w:val="24"/>
          <w:szCs w:val="24"/>
        </w:rPr>
      </w:pPr>
      <w:r w:rsidRPr="00611188">
        <w:rPr>
          <w:iCs/>
          <w:sz w:val="24"/>
          <w:szCs w:val="24"/>
        </w:rPr>
        <w:t>Разработать 5 вариантов разрешения конфликтной ситуации с позицииКарен Кларк в соответствии с известными стилями разрешениямежличностного конфликта</w:t>
      </w:r>
      <w:r>
        <w:rPr>
          <w:iCs/>
          <w:sz w:val="24"/>
          <w:szCs w:val="24"/>
        </w:rPr>
        <w:t xml:space="preserve"> (</w:t>
      </w:r>
      <w:r w:rsidRPr="00611188">
        <w:rPr>
          <w:iCs/>
          <w:sz w:val="24"/>
          <w:szCs w:val="24"/>
        </w:rPr>
        <w:t>«Разрешение конфликта силой»</w:t>
      </w:r>
      <w:r>
        <w:rPr>
          <w:iCs/>
          <w:sz w:val="24"/>
          <w:szCs w:val="24"/>
        </w:rPr>
        <w:t>;</w:t>
      </w:r>
      <w:r w:rsidRPr="00611188">
        <w:rPr>
          <w:iCs/>
          <w:sz w:val="24"/>
          <w:szCs w:val="24"/>
        </w:rPr>
        <w:t>«Разрешение конфликта через сотрудничество»</w:t>
      </w:r>
      <w:r>
        <w:rPr>
          <w:iCs/>
          <w:sz w:val="24"/>
          <w:szCs w:val="24"/>
        </w:rPr>
        <w:t xml:space="preserve">; </w:t>
      </w:r>
      <w:r w:rsidRPr="00611188">
        <w:rPr>
          <w:iCs/>
          <w:sz w:val="24"/>
          <w:szCs w:val="24"/>
        </w:rPr>
        <w:t>«Уход от конфликта»</w:t>
      </w:r>
      <w:r>
        <w:rPr>
          <w:iCs/>
          <w:sz w:val="24"/>
          <w:szCs w:val="24"/>
        </w:rPr>
        <w:t xml:space="preserve">; </w:t>
      </w:r>
      <w:r w:rsidRPr="00611188">
        <w:rPr>
          <w:iCs/>
          <w:sz w:val="24"/>
          <w:szCs w:val="24"/>
        </w:rPr>
        <w:t>«Вхождение в положение другой стороны»</w:t>
      </w:r>
      <w:r>
        <w:rPr>
          <w:iCs/>
          <w:sz w:val="24"/>
          <w:szCs w:val="24"/>
        </w:rPr>
        <w:t>;</w:t>
      </w:r>
      <w:r w:rsidRPr="00611188">
        <w:rPr>
          <w:iCs/>
          <w:sz w:val="24"/>
          <w:szCs w:val="24"/>
        </w:rPr>
        <w:t>«Разрешение конфликта через компромисс»</w:t>
      </w:r>
      <w:r>
        <w:rPr>
          <w:iCs/>
          <w:sz w:val="24"/>
          <w:szCs w:val="24"/>
        </w:rPr>
        <w:t>). Ответ</w:t>
      </w:r>
      <w:r w:rsidRPr="00611188">
        <w:rPr>
          <w:iCs/>
          <w:sz w:val="24"/>
          <w:szCs w:val="24"/>
        </w:rPr>
        <w:t xml:space="preserve"> должен содержать анализ вариантов, выбор предпочтительноговарианта, обоснование выбора.</w:t>
      </w:r>
    </w:p>
    <w:p w:rsidR="005E01E5" w:rsidRDefault="005E01E5" w:rsidP="00611188">
      <w:pPr>
        <w:pStyle w:val="FootnoteText"/>
        <w:tabs>
          <w:tab w:val="left" w:pos="567"/>
        </w:tabs>
        <w:jc w:val="both"/>
        <w:rPr>
          <w:iCs/>
          <w:sz w:val="24"/>
          <w:szCs w:val="24"/>
        </w:rPr>
      </w:pPr>
    </w:p>
    <w:p w:rsidR="005E01E5" w:rsidRPr="00490F4E" w:rsidRDefault="005E01E5" w:rsidP="00D00133">
      <w:pPr>
        <w:autoSpaceDE w:val="0"/>
        <w:autoSpaceDN w:val="0"/>
        <w:adjustRightInd w:val="0"/>
        <w:ind w:left="720"/>
        <w:jc w:val="both"/>
        <w:rPr>
          <w:b/>
          <w:iCs/>
        </w:rPr>
      </w:pPr>
      <w:r w:rsidRPr="00490F4E">
        <w:rPr>
          <w:b/>
          <w:iCs/>
        </w:rPr>
        <w:t>Тема 17. Руководство и лидерство</w:t>
      </w:r>
    </w:p>
    <w:p w:rsidR="005E01E5" w:rsidRPr="00490F4E" w:rsidRDefault="005E01E5" w:rsidP="00D00133">
      <w:pPr>
        <w:autoSpaceDE w:val="0"/>
        <w:autoSpaceDN w:val="0"/>
        <w:adjustRightInd w:val="0"/>
        <w:ind w:left="720"/>
        <w:jc w:val="both"/>
        <w:rPr>
          <w:b/>
          <w:iCs/>
        </w:rPr>
      </w:pPr>
    </w:p>
    <w:p w:rsidR="005E01E5" w:rsidRPr="00490F4E" w:rsidRDefault="005E01E5" w:rsidP="00860149">
      <w:pPr>
        <w:ind w:firstLine="708"/>
        <w:jc w:val="both"/>
        <w:rPr>
          <w:i/>
        </w:rPr>
      </w:pPr>
      <w:r w:rsidRPr="00490F4E">
        <w:rPr>
          <w:i/>
        </w:rPr>
        <w:t>Вопросы к занятию</w:t>
      </w:r>
    </w:p>
    <w:p w:rsidR="005E01E5" w:rsidRPr="00490F4E" w:rsidRDefault="005E01E5" w:rsidP="00BC0EC8">
      <w:pPr>
        <w:autoSpaceDE w:val="0"/>
        <w:autoSpaceDN w:val="0"/>
        <w:adjustRightInd w:val="0"/>
        <w:ind w:left="720"/>
        <w:jc w:val="both"/>
      </w:pPr>
      <w:r w:rsidRPr="00490F4E">
        <w:t>1.Понятия лидерства и руководства.</w:t>
      </w:r>
    </w:p>
    <w:p w:rsidR="005E01E5" w:rsidRPr="00490F4E" w:rsidRDefault="005E01E5" w:rsidP="00BC0EC8">
      <w:pPr>
        <w:autoSpaceDE w:val="0"/>
        <w:autoSpaceDN w:val="0"/>
        <w:adjustRightInd w:val="0"/>
        <w:ind w:left="720"/>
        <w:jc w:val="both"/>
      </w:pPr>
      <w:r w:rsidRPr="00490F4E">
        <w:t>2.Стиль лидерства и элементы, его определяющие.</w:t>
      </w:r>
    </w:p>
    <w:p w:rsidR="005E01E5" w:rsidRDefault="005E01E5" w:rsidP="00BC0EC8">
      <w:pPr>
        <w:autoSpaceDE w:val="0"/>
        <w:autoSpaceDN w:val="0"/>
        <w:adjustRightInd w:val="0"/>
        <w:ind w:left="720"/>
        <w:jc w:val="both"/>
      </w:pPr>
      <w:r w:rsidRPr="00490F4E">
        <w:t>3.</w:t>
      </w:r>
      <w:r>
        <w:t>Лидерские качества. Лидерское поведение.</w:t>
      </w:r>
    </w:p>
    <w:p w:rsidR="005E01E5" w:rsidRDefault="005E01E5" w:rsidP="00BC0EC8">
      <w:pPr>
        <w:autoSpaceDE w:val="0"/>
        <w:autoSpaceDN w:val="0"/>
        <w:adjustRightInd w:val="0"/>
        <w:ind w:left="720"/>
        <w:jc w:val="both"/>
      </w:pPr>
      <w:r>
        <w:t>4. Практическое применение теорий лидерства.</w:t>
      </w:r>
    </w:p>
    <w:p w:rsidR="005E01E5" w:rsidRDefault="005E01E5" w:rsidP="00BC0EC8">
      <w:pPr>
        <w:autoSpaceDE w:val="0"/>
        <w:autoSpaceDN w:val="0"/>
        <w:adjustRightInd w:val="0"/>
        <w:ind w:left="720"/>
        <w:jc w:val="both"/>
      </w:pPr>
      <w:r>
        <w:t>5.Модели лидерства.</w:t>
      </w:r>
    </w:p>
    <w:p w:rsidR="005E01E5" w:rsidRDefault="005E01E5" w:rsidP="00BC0EC8">
      <w:pPr>
        <w:autoSpaceDE w:val="0"/>
        <w:autoSpaceDN w:val="0"/>
        <w:adjustRightInd w:val="0"/>
        <w:ind w:left="720"/>
        <w:jc w:val="both"/>
      </w:pPr>
      <w:r>
        <w:t>6.Подходы к изучению и улучшению стиля руководства.</w:t>
      </w:r>
    </w:p>
    <w:p w:rsidR="005E01E5" w:rsidRDefault="005E01E5" w:rsidP="00BC0EC8">
      <w:pPr>
        <w:autoSpaceDE w:val="0"/>
        <w:autoSpaceDN w:val="0"/>
        <w:adjustRightInd w:val="0"/>
        <w:ind w:left="720"/>
        <w:jc w:val="both"/>
      </w:pPr>
      <w:r>
        <w:t xml:space="preserve">7.Понятие, формы власти и влияния. Баланс власти. </w:t>
      </w:r>
    </w:p>
    <w:p w:rsidR="005E01E5" w:rsidRDefault="005E01E5" w:rsidP="00BC0EC8">
      <w:pPr>
        <w:autoSpaceDE w:val="0"/>
        <w:autoSpaceDN w:val="0"/>
        <w:adjustRightInd w:val="0"/>
        <w:ind w:left="720"/>
        <w:jc w:val="both"/>
      </w:pPr>
    </w:p>
    <w:p w:rsidR="005E01E5" w:rsidRPr="004C73C0" w:rsidRDefault="005E01E5" w:rsidP="004C73C0">
      <w:pPr>
        <w:autoSpaceDE w:val="0"/>
        <w:autoSpaceDN w:val="0"/>
        <w:adjustRightInd w:val="0"/>
        <w:jc w:val="both"/>
        <w:rPr>
          <w:i/>
        </w:rPr>
      </w:pPr>
      <w:r w:rsidRPr="004C73C0">
        <w:rPr>
          <w:i/>
        </w:rPr>
        <w:t>Практическ</w:t>
      </w:r>
      <w:r>
        <w:rPr>
          <w:i/>
        </w:rPr>
        <w:t>и</w:t>
      </w:r>
      <w:r w:rsidRPr="004C73C0">
        <w:rPr>
          <w:i/>
        </w:rPr>
        <w:t>е задани</w:t>
      </w:r>
      <w:r>
        <w:rPr>
          <w:i/>
        </w:rPr>
        <w:t>я</w:t>
      </w:r>
      <w:r w:rsidRPr="004C73C0">
        <w:rPr>
          <w:i/>
        </w:rPr>
        <w:t xml:space="preserve">. </w:t>
      </w:r>
    </w:p>
    <w:p w:rsidR="005E01E5" w:rsidRPr="004C73C0" w:rsidRDefault="005E01E5" w:rsidP="004C73C0">
      <w:pPr>
        <w:autoSpaceDE w:val="0"/>
        <w:autoSpaceDN w:val="0"/>
        <w:adjustRightInd w:val="0"/>
        <w:jc w:val="both"/>
        <w:rPr>
          <w:i/>
        </w:rPr>
      </w:pPr>
      <w:r w:rsidRPr="004C73C0">
        <w:rPr>
          <w:i/>
        </w:rPr>
        <w:t>Описание ситуаци</w:t>
      </w:r>
      <w:r>
        <w:rPr>
          <w:i/>
        </w:rPr>
        <w:t>й</w:t>
      </w:r>
    </w:p>
    <w:p w:rsidR="005E01E5" w:rsidRDefault="005E01E5" w:rsidP="004C73C0">
      <w:pPr>
        <w:autoSpaceDE w:val="0"/>
        <w:autoSpaceDN w:val="0"/>
        <w:adjustRightInd w:val="0"/>
        <w:jc w:val="both"/>
      </w:pPr>
      <w:r w:rsidRPr="004C73C0">
        <w:rPr>
          <w:b/>
        </w:rPr>
        <w:t>1</w:t>
      </w:r>
      <w:r>
        <w:rPr>
          <w:b/>
        </w:rPr>
        <w:t>.</w:t>
      </w:r>
      <w:r>
        <w:t xml:space="preserve"> На вашем предприятии освободилась должность. На нее претендуют сразу несколько сотрудников предприятия. К какому типу относится руководитель, если он:  </w:t>
      </w:r>
    </w:p>
    <w:p w:rsidR="005E01E5" w:rsidRDefault="005E01E5" w:rsidP="004C73C0">
      <w:pPr>
        <w:autoSpaceDE w:val="0"/>
        <w:autoSpaceDN w:val="0"/>
        <w:adjustRightInd w:val="0"/>
        <w:jc w:val="both"/>
      </w:pPr>
      <w:r>
        <w:t>а) предпочтет, чтобы достойный претендент был выбран коллективным</w:t>
      </w:r>
    </w:p>
    <w:p w:rsidR="005E01E5" w:rsidRDefault="005E01E5" w:rsidP="004C73C0">
      <w:pPr>
        <w:autoSpaceDE w:val="0"/>
        <w:autoSpaceDN w:val="0"/>
        <w:adjustRightInd w:val="0"/>
        <w:jc w:val="both"/>
      </w:pPr>
      <w:r>
        <w:t>голосованием;</w:t>
      </w:r>
    </w:p>
    <w:p w:rsidR="005E01E5" w:rsidRDefault="005E01E5" w:rsidP="004C73C0">
      <w:pPr>
        <w:autoSpaceDE w:val="0"/>
        <w:autoSpaceDN w:val="0"/>
        <w:adjustRightInd w:val="0"/>
        <w:jc w:val="both"/>
      </w:pPr>
      <w:r>
        <w:t>б) он будет назначен самим руководителем;</w:t>
      </w:r>
    </w:p>
    <w:p w:rsidR="005E01E5" w:rsidRDefault="005E01E5" w:rsidP="004C73C0">
      <w:pPr>
        <w:autoSpaceDE w:val="0"/>
        <w:autoSpaceDN w:val="0"/>
        <w:adjustRightInd w:val="0"/>
        <w:jc w:val="both"/>
      </w:pPr>
      <w:r>
        <w:t>в) прежде чем назначить человека на эту должность, руководитель посоветуется только с некоторыми членами коллектива.</w:t>
      </w:r>
    </w:p>
    <w:p w:rsidR="005E01E5" w:rsidRDefault="005E01E5" w:rsidP="004C73C0">
      <w:pPr>
        <w:autoSpaceDE w:val="0"/>
        <w:autoSpaceDN w:val="0"/>
        <w:adjustRightInd w:val="0"/>
        <w:jc w:val="both"/>
      </w:pPr>
      <w:r w:rsidRPr="004C73C0">
        <w:rPr>
          <w:b/>
        </w:rPr>
        <w:t>2</w:t>
      </w:r>
      <w:r>
        <w:rPr>
          <w:b/>
        </w:rPr>
        <w:t>.</w:t>
      </w:r>
      <w:r>
        <w:t>При каком стиле руководства и как принято в коллективе проявлять личную инициативу при решении вопроса, который не связан непосредственно с деятельностью всего предприятия?</w:t>
      </w:r>
    </w:p>
    <w:p w:rsidR="005E01E5" w:rsidRDefault="005E01E5" w:rsidP="004C73C0">
      <w:pPr>
        <w:autoSpaceDE w:val="0"/>
        <w:autoSpaceDN w:val="0"/>
        <w:adjustRightInd w:val="0"/>
        <w:jc w:val="both"/>
      </w:pPr>
      <w:r>
        <w:t>Например, у рядового сотрудника юбилей. Должен ли сотрудник утвердить у руководителя список гостей, которых хотелось бы пригласить на юбилейный вечер.</w:t>
      </w:r>
    </w:p>
    <w:p w:rsidR="005E01E5" w:rsidRDefault="005E01E5" w:rsidP="004C73C0">
      <w:pPr>
        <w:autoSpaceDE w:val="0"/>
        <w:autoSpaceDN w:val="0"/>
        <w:adjustRightInd w:val="0"/>
        <w:jc w:val="both"/>
      </w:pPr>
      <w:r>
        <w:t>а) все решения принимаются только руководителем предприятия;</w:t>
      </w:r>
    </w:p>
    <w:p w:rsidR="005E01E5" w:rsidRDefault="005E01E5" w:rsidP="004C73C0">
      <w:pPr>
        <w:autoSpaceDE w:val="0"/>
        <w:autoSpaceDN w:val="0"/>
        <w:adjustRightInd w:val="0"/>
        <w:jc w:val="both"/>
      </w:pPr>
      <w:r>
        <w:t>б) на предприятии приветствуется личная инициатива сотрудников;</w:t>
      </w:r>
    </w:p>
    <w:p w:rsidR="005E01E5" w:rsidRDefault="005E01E5" w:rsidP="004C73C0">
      <w:pPr>
        <w:autoSpaceDE w:val="0"/>
        <w:autoSpaceDN w:val="0"/>
        <w:adjustRightInd w:val="0"/>
        <w:jc w:val="both"/>
      </w:pPr>
      <w:r>
        <w:t>в) принимая самостоятельное решение, прежде чем начать действовать, сотрудник предприятия должен обязательно посоветоваться с руководителем.</w:t>
      </w:r>
    </w:p>
    <w:p w:rsidR="005E01E5" w:rsidRDefault="005E01E5" w:rsidP="004C73C0">
      <w:pPr>
        <w:autoSpaceDE w:val="0"/>
        <w:autoSpaceDN w:val="0"/>
        <w:adjustRightInd w:val="0"/>
        <w:jc w:val="both"/>
      </w:pPr>
      <w:r w:rsidRPr="004C73C0">
        <w:rPr>
          <w:b/>
        </w:rPr>
        <w:t>3</w:t>
      </w:r>
      <w:r>
        <w:rPr>
          <w:b/>
        </w:rPr>
        <w:t>.</w:t>
      </w:r>
      <w:r>
        <w:t>К какому стилю руководства относится руководитель фирмы, если он пригласил всех сотрудников на свой юбилей. Находясь вне официальной обстановки он:</w:t>
      </w:r>
    </w:p>
    <w:p w:rsidR="005E01E5" w:rsidRDefault="005E01E5" w:rsidP="004C73C0">
      <w:pPr>
        <w:autoSpaceDE w:val="0"/>
        <w:autoSpaceDN w:val="0"/>
        <w:adjustRightInd w:val="0"/>
        <w:jc w:val="both"/>
      </w:pPr>
      <w:r>
        <w:t>а) говорит с сотрудниками только о работе, о планах по расширению производства, об увеличении рабочего персонала и т.п., при этом именно он задает основной тон беседе;</w:t>
      </w:r>
    </w:p>
    <w:p w:rsidR="005E01E5" w:rsidRDefault="005E01E5" w:rsidP="004C73C0">
      <w:pPr>
        <w:autoSpaceDE w:val="0"/>
        <w:autoSpaceDN w:val="0"/>
        <w:adjustRightInd w:val="0"/>
        <w:jc w:val="both"/>
      </w:pPr>
      <w:r>
        <w:t>б) предпочитает оставаться в тени, для того чтобы предоставить возможность собеседникам, коллегам по работе высказать свою точку зрения по интересующему их вопросу, рассказать занимательный эпизод из жизни;</w:t>
      </w:r>
    </w:p>
    <w:p w:rsidR="005E01E5" w:rsidRDefault="005E01E5" w:rsidP="004C73C0">
      <w:pPr>
        <w:autoSpaceDE w:val="0"/>
        <w:autoSpaceDN w:val="0"/>
        <w:adjustRightInd w:val="0"/>
        <w:jc w:val="both"/>
      </w:pPr>
      <w:r>
        <w:t>в) принимает активное участие в разговоре, не навязывая своего мнения другим собеседникам, не отстаивая противоположную всем остальным участникам разговора точку зрения.</w:t>
      </w:r>
    </w:p>
    <w:p w:rsidR="005E01E5" w:rsidRDefault="005E01E5" w:rsidP="004C73C0">
      <w:pPr>
        <w:autoSpaceDE w:val="0"/>
        <w:autoSpaceDN w:val="0"/>
        <w:adjustRightInd w:val="0"/>
        <w:jc w:val="both"/>
      </w:pPr>
      <w:r w:rsidRPr="004C73C0">
        <w:rPr>
          <w:b/>
        </w:rPr>
        <w:t>4</w:t>
      </w:r>
      <w:r>
        <w:rPr>
          <w:b/>
        </w:rPr>
        <w:t>.</w:t>
      </w:r>
      <w:r>
        <w:t xml:space="preserve"> Руководитель попросил подчиненного как можно быстрее завершить начатую совсем недавно работу, которая займет у него дополнительное время.</w:t>
      </w:r>
    </w:p>
    <w:p w:rsidR="005E01E5" w:rsidRDefault="005E01E5" w:rsidP="004C73C0">
      <w:pPr>
        <w:autoSpaceDE w:val="0"/>
        <w:autoSpaceDN w:val="0"/>
        <w:adjustRightInd w:val="0"/>
        <w:jc w:val="both"/>
      </w:pPr>
      <w:r>
        <w:t>При каком стиле руководства подчиненный поведет себя следующим образом:</w:t>
      </w:r>
    </w:p>
    <w:p w:rsidR="005E01E5" w:rsidRDefault="005E01E5" w:rsidP="004C73C0">
      <w:pPr>
        <w:autoSpaceDE w:val="0"/>
        <w:autoSpaceDN w:val="0"/>
        <w:adjustRightInd w:val="0"/>
        <w:jc w:val="both"/>
      </w:pPr>
      <w:r>
        <w:t>а) тут же приступит к ее скорейшему завершению, так как не захочет показаться руководителю неисполнительным работником;</w:t>
      </w:r>
    </w:p>
    <w:p w:rsidR="005E01E5" w:rsidRDefault="005E01E5" w:rsidP="004C73C0">
      <w:pPr>
        <w:autoSpaceDE w:val="0"/>
        <w:autoSpaceDN w:val="0"/>
        <w:adjustRightInd w:val="0"/>
        <w:jc w:val="both"/>
      </w:pPr>
      <w:r>
        <w:t>б) выполнит эту работу, но несколько позже, так как начальник, прежде всего, оценит качество ее выполнения;</w:t>
      </w:r>
    </w:p>
    <w:p w:rsidR="005E01E5" w:rsidRDefault="005E01E5" w:rsidP="004C73C0">
      <w:pPr>
        <w:autoSpaceDE w:val="0"/>
        <w:autoSpaceDN w:val="0"/>
        <w:adjustRightInd w:val="0"/>
        <w:jc w:val="both"/>
      </w:pPr>
      <w:r>
        <w:t>в) постарается уложиться в сроки, предложенные руководителем, однако не гарантирует высокого качества ее выполнения. Главное - выполнить работу в намеченное время.</w:t>
      </w:r>
    </w:p>
    <w:p w:rsidR="005E01E5" w:rsidRDefault="005E01E5" w:rsidP="004C73C0">
      <w:pPr>
        <w:autoSpaceDE w:val="0"/>
        <w:autoSpaceDN w:val="0"/>
        <w:adjustRightInd w:val="0"/>
        <w:jc w:val="both"/>
      </w:pPr>
      <w:r w:rsidRPr="004C73C0">
        <w:rPr>
          <w:b/>
        </w:rPr>
        <w:t>5</w:t>
      </w:r>
      <w:r>
        <w:rPr>
          <w:b/>
        </w:rPr>
        <w:t>.</w:t>
      </w:r>
      <w:r>
        <w:t>Представьте, что кабинет вашего руководителя временно занят (в нем идет ремонт), поэтому ему несколько дней придется поработать в вашем кабинете. К какому типу руководителя относится ваш начальник если:</w:t>
      </w:r>
    </w:p>
    <w:p w:rsidR="005E01E5" w:rsidRDefault="005E01E5" w:rsidP="004C73C0">
      <w:pPr>
        <w:autoSpaceDE w:val="0"/>
        <w:autoSpaceDN w:val="0"/>
        <w:adjustRightInd w:val="0"/>
        <w:jc w:val="both"/>
      </w:pPr>
      <w:r>
        <w:t>а) вы постоянно будете нервничать, испытывать страх, бояться допустить какую-либо оплошность в его присутствии;</w:t>
      </w:r>
    </w:p>
    <w:p w:rsidR="005E01E5" w:rsidRDefault="005E01E5" w:rsidP="004C73C0">
      <w:pPr>
        <w:autoSpaceDE w:val="0"/>
        <w:autoSpaceDN w:val="0"/>
        <w:adjustRightInd w:val="0"/>
        <w:jc w:val="both"/>
      </w:pPr>
      <w:r>
        <w:t xml:space="preserve">б) будете этому очень рады, так как это лишняя возможность обменяться </w:t>
      </w:r>
    </w:p>
    <w:p w:rsidR="005E01E5" w:rsidRDefault="005E01E5" w:rsidP="004C73C0">
      <w:pPr>
        <w:autoSpaceDE w:val="0"/>
        <w:autoSpaceDN w:val="0"/>
        <w:adjustRightInd w:val="0"/>
        <w:jc w:val="both"/>
      </w:pPr>
      <w:r>
        <w:t>опытом работы с опытным, интересным человеком;</w:t>
      </w:r>
    </w:p>
    <w:p w:rsidR="005E01E5" w:rsidRDefault="005E01E5" w:rsidP="004C73C0">
      <w:pPr>
        <w:autoSpaceDE w:val="0"/>
        <w:autoSpaceDN w:val="0"/>
        <w:adjustRightInd w:val="0"/>
        <w:jc w:val="both"/>
      </w:pPr>
      <w:r>
        <w:t>в) присутствие руководителя никак не отразится на вашей работе.</w:t>
      </w:r>
    </w:p>
    <w:p w:rsidR="005E01E5" w:rsidRDefault="005E01E5" w:rsidP="00BC0EC8">
      <w:pPr>
        <w:autoSpaceDE w:val="0"/>
        <w:autoSpaceDN w:val="0"/>
        <w:adjustRightInd w:val="0"/>
        <w:ind w:left="720"/>
        <w:jc w:val="both"/>
      </w:pPr>
    </w:p>
    <w:p w:rsidR="005E01E5" w:rsidRDefault="005E01E5" w:rsidP="00BC0EC8">
      <w:pPr>
        <w:autoSpaceDE w:val="0"/>
        <w:autoSpaceDN w:val="0"/>
        <w:adjustRightInd w:val="0"/>
        <w:ind w:left="720"/>
        <w:jc w:val="both"/>
        <w:rPr>
          <w:b/>
          <w:iCs/>
        </w:rPr>
      </w:pPr>
      <w:r w:rsidRPr="00860149">
        <w:rPr>
          <w:b/>
          <w:iCs/>
        </w:rPr>
        <w:t>Тема 1</w:t>
      </w:r>
      <w:r>
        <w:rPr>
          <w:b/>
          <w:iCs/>
        </w:rPr>
        <w:t>8</w:t>
      </w:r>
      <w:r w:rsidRPr="00860149">
        <w:rPr>
          <w:b/>
          <w:iCs/>
        </w:rPr>
        <w:t xml:space="preserve">. </w:t>
      </w:r>
      <w:r>
        <w:rPr>
          <w:b/>
          <w:iCs/>
        </w:rPr>
        <w:t>Национальные модели менеджмента</w:t>
      </w:r>
    </w:p>
    <w:p w:rsidR="005E01E5" w:rsidRDefault="005E01E5" w:rsidP="00BC0EC8">
      <w:pPr>
        <w:autoSpaceDE w:val="0"/>
        <w:autoSpaceDN w:val="0"/>
        <w:adjustRightInd w:val="0"/>
        <w:ind w:left="720"/>
        <w:jc w:val="both"/>
        <w:rPr>
          <w:b/>
          <w:iCs/>
        </w:rPr>
      </w:pPr>
    </w:p>
    <w:p w:rsidR="005E01E5" w:rsidRPr="00FA628D" w:rsidRDefault="005E01E5" w:rsidP="00860149">
      <w:pPr>
        <w:ind w:firstLine="708"/>
        <w:jc w:val="both"/>
        <w:rPr>
          <w:i/>
        </w:rPr>
      </w:pPr>
      <w:r w:rsidRPr="002E6EA5">
        <w:rPr>
          <w:i/>
        </w:rPr>
        <w:t>Вопросы к занятию</w:t>
      </w:r>
    </w:p>
    <w:p w:rsidR="005E01E5" w:rsidRDefault="005E01E5" w:rsidP="00BC0EC8">
      <w:pPr>
        <w:autoSpaceDE w:val="0"/>
        <w:autoSpaceDN w:val="0"/>
        <w:adjustRightInd w:val="0"/>
        <w:ind w:left="720"/>
        <w:jc w:val="both"/>
      </w:pPr>
      <w:r>
        <w:t xml:space="preserve">1.Национальные особенности менеджмента. </w:t>
      </w:r>
    </w:p>
    <w:p w:rsidR="005E01E5" w:rsidRDefault="005E01E5" w:rsidP="00BC0EC8">
      <w:pPr>
        <w:autoSpaceDE w:val="0"/>
        <w:autoSpaceDN w:val="0"/>
        <w:adjustRightInd w:val="0"/>
        <w:ind w:left="720"/>
        <w:jc w:val="both"/>
      </w:pPr>
      <w:r>
        <w:t>2.Разнообразие моделей менеджмента: американский, японский, европейский и др.</w:t>
      </w:r>
    </w:p>
    <w:p w:rsidR="005E01E5" w:rsidRDefault="005E01E5" w:rsidP="00BC0EC8">
      <w:pPr>
        <w:autoSpaceDE w:val="0"/>
        <w:autoSpaceDN w:val="0"/>
        <w:adjustRightInd w:val="0"/>
        <w:ind w:left="720"/>
        <w:jc w:val="both"/>
      </w:pPr>
      <w:r>
        <w:t>3.Особенности американской системы менеджмента: причины формирования, принципы стратегического управления, модель организационного поведения американских менеджеров.</w:t>
      </w:r>
    </w:p>
    <w:p w:rsidR="005E01E5" w:rsidRDefault="005E01E5" w:rsidP="00BC0EC8">
      <w:pPr>
        <w:autoSpaceDE w:val="0"/>
        <w:autoSpaceDN w:val="0"/>
        <w:adjustRightInd w:val="0"/>
        <w:ind w:left="720"/>
        <w:jc w:val="both"/>
      </w:pPr>
      <w:r>
        <w:t>4.Специфика формирования модели управления, корпоративной культуры и кадровой политики в японском менеджменте</w:t>
      </w:r>
    </w:p>
    <w:p w:rsidR="005E01E5" w:rsidRDefault="005E01E5" w:rsidP="00BC0EC8">
      <w:pPr>
        <w:autoSpaceDE w:val="0"/>
        <w:autoSpaceDN w:val="0"/>
        <w:adjustRightInd w:val="0"/>
        <w:ind w:left="720"/>
        <w:jc w:val="both"/>
      </w:pPr>
      <w:r>
        <w:t>5.Модель европейской практики управления.</w:t>
      </w:r>
    </w:p>
    <w:p w:rsidR="005E01E5" w:rsidRDefault="005E01E5" w:rsidP="00BC0EC8">
      <w:pPr>
        <w:autoSpaceDE w:val="0"/>
        <w:autoSpaceDN w:val="0"/>
        <w:adjustRightInd w:val="0"/>
        <w:ind w:left="720"/>
        <w:jc w:val="both"/>
      </w:pPr>
      <w:r>
        <w:t>6.Особенности российской модели управления.</w:t>
      </w:r>
    </w:p>
    <w:p w:rsidR="005E01E5" w:rsidRDefault="005E01E5" w:rsidP="00BC0EC8">
      <w:pPr>
        <w:autoSpaceDE w:val="0"/>
        <w:autoSpaceDN w:val="0"/>
        <w:adjustRightInd w:val="0"/>
        <w:ind w:left="720"/>
        <w:jc w:val="both"/>
      </w:pPr>
      <w:r>
        <w:t>7.Интеграционные процессы в менеджменте.</w:t>
      </w:r>
    </w:p>
    <w:p w:rsidR="005E01E5" w:rsidRPr="00173DA3" w:rsidRDefault="005E01E5" w:rsidP="00173DA3">
      <w:pPr>
        <w:autoSpaceDE w:val="0"/>
        <w:autoSpaceDN w:val="0"/>
        <w:adjustRightInd w:val="0"/>
        <w:jc w:val="both"/>
        <w:rPr>
          <w:i/>
        </w:rPr>
      </w:pPr>
      <w:r w:rsidRPr="00173DA3">
        <w:rPr>
          <w:i/>
        </w:rPr>
        <w:t>Практическое задание 1.</w:t>
      </w:r>
    </w:p>
    <w:p w:rsidR="005E01E5" w:rsidRDefault="005E01E5" w:rsidP="00173DA3">
      <w:pPr>
        <w:autoSpaceDE w:val="0"/>
        <w:autoSpaceDN w:val="0"/>
        <w:adjustRightInd w:val="0"/>
        <w:jc w:val="both"/>
      </w:pPr>
      <w:r w:rsidRPr="00173DA3">
        <w:t xml:space="preserve">Проанализируйте приведенную ниже практическую ситуацию </w:t>
      </w:r>
    </w:p>
    <w:p w:rsidR="005E01E5" w:rsidRDefault="005E01E5" w:rsidP="00173DA3">
      <w:pPr>
        <w:autoSpaceDE w:val="0"/>
        <w:autoSpaceDN w:val="0"/>
        <w:adjustRightInd w:val="0"/>
        <w:jc w:val="both"/>
      </w:pPr>
      <w:r w:rsidRPr="00173DA3">
        <w:t xml:space="preserve">Господин Морита работает на фирме «Митцубиси» в исследовательском отделе. Он недавно женился и очень хочет в этом году взять недельный отпуск и улететь со своей молодой женой в Европу. Поэтому он направляется к господину Китао и рассказывает ему о своих планах. Господин Китао в течение ближайших дней встретится с их общим шефом и как-бы между прочим расскажет ему о задумке своего коллеги. Затем господин Китао сообщит господину Морита о реакции начальника. Если она будет положительной, то господин Морита непосредственно обратится к шефу и попросит его о недельном отпуске. Если же господин Китао почувствует, что шеф не согласен с желанием Морита получить отпуск, то последний воздержится от похода к господину Танака. Таким образом, Морита избежит неприятной ситуации, при которой ему будет отказано напрямую. </w:t>
      </w:r>
    </w:p>
    <w:p w:rsidR="005E01E5" w:rsidRDefault="005E01E5" w:rsidP="00173DA3">
      <w:pPr>
        <w:autoSpaceDE w:val="0"/>
        <w:autoSpaceDN w:val="0"/>
        <w:adjustRightInd w:val="0"/>
        <w:jc w:val="both"/>
      </w:pPr>
      <w:r w:rsidRPr="00173DA3">
        <w:t xml:space="preserve">Немецкий сотрудник ведет себя иначе. В рамках программы обмена, организованной Европейским Сообществом, в исследовательском отделе фирмы «Митсубиси» работает господин Мюллер. Он идет к своему начальнику, господину Танака, с просьбой разрешить слетать во время Пасхи на неделю в Германию. Хотя он формулирует свою просьбу очень вежливо, господин Танака реагирует двойственно и, кажется, даже начинает вслух размышлять, каким образом он восполнит образовавшуюся брешь. Господин Мюллер подключается к рассуждениям шефа и со своей стороны предлагает решение проблемы. Одновременно он не устает повторять, как важно для него было бы провести эти праздничные дни в кругу семьи в Германии. Тем самым он хочет обратить внимание на тот факт, что он не стал бы высказывать эту просьбу, если бы этот отпуск был бы для него несущественен. Спустя краткий отрезок времени господин Танака внезапно уходит из комнаты, не закончив разговор: кажется, что он должен заняться каким-то важным делом. Господин Мюллер был затем удивлен тем, как стали относится к нему коллеги, и не понимает причины возникшего отчуждения. </w:t>
      </w:r>
    </w:p>
    <w:p w:rsidR="005E01E5" w:rsidRDefault="005E01E5" w:rsidP="00173DA3">
      <w:pPr>
        <w:autoSpaceDE w:val="0"/>
        <w:autoSpaceDN w:val="0"/>
        <w:adjustRightInd w:val="0"/>
        <w:jc w:val="both"/>
      </w:pPr>
      <w:r w:rsidRPr="00173DA3">
        <w:rPr>
          <w:i/>
        </w:rPr>
        <w:t>Вопросы для обсуждения</w:t>
      </w:r>
    </w:p>
    <w:p w:rsidR="005E01E5" w:rsidRDefault="005E01E5" w:rsidP="00173DA3">
      <w:pPr>
        <w:autoSpaceDE w:val="0"/>
        <w:autoSpaceDN w:val="0"/>
        <w:adjustRightInd w:val="0"/>
        <w:jc w:val="both"/>
      </w:pPr>
      <w:r>
        <w:t>1.</w:t>
      </w:r>
      <w:r w:rsidRPr="00173DA3">
        <w:t xml:space="preserve">Объясните, чем руководствовались сотрудники, японец и немец, в выборе тактики поведения. </w:t>
      </w:r>
    </w:p>
    <w:p w:rsidR="005E01E5" w:rsidRPr="00173DA3" w:rsidRDefault="005E01E5" w:rsidP="00173DA3">
      <w:pPr>
        <w:autoSpaceDE w:val="0"/>
        <w:autoSpaceDN w:val="0"/>
        <w:adjustRightInd w:val="0"/>
        <w:jc w:val="both"/>
      </w:pPr>
      <w:r>
        <w:t>2.</w:t>
      </w:r>
      <w:r w:rsidRPr="00173DA3">
        <w:t>Какую из тактик поведения выработали бы вы? Обоснуйте свое решение.</w:t>
      </w:r>
    </w:p>
    <w:p w:rsidR="005E01E5" w:rsidRDefault="005E01E5" w:rsidP="00BC0EC8">
      <w:pPr>
        <w:autoSpaceDE w:val="0"/>
        <w:autoSpaceDN w:val="0"/>
        <w:adjustRightInd w:val="0"/>
        <w:ind w:left="720"/>
        <w:jc w:val="both"/>
      </w:pPr>
    </w:p>
    <w:p w:rsidR="005E01E5" w:rsidRDefault="005E01E5" w:rsidP="00BC0EC8">
      <w:pPr>
        <w:autoSpaceDE w:val="0"/>
        <w:autoSpaceDN w:val="0"/>
        <w:adjustRightInd w:val="0"/>
        <w:ind w:left="720"/>
        <w:jc w:val="both"/>
        <w:rPr>
          <w:b/>
          <w:iCs/>
        </w:rPr>
      </w:pPr>
      <w:r w:rsidRPr="00860149">
        <w:rPr>
          <w:b/>
          <w:iCs/>
        </w:rPr>
        <w:t>Тема 1</w:t>
      </w:r>
      <w:r>
        <w:rPr>
          <w:b/>
          <w:iCs/>
        </w:rPr>
        <w:t>9</w:t>
      </w:r>
      <w:r w:rsidRPr="00860149">
        <w:rPr>
          <w:b/>
          <w:iCs/>
        </w:rPr>
        <w:t xml:space="preserve">. </w:t>
      </w:r>
      <w:r>
        <w:rPr>
          <w:b/>
          <w:iCs/>
        </w:rPr>
        <w:t>Технологии управления. Информационное обеспечение управления</w:t>
      </w:r>
    </w:p>
    <w:p w:rsidR="005E01E5" w:rsidRDefault="005E01E5" w:rsidP="00D00133">
      <w:pPr>
        <w:autoSpaceDE w:val="0"/>
        <w:autoSpaceDN w:val="0"/>
        <w:adjustRightInd w:val="0"/>
        <w:ind w:left="720"/>
        <w:jc w:val="both"/>
        <w:rPr>
          <w:b/>
          <w:iCs/>
        </w:rPr>
      </w:pPr>
    </w:p>
    <w:p w:rsidR="005E01E5" w:rsidRPr="00FA628D" w:rsidRDefault="005E01E5" w:rsidP="00860149">
      <w:pPr>
        <w:ind w:firstLine="708"/>
        <w:jc w:val="both"/>
        <w:rPr>
          <w:i/>
        </w:rPr>
      </w:pPr>
      <w:r w:rsidRPr="002E6EA5">
        <w:rPr>
          <w:i/>
        </w:rPr>
        <w:t>Вопросы к занятию</w:t>
      </w:r>
    </w:p>
    <w:p w:rsidR="005E01E5" w:rsidRPr="00F52B05" w:rsidRDefault="005E01E5" w:rsidP="00F52B05">
      <w:pPr>
        <w:autoSpaceDE w:val="0"/>
        <w:autoSpaceDN w:val="0"/>
        <w:adjustRightInd w:val="0"/>
        <w:ind w:left="720"/>
        <w:jc w:val="both"/>
      </w:pPr>
      <w:r w:rsidRPr="00F52B05">
        <w:t xml:space="preserve">1.Информационное обеспечение управления. </w:t>
      </w:r>
    </w:p>
    <w:p w:rsidR="005E01E5" w:rsidRPr="00F52B05" w:rsidRDefault="005E01E5" w:rsidP="00F52B05">
      <w:pPr>
        <w:autoSpaceDE w:val="0"/>
        <w:autoSpaceDN w:val="0"/>
        <w:adjustRightInd w:val="0"/>
        <w:ind w:left="720"/>
        <w:jc w:val="both"/>
      </w:pPr>
      <w:r w:rsidRPr="00F52B05">
        <w:t>2.Виды информации, используемой в аппарате управления.</w:t>
      </w:r>
    </w:p>
    <w:p w:rsidR="005E01E5" w:rsidRPr="00F52B05" w:rsidRDefault="005E01E5" w:rsidP="00F52B05">
      <w:pPr>
        <w:autoSpaceDE w:val="0"/>
        <w:autoSpaceDN w:val="0"/>
        <w:adjustRightInd w:val="0"/>
        <w:ind w:left="720"/>
        <w:jc w:val="both"/>
      </w:pPr>
      <w:r w:rsidRPr="00F52B05">
        <w:t>3.Задачи информационного обеспечения управления</w:t>
      </w:r>
    </w:p>
    <w:p w:rsidR="005E01E5" w:rsidRPr="00F52B05" w:rsidRDefault="005E01E5" w:rsidP="00F52B05">
      <w:pPr>
        <w:autoSpaceDE w:val="0"/>
        <w:autoSpaceDN w:val="0"/>
        <w:adjustRightInd w:val="0"/>
        <w:ind w:left="720"/>
        <w:jc w:val="both"/>
      </w:pPr>
      <w:r w:rsidRPr="00F52B05">
        <w:t xml:space="preserve">4.Влияние новых информационных технологий на ИОУ. </w:t>
      </w:r>
    </w:p>
    <w:p w:rsidR="005E01E5" w:rsidRDefault="005E01E5" w:rsidP="00F52B05">
      <w:pPr>
        <w:autoSpaceDE w:val="0"/>
        <w:autoSpaceDN w:val="0"/>
        <w:adjustRightInd w:val="0"/>
        <w:ind w:left="720"/>
        <w:jc w:val="both"/>
      </w:pPr>
      <w:r w:rsidRPr="00F52B05">
        <w:t>5.Информационно-аналитические центры органов исполнительной власти, их структура и функции.</w:t>
      </w:r>
    </w:p>
    <w:p w:rsidR="005E01E5" w:rsidRDefault="005E01E5" w:rsidP="00F52B05">
      <w:pPr>
        <w:autoSpaceDE w:val="0"/>
        <w:autoSpaceDN w:val="0"/>
        <w:adjustRightInd w:val="0"/>
        <w:ind w:left="720"/>
        <w:jc w:val="both"/>
      </w:pPr>
    </w:p>
    <w:p w:rsidR="005E01E5" w:rsidRPr="00173DA3" w:rsidRDefault="005E01E5" w:rsidP="00173DA3">
      <w:pPr>
        <w:jc w:val="both"/>
      </w:pPr>
      <w:r w:rsidRPr="00156BE2">
        <w:rPr>
          <w:i/>
        </w:rPr>
        <w:t>Подготовка и защита информационного проекта (презентации)</w:t>
      </w:r>
      <w:r>
        <w:rPr>
          <w:i/>
        </w:rPr>
        <w:t xml:space="preserve"> по теме</w:t>
      </w:r>
      <w:r w:rsidRPr="00156BE2">
        <w:rPr>
          <w:i/>
        </w:rPr>
        <w:t xml:space="preserve">: </w:t>
      </w:r>
      <w:r w:rsidRPr="00173DA3">
        <w:t>Влияние новых информационн</w:t>
      </w:r>
      <w:r>
        <w:t>о-коммуникационных</w:t>
      </w:r>
      <w:r w:rsidRPr="00173DA3">
        <w:t xml:space="preserve"> технологий на </w:t>
      </w:r>
      <w:r>
        <w:t>информационное обеспечение управления</w:t>
      </w:r>
    </w:p>
    <w:p w:rsidR="005E01E5" w:rsidRDefault="005E01E5" w:rsidP="00F52B05">
      <w:pPr>
        <w:autoSpaceDE w:val="0"/>
        <w:autoSpaceDN w:val="0"/>
        <w:adjustRightInd w:val="0"/>
        <w:ind w:left="720"/>
        <w:jc w:val="both"/>
      </w:pPr>
    </w:p>
    <w:p w:rsidR="005E01E5" w:rsidRDefault="005E01E5" w:rsidP="00F52B05">
      <w:pPr>
        <w:autoSpaceDE w:val="0"/>
        <w:autoSpaceDN w:val="0"/>
        <w:adjustRightInd w:val="0"/>
        <w:ind w:left="720"/>
        <w:jc w:val="both"/>
        <w:rPr>
          <w:b/>
          <w:iCs/>
        </w:rPr>
      </w:pPr>
      <w:r w:rsidRPr="00860149">
        <w:rPr>
          <w:b/>
          <w:iCs/>
        </w:rPr>
        <w:t xml:space="preserve">Тема </w:t>
      </w:r>
      <w:r>
        <w:rPr>
          <w:b/>
          <w:iCs/>
        </w:rPr>
        <w:t>20</w:t>
      </w:r>
      <w:r w:rsidRPr="00860149">
        <w:rPr>
          <w:b/>
          <w:iCs/>
        </w:rPr>
        <w:t xml:space="preserve">. </w:t>
      </w:r>
      <w:r>
        <w:rPr>
          <w:b/>
          <w:iCs/>
        </w:rPr>
        <w:t>Эффективность управления</w:t>
      </w:r>
    </w:p>
    <w:p w:rsidR="005E01E5" w:rsidRDefault="005E01E5" w:rsidP="00D00133">
      <w:pPr>
        <w:autoSpaceDE w:val="0"/>
        <w:autoSpaceDN w:val="0"/>
        <w:adjustRightInd w:val="0"/>
        <w:ind w:left="720"/>
        <w:jc w:val="both"/>
        <w:rPr>
          <w:b/>
          <w:iCs/>
        </w:rPr>
      </w:pPr>
    </w:p>
    <w:p w:rsidR="005E01E5" w:rsidRPr="00FA628D" w:rsidRDefault="005E01E5" w:rsidP="00860149">
      <w:pPr>
        <w:ind w:firstLine="708"/>
        <w:jc w:val="both"/>
        <w:rPr>
          <w:i/>
        </w:rPr>
      </w:pPr>
      <w:r w:rsidRPr="002E6EA5">
        <w:rPr>
          <w:i/>
        </w:rPr>
        <w:t>Вопросы к занятию</w:t>
      </w:r>
    </w:p>
    <w:p w:rsidR="005E01E5" w:rsidRPr="00F52B05" w:rsidRDefault="005E01E5" w:rsidP="00F52B05">
      <w:pPr>
        <w:autoSpaceDE w:val="0"/>
        <w:autoSpaceDN w:val="0"/>
        <w:adjustRightInd w:val="0"/>
        <w:ind w:left="720"/>
        <w:jc w:val="both"/>
      </w:pPr>
      <w:r w:rsidRPr="00F52B05">
        <w:t xml:space="preserve">1.Понятия «эффект», «эффективность», «производительность», «качество», их взаимосвязь и различия. </w:t>
      </w:r>
    </w:p>
    <w:p w:rsidR="005E01E5" w:rsidRDefault="005E01E5" w:rsidP="00F52B05">
      <w:pPr>
        <w:autoSpaceDE w:val="0"/>
        <w:autoSpaceDN w:val="0"/>
        <w:adjustRightInd w:val="0"/>
        <w:ind w:left="720"/>
        <w:jc w:val="both"/>
      </w:pPr>
      <w:r w:rsidRPr="00F52B05">
        <w:t>2.Два вида эффективности - экономическая и социальная.</w:t>
      </w:r>
    </w:p>
    <w:p w:rsidR="005E01E5" w:rsidRPr="00F52B05" w:rsidRDefault="005E01E5" w:rsidP="00F52B05">
      <w:pPr>
        <w:autoSpaceDE w:val="0"/>
        <w:autoSpaceDN w:val="0"/>
        <w:adjustRightInd w:val="0"/>
        <w:ind w:left="720"/>
        <w:jc w:val="both"/>
      </w:pPr>
      <w:r w:rsidRPr="00F52B05">
        <w:t xml:space="preserve">3. Показатели эффективности управления. </w:t>
      </w:r>
    </w:p>
    <w:p w:rsidR="005E01E5" w:rsidRPr="00F52B05" w:rsidRDefault="005E01E5" w:rsidP="00F52B05">
      <w:pPr>
        <w:autoSpaceDE w:val="0"/>
        <w:autoSpaceDN w:val="0"/>
        <w:adjustRightInd w:val="0"/>
        <w:ind w:left="720"/>
        <w:jc w:val="both"/>
      </w:pPr>
      <w:r w:rsidRPr="00F52B05">
        <w:t>4.Сложности количественной оценки результатов управленческого труда.</w:t>
      </w:r>
    </w:p>
    <w:p w:rsidR="005E01E5" w:rsidRDefault="005E01E5" w:rsidP="00F52B05">
      <w:pPr>
        <w:autoSpaceDE w:val="0"/>
        <w:autoSpaceDN w:val="0"/>
        <w:adjustRightInd w:val="0"/>
        <w:ind w:left="720"/>
        <w:jc w:val="both"/>
      </w:pPr>
      <w:r w:rsidRPr="00F52B05">
        <w:t>5.Система показателей расчета эффективности инвестиций.</w:t>
      </w:r>
    </w:p>
    <w:p w:rsidR="005E01E5" w:rsidRDefault="005E01E5" w:rsidP="00F52B05">
      <w:pPr>
        <w:autoSpaceDE w:val="0"/>
        <w:autoSpaceDN w:val="0"/>
        <w:adjustRightInd w:val="0"/>
        <w:ind w:left="720"/>
        <w:jc w:val="both"/>
        <w:rPr>
          <w:b/>
          <w:iCs/>
        </w:rPr>
      </w:pPr>
    </w:p>
    <w:p w:rsidR="005E01E5" w:rsidRDefault="005E01E5" w:rsidP="005B3621">
      <w:pPr>
        <w:autoSpaceDE w:val="0"/>
        <w:autoSpaceDN w:val="0"/>
        <w:adjustRightInd w:val="0"/>
        <w:jc w:val="both"/>
      </w:pPr>
      <w:r w:rsidRPr="005B3621">
        <w:rPr>
          <w:i/>
        </w:rPr>
        <w:t>Практическое задание1.</w:t>
      </w:r>
      <w:r>
        <w:t xml:space="preserve"> Изучите способы влияния руководителя на подчиненных. Назовите сильные и слабые стороны убеждения. </w:t>
      </w:r>
    </w:p>
    <w:p w:rsidR="005E01E5" w:rsidRDefault="005E01E5" w:rsidP="005B3621">
      <w:pPr>
        <w:autoSpaceDE w:val="0"/>
        <w:autoSpaceDN w:val="0"/>
        <w:adjustRightInd w:val="0"/>
        <w:jc w:val="both"/>
      </w:pPr>
      <w:r w:rsidRPr="005B3621">
        <w:rPr>
          <w:i/>
        </w:rPr>
        <w:t>Практическое задание 2.</w:t>
      </w:r>
      <w:r>
        <w:t xml:space="preserve"> Изучите способы положительного влияния руководителя на подчиненных. Каждому менеджеру необходимо знать, что, используя любые способы влияния на подчиненных, следует руководствоваться своего рода Кодексом делового поведения и нормами служебной этики (нормы и правила поведения, основывающиеся на общественном мнении и традициях). В любом случае влияние не должно вызывать у подчиненного чувства раздражения, ненависти, досады и стресса. В этом смысле можно предложить следующие приемы положительного влияния на подчиненных. </w:t>
      </w:r>
    </w:p>
    <w:p w:rsidR="005E01E5" w:rsidRDefault="005E01E5" w:rsidP="005B3621">
      <w:pPr>
        <w:autoSpaceDE w:val="0"/>
        <w:autoSpaceDN w:val="0"/>
        <w:adjustRightInd w:val="0"/>
        <w:jc w:val="both"/>
      </w:pPr>
      <w:r w:rsidRPr="005B3621">
        <w:rPr>
          <w:i/>
        </w:rPr>
        <w:t>Ситуаци</w:t>
      </w:r>
      <w:r>
        <w:rPr>
          <w:i/>
        </w:rPr>
        <w:t>и</w:t>
      </w:r>
      <w:r w:rsidRPr="005B3621">
        <w:rPr>
          <w:i/>
        </w:rPr>
        <w:t>.</w:t>
      </w:r>
    </w:p>
    <w:p w:rsidR="005E01E5" w:rsidRDefault="005E01E5" w:rsidP="005B3621">
      <w:pPr>
        <w:autoSpaceDE w:val="0"/>
        <w:autoSpaceDN w:val="0"/>
        <w:adjustRightInd w:val="0"/>
        <w:jc w:val="both"/>
      </w:pPr>
      <w:r>
        <w:t xml:space="preserve">«Подавление» собеседника выдержкой и спокойствием. Если в разговоре с Вами собеседник нервничает и повышает голос, отвечайте на его бурные "атаки" ровным, спокойным и, главное, доброжелательным тоном (иногда с легкой иронией) и Вы скоро увидите, как Ваш собеседник перейдет на нормальный и спокойней тон, при котором гораздо легче решать все вопросы и проблемы. Не теряйте душевного равновесия из-за мелочей. («Не позволяйте мухе выбить вас из седла.» Д. Карнеги.) </w:t>
      </w:r>
    </w:p>
    <w:p w:rsidR="005E01E5" w:rsidRDefault="005E01E5" w:rsidP="005B3621">
      <w:pPr>
        <w:autoSpaceDE w:val="0"/>
        <w:autoSpaceDN w:val="0"/>
        <w:adjustRightInd w:val="0"/>
        <w:jc w:val="both"/>
      </w:pPr>
      <w:r>
        <w:t xml:space="preserve">«Концентрированное внимание на одном из подчиненных». Заставьте себя сосредоточить свое внимание на ком-нибудь! из Ваших подчиненных, желательно на том, кто занимает самую низшую должность. Понаблюдайте за ним, постарайтесь! представить себе, что он думает, какие у него заботы, интересы, желания, поинтересуйтесь его судьбой - и Вы неожиданно для себя почувствуете живой интерес к этому человеку. И тогда Вам будет легко общаться с ним на неформальной основе, вскоре Вы обнаружите доверие со стороны этого человека. Но самое главное - Вы почувствуете моральную удовлетворенность самим собой. </w:t>
      </w:r>
    </w:p>
    <w:p w:rsidR="005E01E5" w:rsidRDefault="005E01E5" w:rsidP="005B3621">
      <w:pPr>
        <w:autoSpaceDE w:val="0"/>
        <w:autoSpaceDN w:val="0"/>
        <w:adjustRightInd w:val="0"/>
        <w:jc w:val="both"/>
      </w:pPr>
      <w:r>
        <w:t xml:space="preserve">«Насилие» над собственным мнением. Заставьте себя в подчиненном, которого Вы почему-то недолюбливаете или даже терпеть не можете, найти какие-то положительные качества. Постарайтесь убедить себя, что Вы до сих пор имели ошибочное мнение о нем, даже если для этого у Вас самые веские основания. Если Вы этого достигнете, у Вас будет взаимопонимание с этим человеком. </w:t>
      </w:r>
    </w:p>
    <w:p w:rsidR="005E01E5" w:rsidRDefault="005E01E5" w:rsidP="005B3621">
      <w:pPr>
        <w:autoSpaceDE w:val="0"/>
        <w:autoSpaceDN w:val="0"/>
        <w:adjustRightInd w:val="0"/>
        <w:jc w:val="both"/>
      </w:pPr>
      <w:r>
        <w:t xml:space="preserve">«Неожиданное решение». Чего обычно ожидает подчиненный? Наказания. А как относится руководитель к недобросовестному, неисполнительному или отстающему работнику? Конечно же, с неприязнью и недоверием. Эти ответы являются аксиомами. Откажитесь от них. Особенно в тех случаях, если подчиненный смирился с положением «неудачника» и не ждет от Вас доброго слова, не говоря уже о доверии. Окажите ему временное предпочтение перед другими. Дайте ему ответственное поручение. Сделайте это гласно, высказав уверенность в том, что он его выполнит. Большой воспитательный заряд несут такие решения, которые окрыляют подчиненного. К таким решениям прибегал Макаренко: он доверял материальные ценности тому, кому, казалось бы, никак нельзя доверять, - бывшему вору. Но предпринимать такое рискованное мероприятия можно лишь тогда, когда Вы сумеете затронуть душу человека таким доверием, которое превосходит страх риска. </w:t>
      </w:r>
    </w:p>
    <w:p w:rsidR="005E01E5" w:rsidRDefault="005E01E5" w:rsidP="005B3621">
      <w:pPr>
        <w:autoSpaceDE w:val="0"/>
        <w:autoSpaceDN w:val="0"/>
        <w:adjustRightInd w:val="0"/>
        <w:jc w:val="both"/>
      </w:pPr>
      <w:r>
        <w:t xml:space="preserve">«Авансированная похвала». Дав подчиненному задание и не будучи уверенным в его выполнении, можно похвалить подчиненного, сказав, что никому другому Вы не можете поручить столь ответственное задание. Через некоторое время Вы убедитесь, что Ваша похвала авансом попала в цель: подчиненный будет старателен. </w:t>
      </w:r>
    </w:p>
    <w:p w:rsidR="005E01E5" w:rsidRDefault="005E01E5" w:rsidP="005B3621">
      <w:pPr>
        <w:autoSpaceDE w:val="0"/>
        <w:autoSpaceDN w:val="0"/>
        <w:adjustRightInd w:val="0"/>
        <w:jc w:val="both"/>
      </w:pPr>
      <w:r>
        <w:t xml:space="preserve">«Поставьте себя на мое место». Нет, пожалуй, более простого приема, чем этот. Самый простой, человечески доступный способ доказательства своей правоты — это принудить собеседника, выразившего в чем-либо несогласие с Вами, стать на ваше место в качестве официального лица или в качестве порядочного, честного человека. Тогда спорящий быстро поймет, что решить в его пользу вопрос либо невозможно (в связи с ограниченными правовыми компетенциями руководителя), либо противоправно, безнравственно. Здесь особое место играет рефлексия - размышление (рассуждение) за другого человека, способность мысленно поставить себя в психологическую ситуацию другого человека, думать, как бы за него, рассуждать "с его точки зрения", решать, став на его место, задавая себе ситуации, будучи на его месте. Способность рефлексировать в себе образ мыслей, суждения других людей - показатель высокой культуры мышления руководителя. Одни менеджеры с легкостью и удовольствием применяют в управленческой деятельности различные способы положительного влияния на подчиненных, другие это делают с большим трудом, а третьим часто сделать просто не удается, что в определенной мере связано с темпераментом и характером личности менеджера. </w:t>
      </w:r>
    </w:p>
    <w:p w:rsidR="005E01E5" w:rsidRDefault="005E01E5" w:rsidP="005B3621">
      <w:pPr>
        <w:autoSpaceDE w:val="0"/>
        <w:autoSpaceDN w:val="0"/>
        <w:adjustRightInd w:val="0"/>
        <w:jc w:val="both"/>
      </w:pPr>
      <w:r>
        <w:t xml:space="preserve">1. Разработайте модель влияния менеджера на подчиненных, используя способы эмоционального и рассудочного влияния. </w:t>
      </w:r>
    </w:p>
    <w:p w:rsidR="005E01E5" w:rsidRDefault="005E01E5" w:rsidP="005B3621">
      <w:pPr>
        <w:autoSpaceDE w:val="0"/>
        <w:autoSpaceDN w:val="0"/>
        <w:adjustRightInd w:val="0"/>
        <w:jc w:val="both"/>
      </w:pPr>
      <w:r>
        <w:t>2. Приведите примеры ситуаций положительного влияния на подчиненных.</w:t>
      </w:r>
    </w:p>
    <w:p w:rsidR="005E01E5" w:rsidRPr="00860149" w:rsidRDefault="005E01E5" w:rsidP="005B3621">
      <w:pPr>
        <w:autoSpaceDE w:val="0"/>
        <w:autoSpaceDN w:val="0"/>
        <w:adjustRightInd w:val="0"/>
        <w:ind w:left="720"/>
        <w:jc w:val="both"/>
        <w:rPr>
          <w:b/>
          <w:iCs/>
        </w:rPr>
      </w:pPr>
    </w:p>
    <w:p w:rsidR="005E01E5" w:rsidRPr="00DC11F5" w:rsidRDefault="005E01E5" w:rsidP="0086407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E01E5" w:rsidRPr="000F0F00" w:rsidRDefault="005E01E5" w:rsidP="00864071">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E01E5" w:rsidRPr="00DC11F5" w:rsidRDefault="005E01E5" w:rsidP="00D00133">
      <w:pPr>
        <w:widowControl w:val="0"/>
        <w:autoSpaceDE w:val="0"/>
        <w:autoSpaceDN w:val="0"/>
        <w:adjustRightInd w:val="0"/>
        <w:ind w:firstLine="708"/>
        <w:rPr>
          <w:b/>
          <w:bCs/>
          <w:i/>
          <w:iCs/>
          <w:highlight w:val="white"/>
        </w:rPr>
      </w:pPr>
    </w:p>
    <w:p w:rsidR="005E01E5" w:rsidRDefault="005E01E5"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5E01E5" w:rsidRPr="00DC11F5" w:rsidRDefault="005E01E5" w:rsidP="00802F71">
      <w:pPr>
        <w:autoSpaceDE w:val="0"/>
        <w:autoSpaceDN w:val="0"/>
        <w:adjustRightInd w:val="0"/>
        <w:ind w:left="708"/>
        <w:jc w:val="both"/>
        <w:rPr>
          <w:b/>
          <w:bCs/>
          <w:i/>
          <w:iCs/>
        </w:rPr>
      </w:pPr>
    </w:p>
    <w:p w:rsidR="005E01E5" w:rsidRPr="00A94B28" w:rsidRDefault="005E01E5" w:rsidP="00D00133">
      <w:pPr>
        <w:autoSpaceDE w:val="0"/>
        <w:autoSpaceDN w:val="0"/>
        <w:adjustRightInd w:val="0"/>
        <w:ind w:left="720"/>
        <w:rPr>
          <w:b/>
          <w:iCs/>
        </w:rPr>
      </w:pPr>
      <w:r w:rsidRPr="00A94B28">
        <w:rPr>
          <w:b/>
          <w:iCs/>
        </w:rPr>
        <w:t>7.1. Основная учебная литература:</w:t>
      </w:r>
    </w:p>
    <w:p w:rsidR="005E01E5" w:rsidRPr="00A94B28" w:rsidRDefault="005E01E5" w:rsidP="009D363A">
      <w:pPr>
        <w:ind w:firstLine="360"/>
        <w:jc w:val="both"/>
        <w:rPr>
          <w:shd w:val="clear" w:color="auto" w:fill="FFFFFF"/>
        </w:rPr>
      </w:pPr>
      <w:r w:rsidRPr="00A94B28">
        <w:rPr>
          <w:shd w:val="clear" w:color="auto" w:fill="FFFFFF"/>
        </w:rPr>
        <w:t xml:space="preserve">1. Семенов, А. К. Теория менеджмента: учебник / А. К. Семенов, В. И. Набоков. — 2-е изд. — Москва: Дашков и К, 2019. — 491 c. — ISBN 978-5-394-03203-5. — Текст: электронный // Электронно-библиотечная система IPR BOOKS: [сайт]. — URL: </w:t>
      </w:r>
      <w:hyperlink r:id="rId9" w:history="1">
        <w:r w:rsidRPr="00A94B28">
          <w:rPr>
            <w:rStyle w:val="Hyperlink"/>
            <w:color w:val="auto"/>
            <w:shd w:val="clear" w:color="auto" w:fill="FFFFFF"/>
          </w:rPr>
          <w:t>http://www.iprbookshop.ru/85575.html</w:t>
        </w:r>
      </w:hyperlink>
      <w:r w:rsidRPr="00A94B28">
        <w:rPr>
          <w:shd w:val="clear" w:color="auto" w:fill="FFFFFF"/>
        </w:rPr>
        <w:t xml:space="preserve">.   </w:t>
      </w:r>
    </w:p>
    <w:p w:rsidR="005E01E5" w:rsidRPr="00A94B28" w:rsidRDefault="005E01E5" w:rsidP="009D363A">
      <w:pPr>
        <w:ind w:firstLine="360"/>
        <w:jc w:val="both"/>
        <w:rPr>
          <w:shd w:val="clear" w:color="auto" w:fill="FFFFFF"/>
        </w:rPr>
      </w:pPr>
      <w:r w:rsidRPr="00A94B28">
        <w:rPr>
          <w:shd w:val="clear" w:color="auto" w:fill="FFFFFF"/>
        </w:rPr>
        <w:t xml:space="preserve">2. Парахина, В. Н. Теория менеджмента: учебник / В. Н. Парахина, О. А. Борис, Н. П. Харченко. — Ставрополь: Северо-Кавказский федеральный университет, 2018. — 271 c. — ISBN 2227-8397. — Текст: электронный // Электронно-библиотечная система IPR BOOKS: [сайт]. — URL: </w:t>
      </w:r>
      <w:hyperlink r:id="rId10" w:history="1">
        <w:r w:rsidRPr="00A94B28">
          <w:rPr>
            <w:rStyle w:val="Hyperlink"/>
            <w:color w:val="auto"/>
            <w:shd w:val="clear" w:color="auto" w:fill="FFFFFF"/>
          </w:rPr>
          <w:t>http://www.iprbookshop.ru/92763.html</w:t>
        </w:r>
      </w:hyperlink>
    </w:p>
    <w:p w:rsidR="005E01E5" w:rsidRPr="00A94B28" w:rsidRDefault="005E01E5" w:rsidP="009D363A">
      <w:pPr>
        <w:ind w:firstLine="360"/>
        <w:jc w:val="both"/>
        <w:rPr>
          <w:shd w:val="clear" w:color="auto" w:fill="FFFFFF"/>
        </w:rPr>
      </w:pPr>
      <w:r w:rsidRPr="00A94B28">
        <w:rPr>
          <w:shd w:val="clear" w:color="auto" w:fill="FFFFFF"/>
        </w:rPr>
        <w:t xml:space="preserve">3.Маслова, Е. Л. Теория менеджмента: практикум для бакалавров / Е. Л. Маслова. — 2-е изд. — Москва: Дашков и К, 2019. — 160 c. — ISBN 978-5-394-03204-2. — Текст: электронный // Электронно-библиотечная система IPR BOOKS: [сайт]. — URL: </w:t>
      </w:r>
      <w:hyperlink r:id="rId11" w:history="1">
        <w:r w:rsidRPr="00A94B28">
          <w:rPr>
            <w:rStyle w:val="Hyperlink"/>
            <w:color w:val="auto"/>
            <w:shd w:val="clear" w:color="auto" w:fill="FFFFFF"/>
          </w:rPr>
          <w:t>http://www.iprbookshop.ru/85612.html</w:t>
        </w:r>
      </w:hyperlink>
      <w:r w:rsidRPr="00A94B28">
        <w:rPr>
          <w:shd w:val="clear" w:color="auto" w:fill="FFFFFF"/>
        </w:rPr>
        <w:t>.</w:t>
      </w:r>
    </w:p>
    <w:p w:rsidR="005E01E5" w:rsidRPr="00A94B28" w:rsidRDefault="005E01E5" w:rsidP="009D363A">
      <w:pPr>
        <w:ind w:firstLine="360"/>
        <w:jc w:val="both"/>
        <w:rPr>
          <w:shd w:val="clear" w:color="auto" w:fill="FFFFFF"/>
        </w:rPr>
      </w:pPr>
      <w:r w:rsidRPr="00A94B28">
        <w:rPr>
          <w:shd w:val="clear" w:color="auto" w:fill="FFFFFF"/>
        </w:rPr>
        <w:t>4.Теория менеджмента. История управленческой мысли. Теория организации: методические указания к практическим занятиям и самостоятельной работе для обучающихся по направлению подготовки 38.03.02 Менеджмент / составители Н. В. Сергиевская [и др.]. — Москва: МИСИ-МГСУ, ЭБС АСВ, 2018. — 47 c. — ISBN 2227-8397. — Текст: электронный // Электронно-библиотечная система IPR BOOKS: [сайт]. — URL: http://www.iprbookshop.ru/76393.html</w:t>
      </w:r>
    </w:p>
    <w:p w:rsidR="005E01E5" w:rsidRPr="00A94B28" w:rsidRDefault="005E01E5" w:rsidP="009D363A">
      <w:pPr>
        <w:ind w:firstLine="360"/>
        <w:jc w:val="both"/>
        <w:rPr>
          <w:shd w:val="clear" w:color="auto" w:fill="FFFFFF"/>
        </w:rPr>
      </w:pPr>
    </w:p>
    <w:p w:rsidR="005E01E5" w:rsidRPr="00A94B28" w:rsidRDefault="005E01E5" w:rsidP="001E6B04">
      <w:pPr>
        <w:pStyle w:val="ListParagraph"/>
        <w:numPr>
          <w:ilvl w:val="1"/>
          <w:numId w:val="13"/>
        </w:numPr>
        <w:rPr>
          <w:b/>
          <w:iCs/>
        </w:rPr>
      </w:pPr>
      <w:r w:rsidRPr="00A94B28">
        <w:rPr>
          <w:b/>
          <w:iCs/>
        </w:rPr>
        <w:t>Дополнительная учебная литература:</w:t>
      </w:r>
    </w:p>
    <w:p w:rsidR="005E01E5" w:rsidRDefault="005E01E5" w:rsidP="00586680">
      <w:pPr>
        <w:ind w:firstLine="360"/>
        <w:jc w:val="both"/>
        <w:rPr>
          <w:shd w:val="clear" w:color="auto" w:fill="FFFFFF"/>
        </w:rPr>
      </w:pPr>
      <w:r w:rsidRPr="00A94B28">
        <w:rPr>
          <w:shd w:val="clear" w:color="auto" w:fill="FFFFFF"/>
        </w:rPr>
        <w:t xml:space="preserve">5. Взаимодействие бизнеса и власти (GR-менеджмент): теория и практика: учебно-методическое пособие / Я. Я. Кайль, Р. М. Ламзин, В. С. Епинина [и др.]; под редакцией Я. Я. Кайля. — Волгоград: Волгоградский государственный социально-педагогический университет, «Перемена», 2019. — 168 c. — ISBN 978-5-9935-0404-9. — Текст: электронный // Электронно-библиотечная система IPR BOOKS: [сайт]. — URL: </w:t>
      </w:r>
      <w:hyperlink r:id="rId12" w:history="1">
        <w:r w:rsidRPr="00A94B28">
          <w:rPr>
            <w:rStyle w:val="Hyperlink"/>
            <w:color w:val="auto"/>
            <w:shd w:val="clear" w:color="auto" w:fill="FFFFFF"/>
          </w:rPr>
          <w:t>http://www.iprbookshop.ru/88769.html</w:t>
        </w:r>
      </w:hyperlink>
    </w:p>
    <w:p w:rsidR="005E01E5" w:rsidRPr="00A94B28" w:rsidRDefault="005E01E5" w:rsidP="00A94B28">
      <w:pPr>
        <w:ind w:firstLine="360"/>
        <w:jc w:val="both"/>
        <w:rPr>
          <w:shd w:val="clear" w:color="auto" w:fill="FFFFFF"/>
        </w:rPr>
      </w:pPr>
      <w:r>
        <w:rPr>
          <w:shd w:val="clear" w:color="auto" w:fill="FFFFFF"/>
        </w:rPr>
        <w:t xml:space="preserve">6. </w:t>
      </w:r>
      <w:r w:rsidRPr="00A94B28">
        <w:rPr>
          <w:shd w:val="clear" w:color="auto" w:fill="FFFFFF"/>
        </w:rPr>
        <w:t xml:space="preserve">Лидерство и </w:t>
      </w:r>
      <w:r>
        <w:rPr>
          <w:shd w:val="clear" w:color="auto" w:fill="FFFFFF"/>
        </w:rPr>
        <w:t>командообразование</w:t>
      </w:r>
      <w:r w:rsidRPr="00A94B28">
        <w:rPr>
          <w:shd w:val="clear" w:color="auto" w:fill="FFFFFF"/>
        </w:rPr>
        <w:t>: учебное пособие / А. Н. Байдаков, А. В. Назаренко, Д. В. Запорожец [и др.]. — Ставрополь: Ставропольский государственный аграрный университет, 2018. — 132 c. — ISBN 2227-8397. — Текст: электронный // Электронно-библиотечная система IPR BOOKS: [сайт]. — URL: http://www.iprbookshop.ru/92983.html</w:t>
      </w:r>
    </w:p>
    <w:p w:rsidR="005E01E5" w:rsidRPr="00816C66" w:rsidRDefault="005E01E5" w:rsidP="003F552D">
      <w:pPr>
        <w:ind w:firstLine="360"/>
        <w:jc w:val="both"/>
        <w:rPr>
          <w:iCs/>
        </w:rPr>
      </w:pPr>
    </w:p>
    <w:p w:rsidR="005E01E5" w:rsidRDefault="005E01E5"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5E01E5" w:rsidRPr="00DC11F5" w:rsidRDefault="005E01E5" w:rsidP="00162942">
      <w:pPr>
        <w:tabs>
          <w:tab w:val="left" w:pos="1701"/>
        </w:tabs>
        <w:autoSpaceDE w:val="0"/>
        <w:autoSpaceDN w:val="0"/>
        <w:adjustRightInd w:val="0"/>
        <w:ind w:left="851" w:hanging="142"/>
        <w:rPr>
          <w:b/>
          <w:iCs/>
        </w:rPr>
      </w:pPr>
    </w:p>
    <w:p w:rsidR="005E01E5" w:rsidRPr="003E115F" w:rsidRDefault="005E01E5" w:rsidP="001E6B04">
      <w:pPr>
        <w:numPr>
          <w:ilvl w:val="0"/>
          <w:numId w:val="10"/>
        </w:numPr>
        <w:shd w:val="clear" w:color="auto" w:fill="FFFFFF"/>
        <w:jc w:val="both"/>
      </w:pPr>
      <w:r w:rsidRPr="00A94B28">
        <w:t>Актуальные проблемы экономики и менеджмента ISSN: 2312-5535</w:t>
      </w:r>
    </w:p>
    <w:p w:rsidR="005E01E5" w:rsidRDefault="005E01E5" w:rsidP="001E6B04">
      <w:pPr>
        <w:numPr>
          <w:ilvl w:val="0"/>
          <w:numId w:val="10"/>
        </w:numPr>
        <w:shd w:val="clear" w:color="auto" w:fill="FFFFFF"/>
        <w:jc w:val="both"/>
      </w:pPr>
      <w:hyperlink r:id="rId13" w:tgtFrame="_blank" w:history="1">
        <w:r w:rsidRPr="00520CF8">
          <w:rPr>
            <w:rStyle w:val="Hyperlink"/>
            <w:color w:val="auto"/>
            <w:u w:val="none"/>
          </w:rPr>
          <w:t xml:space="preserve">Вестник Московского университета. Серия 24. Менеджмент </w:t>
        </w:r>
      </w:hyperlink>
      <w:r w:rsidRPr="00520CF8">
        <w:rPr>
          <w:color w:val="000000"/>
        </w:rPr>
        <w:t>ISSN:2075-5996</w:t>
      </w:r>
    </w:p>
    <w:p w:rsidR="005E01E5" w:rsidRPr="00996EAF" w:rsidRDefault="005E01E5" w:rsidP="001E6B04">
      <w:pPr>
        <w:numPr>
          <w:ilvl w:val="0"/>
          <w:numId w:val="10"/>
        </w:numPr>
        <w:shd w:val="clear" w:color="auto" w:fill="FFFFFF"/>
        <w:jc w:val="both"/>
      </w:pPr>
      <w:r w:rsidRPr="00996EAF">
        <w:t>Вестник Московского университета. Серия 21. Управление (государство и общество) ISSN:2073-2643</w:t>
      </w:r>
    </w:p>
    <w:p w:rsidR="005E01E5" w:rsidRPr="003E115F" w:rsidRDefault="005E01E5" w:rsidP="001E6B04">
      <w:pPr>
        <w:numPr>
          <w:ilvl w:val="0"/>
          <w:numId w:val="10"/>
        </w:numPr>
        <w:shd w:val="clear" w:color="auto" w:fill="FFFFFF"/>
        <w:jc w:val="both"/>
      </w:pPr>
      <w:r w:rsidRPr="003E115F">
        <w:t>Стратегии бизнеса ISSN: 2311-7184</w:t>
      </w:r>
    </w:p>
    <w:p w:rsidR="005E01E5" w:rsidRDefault="005E01E5" w:rsidP="001E6B04">
      <w:pPr>
        <w:numPr>
          <w:ilvl w:val="0"/>
          <w:numId w:val="10"/>
        </w:numPr>
        <w:shd w:val="clear" w:color="auto" w:fill="FFFFFF"/>
        <w:jc w:val="both"/>
      </w:pPr>
      <w:r w:rsidRPr="00F505A9">
        <w:t>Менеджмент и бизнес-администрирование ISSN:2075-1826</w:t>
      </w:r>
    </w:p>
    <w:p w:rsidR="005E01E5" w:rsidRDefault="005E01E5" w:rsidP="001E6B04">
      <w:pPr>
        <w:numPr>
          <w:ilvl w:val="0"/>
          <w:numId w:val="10"/>
        </w:numPr>
        <w:shd w:val="clear" w:color="auto" w:fill="FFFFFF"/>
        <w:jc w:val="both"/>
      </w:pPr>
      <w:r w:rsidRPr="00F505A9">
        <w:t>Ars administrandi. Искусство управления ISSN: 2218-9173</w:t>
      </w:r>
    </w:p>
    <w:p w:rsidR="005E01E5" w:rsidRDefault="005E01E5" w:rsidP="001E6B04">
      <w:pPr>
        <w:numPr>
          <w:ilvl w:val="0"/>
          <w:numId w:val="10"/>
        </w:numPr>
        <w:shd w:val="clear" w:color="auto" w:fill="FFFFFF"/>
        <w:jc w:val="both"/>
      </w:pPr>
      <w:r w:rsidRPr="003F552D">
        <w:t>Муниципалитет: экономика и управление ISSN:2304-3385</w:t>
      </w:r>
    </w:p>
    <w:p w:rsidR="005E01E5" w:rsidRPr="003F552D" w:rsidRDefault="005E01E5" w:rsidP="001E6B04">
      <w:pPr>
        <w:numPr>
          <w:ilvl w:val="0"/>
          <w:numId w:val="10"/>
        </w:numPr>
        <w:shd w:val="clear" w:color="auto" w:fill="FFFFFF"/>
        <w:jc w:val="both"/>
      </w:pPr>
      <w:r w:rsidRPr="00F505A9">
        <w:t>Управление ISSN: 2309-3633</w:t>
      </w:r>
    </w:p>
    <w:p w:rsidR="005E01E5" w:rsidRPr="00F505A9" w:rsidRDefault="005E01E5" w:rsidP="001E6B04">
      <w:pPr>
        <w:numPr>
          <w:ilvl w:val="0"/>
          <w:numId w:val="10"/>
        </w:numPr>
        <w:shd w:val="clear" w:color="auto" w:fill="FFFFFF"/>
        <w:jc w:val="both"/>
      </w:pPr>
      <w:r w:rsidRPr="00F505A9">
        <w:t>Экономика и современный менеджмент: теория и практика ISSN: 2309-3390</w:t>
      </w:r>
    </w:p>
    <w:p w:rsidR="005E01E5" w:rsidRPr="00DC11F5" w:rsidRDefault="005E01E5" w:rsidP="0011664E">
      <w:pPr>
        <w:autoSpaceDE w:val="0"/>
        <w:autoSpaceDN w:val="0"/>
        <w:adjustRightInd w:val="0"/>
        <w:rPr>
          <w:b/>
          <w:bCs/>
        </w:rPr>
      </w:pPr>
    </w:p>
    <w:p w:rsidR="005E01E5" w:rsidRDefault="005E01E5"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5E01E5" w:rsidRPr="00DC11F5" w:rsidRDefault="005E01E5" w:rsidP="00896A13">
      <w:pPr>
        <w:autoSpaceDE w:val="0"/>
        <w:autoSpaceDN w:val="0"/>
        <w:adjustRightInd w:val="0"/>
        <w:ind w:firstLine="709"/>
        <w:jc w:val="both"/>
        <w:rPr>
          <w:b/>
          <w:bCs/>
          <w:i/>
          <w:iCs/>
        </w:rPr>
      </w:pPr>
    </w:p>
    <w:p w:rsidR="005E01E5" w:rsidRDefault="005E01E5" w:rsidP="003F18DB">
      <w:pPr>
        <w:widowControl w:val="0"/>
        <w:autoSpaceDE w:val="0"/>
        <w:autoSpaceDN w:val="0"/>
        <w:adjustRightInd w:val="0"/>
        <w:jc w:val="both"/>
        <w:rPr>
          <w:shd w:val="clear" w:color="auto" w:fill="FFFFFF"/>
        </w:rPr>
      </w:pPr>
      <w:hyperlink r:id="rId14" w:history="1">
        <w:r w:rsidRPr="00DC11F5">
          <w:rPr>
            <w:rStyle w:val="Hyperlink"/>
            <w:shd w:val="clear" w:color="auto" w:fill="FFFFFF"/>
          </w:rPr>
          <w:t>www.iprbookshop.ru</w:t>
        </w:r>
      </w:hyperlink>
      <w:r w:rsidRPr="00DC11F5">
        <w:rPr>
          <w:shd w:val="clear" w:color="auto" w:fill="FFFFFF"/>
        </w:rPr>
        <w:t xml:space="preserve">  - электронно-библиотечная система</w:t>
      </w:r>
    </w:p>
    <w:p w:rsidR="005E01E5" w:rsidRPr="00EA458F" w:rsidRDefault="005E01E5" w:rsidP="001E1177">
      <w:pPr>
        <w:widowControl w:val="0"/>
        <w:tabs>
          <w:tab w:val="left" w:pos="851"/>
        </w:tabs>
        <w:jc w:val="both"/>
      </w:pPr>
      <w:hyperlink r:id="rId15" w:history="1">
        <w:r w:rsidRPr="00624EF0">
          <w:rPr>
            <w:rStyle w:val="Hyperlink"/>
            <w:lang w:val="uk-UA"/>
          </w:rPr>
          <w:t>www.pwc.ru/ru.html</w:t>
        </w:r>
      </w:hyperlink>
      <w:r>
        <w:rPr>
          <w:lang w:val="uk-UA"/>
        </w:rPr>
        <w:t>– официальный сайт</w:t>
      </w:r>
      <w:r>
        <w:t>международной компании</w:t>
      </w:r>
      <w:r w:rsidRPr="00EA458F">
        <w:t xml:space="preserve"> PricewaterhouseCoopers </w:t>
      </w:r>
      <w:r>
        <w:t xml:space="preserve"> в России (</w:t>
      </w:r>
      <w:r>
        <w:rPr>
          <w:lang w:val="en-US"/>
        </w:rPr>
        <w:t>PwC</w:t>
      </w:r>
      <w:r>
        <w:t>)</w:t>
      </w:r>
    </w:p>
    <w:p w:rsidR="005E01E5" w:rsidRPr="001E1177" w:rsidRDefault="005E01E5" w:rsidP="001E1177">
      <w:pPr>
        <w:widowControl w:val="0"/>
        <w:tabs>
          <w:tab w:val="left" w:pos="851"/>
        </w:tabs>
        <w:jc w:val="both"/>
        <w:rPr>
          <w:lang w:val="uk-UA"/>
        </w:rPr>
      </w:pPr>
      <w:hyperlink r:id="rId16" w:history="1">
        <w:r w:rsidRPr="00624EF0">
          <w:rPr>
            <w:rStyle w:val="Hyperlink"/>
            <w:spacing w:val="-4"/>
            <w:lang w:val="en-US"/>
          </w:rPr>
          <w:t>www</w:t>
        </w:r>
        <w:r w:rsidRPr="00624EF0">
          <w:rPr>
            <w:rStyle w:val="Hyperlink"/>
            <w:spacing w:val="-4"/>
          </w:rPr>
          <w:t>.</w:t>
        </w:r>
        <w:r w:rsidRPr="00624EF0">
          <w:rPr>
            <w:rStyle w:val="Hyperlink"/>
            <w:spacing w:val="-4"/>
            <w:lang w:val="uk-UA"/>
          </w:rPr>
          <w:t>oecdru.org</w:t>
        </w:r>
      </w:hyperlink>
      <w:r w:rsidRPr="001E1177">
        <w:rPr>
          <w:spacing w:val="-4"/>
          <w:lang w:val="uk-UA"/>
        </w:rPr>
        <w:t xml:space="preserve">– </w:t>
      </w:r>
      <w:r>
        <w:rPr>
          <w:spacing w:val="-4"/>
          <w:lang w:val="uk-UA"/>
        </w:rPr>
        <w:t>официальный сайт Организации экономического сотрудничества и развития (ОЭСР).</w:t>
      </w:r>
    </w:p>
    <w:p w:rsidR="005E01E5" w:rsidRPr="001E1177" w:rsidRDefault="005E01E5" w:rsidP="001E1177">
      <w:pPr>
        <w:widowControl w:val="0"/>
        <w:tabs>
          <w:tab w:val="left" w:pos="851"/>
        </w:tabs>
        <w:jc w:val="both"/>
        <w:rPr>
          <w:lang w:val="uk-UA"/>
        </w:rPr>
      </w:pPr>
      <w:hyperlink r:id="rId17" w:history="1">
        <w:r w:rsidRPr="00624EF0">
          <w:rPr>
            <w:rStyle w:val="Hyperlink"/>
            <w:lang w:val="uk-UA"/>
          </w:rPr>
          <w:t>www.worldbank.org</w:t>
        </w:r>
      </w:hyperlink>
      <w:r w:rsidRPr="001E1177">
        <w:rPr>
          <w:lang w:val="uk-UA"/>
        </w:rPr>
        <w:t xml:space="preserve"> – официальный сайт Всемирного банка </w:t>
      </w:r>
    </w:p>
    <w:p w:rsidR="005E01E5" w:rsidRPr="001E1177" w:rsidRDefault="005E01E5" w:rsidP="001E1177">
      <w:pPr>
        <w:widowControl w:val="0"/>
        <w:tabs>
          <w:tab w:val="left" w:pos="851"/>
        </w:tabs>
        <w:jc w:val="both"/>
        <w:rPr>
          <w:lang w:val="uk-UA"/>
        </w:rPr>
      </w:pPr>
      <w:hyperlink r:id="rId18" w:history="1">
        <w:r w:rsidRPr="001D7F40">
          <w:rPr>
            <w:rStyle w:val="Hyperlink"/>
          </w:rPr>
          <w:t>https://www.weforum.org/</w:t>
        </w:r>
      </w:hyperlink>
      <w:r w:rsidRPr="001E1177">
        <w:rPr>
          <w:lang w:val="uk-UA"/>
        </w:rPr>
        <w:t xml:space="preserve"> – официальный сайт </w:t>
      </w:r>
      <w:r>
        <w:rPr>
          <w:lang w:val="uk-UA"/>
        </w:rPr>
        <w:t>Всемирного экономического форума</w:t>
      </w:r>
      <w:r w:rsidRPr="00EA458F">
        <w:rPr>
          <w:lang w:val="uk-UA"/>
        </w:rPr>
        <w:t>(ВЭФ)</w:t>
      </w:r>
    </w:p>
    <w:p w:rsidR="005E01E5" w:rsidRDefault="005E01E5" w:rsidP="001E554E">
      <w:pPr>
        <w:autoSpaceDE w:val="0"/>
        <w:autoSpaceDN w:val="0"/>
        <w:adjustRightInd w:val="0"/>
        <w:rPr>
          <w:bCs/>
          <w:iCs/>
          <w:lang w:val="uk-UA"/>
        </w:rPr>
      </w:pPr>
      <w:hyperlink r:id="rId19" w:history="1">
        <w:r w:rsidRPr="001E554E">
          <w:rPr>
            <w:rStyle w:val="Hyperlink"/>
            <w:bCs/>
            <w:iCs/>
            <w:lang w:val="uk-UA"/>
          </w:rPr>
          <w:t>https://nafi.ru/</w:t>
        </w:r>
      </w:hyperlink>
      <w:r>
        <w:rPr>
          <w:bCs/>
          <w:iCs/>
          <w:lang w:val="uk-UA"/>
        </w:rPr>
        <w:t xml:space="preserve"> - </w:t>
      </w:r>
      <w:r w:rsidRPr="001E554E">
        <w:rPr>
          <w:bCs/>
          <w:iCs/>
          <w:lang w:val="uk-UA"/>
        </w:rPr>
        <w:t>официальный сайтмногопрофильн</w:t>
      </w:r>
      <w:r>
        <w:rPr>
          <w:bCs/>
          <w:iCs/>
          <w:lang w:val="uk-UA"/>
        </w:rPr>
        <w:t>ого</w:t>
      </w:r>
      <w:r w:rsidRPr="001E554E">
        <w:rPr>
          <w:bCs/>
          <w:iCs/>
          <w:lang w:val="uk-UA"/>
        </w:rPr>
        <w:t xml:space="preserve"> исследовательск</w:t>
      </w:r>
      <w:r>
        <w:rPr>
          <w:bCs/>
          <w:iCs/>
          <w:lang w:val="uk-UA"/>
        </w:rPr>
        <w:t>ого</w:t>
      </w:r>
      <w:r w:rsidRPr="001E554E">
        <w:rPr>
          <w:bCs/>
          <w:iCs/>
          <w:lang w:val="uk-UA"/>
        </w:rPr>
        <w:t xml:space="preserve"> центр</w:t>
      </w:r>
      <w:r>
        <w:rPr>
          <w:bCs/>
          <w:iCs/>
          <w:lang w:val="uk-UA"/>
        </w:rPr>
        <w:t>а НАФИ</w:t>
      </w:r>
    </w:p>
    <w:p w:rsidR="005E01E5" w:rsidRPr="001E554E" w:rsidRDefault="005E01E5" w:rsidP="001E554E">
      <w:pPr>
        <w:autoSpaceDE w:val="0"/>
        <w:autoSpaceDN w:val="0"/>
        <w:adjustRightInd w:val="0"/>
        <w:rPr>
          <w:bCs/>
          <w:iCs/>
          <w:lang w:val="uk-UA"/>
        </w:rPr>
      </w:pPr>
    </w:p>
    <w:p w:rsidR="005E01E5" w:rsidRDefault="005E01E5"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5E01E5" w:rsidRPr="00DC11F5" w:rsidRDefault="005E01E5" w:rsidP="004D6440">
      <w:pPr>
        <w:autoSpaceDE w:val="0"/>
        <w:autoSpaceDN w:val="0"/>
        <w:adjustRightInd w:val="0"/>
        <w:ind w:left="720"/>
        <w:jc w:val="both"/>
        <w:rPr>
          <w:b/>
          <w:bCs/>
          <w:i/>
          <w:iCs/>
        </w:rPr>
      </w:pPr>
    </w:p>
    <w:p w:rsidR="005E01E5" w:rsidRPr="00DC11F5" w:rsidRDefault="005E01E5"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E01E5" w:rsidRPr="00DC11F5" w:rsidRDefault="005E01E5"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5E01E5" w:rsidRPr="00DC11F5" w:rsidRDefault="005E01E5"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5E01E5" w:rsidRPr="00DC11F5" w:rsidRDefault="005E01E5"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5E01E5" w:rsidRPr="00DC11F5" w:rsidRDefault="005E01E5"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5E01E5" w:rsidRPr="00DC11F5" w:rsidRDefault="005E01E5"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5E01E5" w:rsidRPr="00DC11F5" w:rsidRDefault="005E01E5"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E01E5" w:rsidRPr="00DC11F5" w:rsidRDefault="005E01E5"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E01E5" w:rsidRPr="00DC11F5" w:rsidRDefault="005E01E5"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5E01E5" w:rsidRPr="00DC11F5" w:rsidRDefault="005E01E5" w:rsidP="001E6B04">
      <w:pPr>
        <w:widowControl w:val="0"/>
        <w:numPr>
          <w:ilvl w:val="0"/>
          <w:numId w:val="14"/>
        </w:numPr>
        <w:tabs>
          <w:tab w:val="left" w:pos="720"/>
        </w:tabs>
        <w:autoSpaceDE w:val="0"/>
        <w:autoSpaceDN w:val="0"/>
        <w:adjustRightInd w:val="0"/>
        <w:jc w:val="both"/>
      </w:pPr>
      <w:r w:rsidRPr="00DC11F5">
        <w:t>Подготовка к экзамену (зачету) должна проводиться систематически, в течение всего семестра.</w:t>
      </w:r>
    </w:p>
    <w:p w:rsidR="005E01E5" w:rsidRPr="00DC11F5" w:rsidRDefault="005E01E5" w:rsidP="001E6B04">
      <w:pPr>
        <w:widowControl w:val="0"/>
        <w:numPr>
          <w:ilvl w:val="0"/>
          <w:numId w:val="14"/>
        </w:numPr>
        <w:tabs>
          <w:tab w:val="left" w:pos="720"/>
        </w:tabs>
        <w:autoSpaceDE w:val="0"/>
        <w:autoSpaceDN w:val="0"/>
        <w:adjustRightInd w:val="0"/>
        <w:jc w:val="both"/>
      </w:pPr>
      <w:r w:rsidRPr="00DC11F5">
        <w:t xml:space="preserve">Интенсивная подготовка должна начаться не позднее, чем за месяц до экзамена. </w:t>
      </w:r>
    </w:p>
    <w:p w:rsidR="005E01E5" w:rsidRPr="00DC11F5" w:rsidRDefault="005E01E5" w:rsidP="001E6B04">
      <w:pPr>
        <w:widowControl w:val="0"/>
        <w:numPr>
          <w:ilvl w:val="0"/>
          <w:numId w:val="14"/>
        </w:numPr>
        <w:tabs>
          <w:tab w:val="left" w:pos="720"/>
        </w:tabs>
        <w:autoSpaceDE w:val="0"/>
        <w:autoSpaceDN w:val="0"/>
        <w:adjustRightInd w:val="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E01E5" w:rsidRPr="00DC11F5" w:rsidRDefault="005E01E5"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E01E5" w:rsidRPr="00DC11F5" w:rsidRDefault="005E01E5"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E01E5" w:rsidRPr="00DC11F5" w:rsidRDefault="005E01E5"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5E01E5" w:rsidRPr="00DC11F5" w:rsidRDefault="005E01E5" w:rsidP="00D00133">
      <w:pPr>
        <w:autoSpaceDE w:val="0"/>
        <w:autoSpaceDN w:val="0"/>
        <w:adjustRightInd w:val="0"/>
        <w:jc w:val="both"/>
      </w:pPr>
    </w:p>
    <w:p w:rsidR="005E01E5" w:rsidRPr="00DC11F5" w:rsidRDefault="005E01E5" w:rsidP="004403B1">
      <w:pPr>
        <w:numPr>
          <w:ilvl w:val="0"/>
          <w:numId w:val="4"/>
        </w:numPr>
        <w:autoSpaceDE w:val="0"/>
        <w:autoSpaceDN w:val="0"/>
        <w:adjustRightInd w:val="0"/>
        <w:ind w:left="0" w:firstLine="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E01E5" w:rsidRPr="00DC11F5" w:rsidRDefault="005E01E5" w:rsidP="004403B1">
      <w:pPr>
        <w:autoSpaceDE w:val="0"/>
        <w:autoSpaceDN w:val="0"/>
        <w:adjustRightInd w:val="0"/>
        <w:jc w:val="both"/>
        <w:rPr>
          <w:b/>
          <w:bCs/>
          <w:i/>
          <w:iCs/>
        </w:rPr>
      </w:pPr>
    </w:p>
    <w:p w:rsidR="005E01E5" w:rsidRPr="00864071" w:rsidRDefault="005E01E5" w:rsidP="004403B1">
      <w:pPr>
        <w:autoSpaceDE w:val="0"/>
        <w:autoSpaceDN w:val="0"/>
        <w:adjustRightInd w:val="0"/>
        <w:jc w:val="both"/>
        <w:rPr>
          <w:b/>
          <w:bCs/>
          <w:i/>
          <w:iCs/>
        </w:rPr>
      </w:pPr>
      <w:r w:rsidRPr="00864071">
        <w:t>1.</w:t>
      </w:r>
      <w:r w:rsidRPr="00DC11F5">
        <w:t>Операционнаясистема</w:t>
      </w:r>
      <w:r w:rsidRPr="00864071">
        <w:t xml:space="preserve"> </w:t>
      </w:r>
      <w:r w:rsidRPr="00DC11F5">
        <w:rPr>
          <w:lang w:val="en-US"/>
        </w:rPr>
        <w:t>Microsoft</w:t>
      </w:r>
      <w:r w:rsidRPr="00864071">
        <w:t xml:space="preserve"> </w:t>
      </w:r>
      <w:r w:rsidRPr="00DC11F5">
        <w:rPr>
          <w:lang w:val="en-US"/>
        </w:rPr>
        <w:t>Windows</w:t>
      </w:r>
    </w:p>
    <w:p w:rsidR="005E01E5" w:rsidRPr="00864071" w:rsidRDefault="005E01E5" w:rsidP="004403B1">
      <w:pPr>
        <w:autoSpaceDE w:val="0"/>
        <w:autoSpaceDN w:val="0"/>
        <w:adjustRightInd w:val="0"/>
        <w:jc w:val="both"/>
      </w:pPr>
      <w:r w:rsidRPr="00864071">
        <w:t>2.</w:t>
      </w:r>
      <w:r w:rsidRPr="00DC11F5">
        <w:rPr>
          <w:lang w:val="en-US"/>
        </w:rPr>
        <w:t>Microsoft</w:t>
      </w:r>
      <w:r w:rsidRPr="00864071">
        <w:t xml:space="preserve"> </w:t>
      </w:r>
      <w:r w:rsidRPr="00DC11F5">
        <w:rPr>
          <w:lang w:val="en-US"/>
        </w:rPr>
        <w:t>Office</w:t>
      </w:r>
      <w:r w:rsidRPr="00864071">
        <w:t xml:space="preserve"> 2010-2016</w:t>
      </w:r>
    </w:p>
    <w:p w:rsidR="005E01E5" w:rsidRPr="00864071" w:rsidRDefault="005E01E5" w:rsidP="004403B1">
      <w:pPr>
        <w:autoSpaceDE w:val="0"/>
        <w:autoSpaceDN w:val="0"/>
        <w:adjustRightInd w:val="0"/>
        <w:jc w:val="both"/>
      </w:pPr>
      <w:r w:rsidRPr="00864071">
        <w:t>3.</w:t>
      </w:r>
      <w:r w:rsidRPr="00DC11F5">
        <w:t>Антивирус</w:t>
      </w:r>
      <w:r w:rsidRPr="00864071">
        <w:t xml:space="preserve"> </w:t>
      </w:r>
      <w:r w:rsidRPr="00DC11F5">
        <w:rPr>
          <w:lang w:val="en-US"/>
        </w:rPr>
        <w:t>Kaspersky</w:t>
      </w:r>
      <w:r w:rsidRPr="00864071">
        <w:t xml:space="preserve"> </w:t>
      </w:r>
      <w:r w:rsidRPr="00DC11F5">
        <w:rPr>
          <w:lang w:val="en-US"/>
        </w:rPr>
        <w:t>Endpoint</w:t>
      </w:r>
      <w:r w:rsidRPr="00864071">
        <w:t xml:space="preserve"> </w:t>
      </w:r>
      <w:r w:rsidRPr="00DC11F5">
        <w:rPr>
          <w:lang w:val="en-US"/>
        </w:rPr>
        <w:t>Security</w:t>
      </w:r>
    </w:p>
    <w:p w:rsidR="005E01E5" w:rsidRPr="00864071" w:rsidRDefault="005E01E5" w:rsidP="004403B1">
      <w:pPr>
        <w:autoSpaceDE w:val="0"/>
        <w:autoSpaceDN w:val="0"/>
        <w:adjustRightInd w:val="0"/>
        <w:jc w:val="both"/>
      </w:pPr>
      <w:r w:rsidRPr="00864071">
        <w:t>4.</w:t>
      </w:r>
      <w:r w:rsidRPr="00DC11F5">
        <w:t>Программадляработыс</w:t>
      </w:r>
      <w:r w:rsidRPr="00DC11F5">
        <w:rPr>
          <w:lang w:val="en-US"/>
        </w:rPr>
        <w:t>pdf</w:t>
      </w:r>
      <w:r w:rsidRPr="00DC11F5">
        <w:t>файлами</w:t>
      </w:r>
      <w:r w:rsidRPr="00DC11F5">
        <w:rPr>
          <w:lang w:val="en-US"/>
        </w:rPr>
        <w:t>AdobeReader</w:t>
      </w:r>
    </w:p>
    <w:p w:rsidR="005E01E5" w:rsidRPr="00DC11F5" w:rsidRDefault="005E01E5" w:rsidP="004403B1">
      <w:pPr>
        <w:autoSpaceDE w:val="0"/>
        <w:autoSpaceDN w:val="0"/>
        <w:adjustRightInd w:val="0"/>
        <w:jc w:val="both"/>
      </w:pPr>
      <w:r w:rsidRPr="00DC11F5">
        <w:t>5.Архиватор 7-</w:t>
      </w:r>
      <w:r w:rsidRPr="00DC11F5">
        <w:rPr>
          <w:lang w:val="en-US"/>
        </w:rPr>
        <w:t>zip</w:t>
      </w:r>
    </w:p>
    <w:p w:rsidR="005E01E5" w:rsidRPr="00DC11F5" w:rsidRDefault="005E01E5" w:rsidP="004403B1">
      <w:pPr>
        <w:autoSpaceDE w:val="0"/>
        <w:autoSpaceDN w:val="0"/>
        <w:adjustRightInd w:val="0"/>
        <w:jc w:val="both"/>
      </w:pPr>
      <w:r w:rsidRPr="00DC11F5">
        <w:t>6.Справочно-правовая система КонсультантПлюс</w:t>
      </w:r>
    </w:p>
    <w:p w:rsidR="005E01E5" w:rsidRPr="00DC11F5" w:rsidRDefault="005E01E5" w:rsidP="004403B1">
      <w:pPr>
        <w:autoSpaceDE w:val="0"/>
        <w:autoSpaceDN w:val="0"/>
        <w:adjustRightInd w:val="0"/>
        <w:jc w:val="both"/>
        <w:rPr>
          <w:b/>
          <w:bCs/>
          <w:i/>
          <w:iCs/>
        </w:rPr>
      </w:pPr>
      <w:r w:rsidRPr="00DC11F5">
        <w:t>7.Справочно-правовая система Гарант</w:t>
      </w:r>
    </w:p>
    <w:p w:rsidR="005E01E5" w:rsidRDefault="005E01E5" w:rsidP="004403B1">
      <w:pPr>
        <w:autoSpaceDE w:val="0"/>
        <w:autoSpaceDN w:val="0"/>
        <w:adjustRightInd w:val="0"/>
        <w:jc w:val="both"/>
        <w:rPr>
          <w:b/>
          <w:bCs/>
          <w:i/>
          <w:iCs/>
        </w:rPr>
      </w:pPr>
    </w:p>
    <w:p w:rsidR="005E01E5" w:rsidRDefault="005E01E5" w:rsidP="004403B1">
      <w:pPr>
        <w:autoSpaceDE w:val="0"/>
        <w:autoSpaceDN w:val="0"/>
        <w:adjustRightInd w:val="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5E01E5" w:rsidRPr="00DC11F5" w:rsidRDefault="005E01E5" w:rsidP="004403B1">
      <w:pPr>
        <w:autoSpaceDE w:val="0"/>
        <w:autoSpaceDN w:val="0"/>
        <w:adjustRightInd w:val="0"/>
        <w:jc w:val="both"/>
        <w:rPr>
          <w:b/>
          <w:bCs/>
          <w:i/>
          <w:iCs/>
        </w:rPr>
      </w:pPr>
    </w:p>
    <w:p w:rsidR="005E01E5" w:rsidRPr="00DC11F5" w:rsidRDefault="005E01E5" w:rsidP="004403B1">
      <w:pPr>
        <w:contextualSpacing/>
        <w:jc w:val="both"/>
      </w:pPr>
      <w:r w:rsidRPr="00DC11F5">
        <w:t>1.Проектор, ноутбук</w:t>
      </w:r>
    </w:p>
    <w:p w:rsidR="005E01E5" w:rsidRPr="00DC11F5" w:rsidRDefault="005E01E5" w:rsidP="004403B1">
      <w:pPr>
        <w:contextualSpacing/>
        <w:jc w:val="both"/>
      </w:pPr>
      <w:r w:rsidRPr="00DC11F5">
        <w:t xml:space="preserve">2.Проекционный экран </w:t>
      </w:r>
    </w:p>
    <w:p w:rsidR="005E01E5" w:rsidRPr="00DC11F5" w:rsidRDefault="005E01E5" w:rsidP="004403B1">
      <w:pPr>
        <w:contextualSpacing/>
        <w:jc w:val="both"/>
      </w:pPr>
      <w:r w:rsidRPr="00DC11F5">
        <w:t>3.Колонки</w:t>
      </w:r>
    </w:p>
    <w:p w:rsidR="005E01E5" w:rsidRPr="00DC11F5" w:rsidRDefault="005E01E5" w:rsidP="004403B1">
      <w:pPr>
        <w:autoSpaceDE w:val="0"/>
        <w:autoSpaceDN w:val="0"/>
        <w:adjustRightInd w:val="0"/>
      </w:pPr>
    </w:p>
    <w:p w:rsidR="005E01E5" w:rsidRPr="00DC11F5" w:rsidRDefault="005E01E5" w:rsidP="004403B1">
      <w:pPr>
        <w:numPr>
          <w:ilvl w:val="0"/>
          <w:numId w:val="5"/>
        </w:numPr>
        <w:autoSpaceDE w:val="0"/>
        <w:autoSpaceDN w:val="0"/>
        <w:adjustRightInd w:val="0"/>
        <w:ind w:left="0" w:firstLine="0"/>
        <w:jc w:val="both"/>
        <w:rPr>
          <w:b/>
          <w:bCs/>
          <w:i/>
          <w:iCs/>
        </w:rPr>
      </w:pPr>
      <w:r w:rsidRPr="00DC11F5">
        <w:rPr>
          <w:b/>
          <w:bCs/>
          <w:i/>
          <w:iCs/>
        </w:rPr>
        <w:t>Образовательные технологии, используемые при освоении дисциплины</w:t>
      </w:r>
    </w:p>
    <w:p w:rsidR="005E01E5" w:rsidRPr="00DC11F5" w:rsidRDefault="005E01E5"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E01E5" w:rsidRPr="00DC11F5" w:rsidRDefault="005E01E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E01E5" w:rsidRPr="00DC11F5" w:rsidRDefault="005E01E5" w:rsidP="00034A75">
      <w:pPr>
        <w:tabs>
          <w:tab w:val="center" w:pos="4536"/>
          <w:tab w:val="right" w:pos="9072"/>
        </w:tabs>
        <w:ind w:firstLine="709"/>
        <w:jc w:val="both"/>
      </w:pPr>
    </w:p>
    <w:p w:rsidR="005E01E5" w:rsidRPr="00DC11F5" w:rsidRDefault="005E01E5"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5E01E5" w:rsidRPr="00DC11F5" w:rsidRDefault="005E01E5"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5E01E5" w:rsidRPr="00DC11F5" w:rsidRDefault="005E01E5" w:rsidP="00D00133">
      <w:pPr>
        <w:tabs>
          <w:tab w:val="center" w:pos="4536"/>
          <w:tab w:val="right" w:pos="9072"/>
        </w:tabs>
        <w:autoSpaceDE w:val="0"/>
        <w:autoSpaceDN w:val="0"/>
        <w:adjustRightInd w:val="0"/>
      </w:pPr>
      <w:r w:rsidRPr="00DC11F5">
        <w:t>- практические занятия;</w:t>
      </w:r>
    </w:p>
    <w:p w:rsidR="005E01E5" w:rsidRPr="00DC11F5" w:rsidRDefault="005E01E5" w:rsidP="00D00133">
      <w:pPr>
        <w:tabs>
          <w:tab w:val="center" w:pos="4536"/>
          <w:tab w:val="right" w:pos="9072"/>
        </w:tabs>
        <w:autoSpaceDE w:val="0"/>
        <w:autoSpaceDN w:val="0"/>
        <w:adjustRightInd w:val="0"/>
      </w:pPr>
      <w:r w:rsidRPr="00DC11F5">
        <w:t>- контрольные опросы;</w:t>
      </w:r>
    </w:p>
    <w:p w:rsidR="005E01E5" w:rsidRPr="00DC11F5" w:rsidRDefault="005E01E5" w:rsidP="00D00133">
      <w:pPr>
        <w:tabs>
          <w:tab w:val="center" w:pos="4536"/>
          <w:tab w:val="right" w:pos="9072"/>
        </w:tabs>
        <w:autoSpaceDE w:val="0"/>
        <w:autoSpaceDN w:val="0"/>
        <w:adjustRightInd w:val="0"/>
      </w:pPr>
      <w:r w:rsidRPr="00DC11F5">
        <w:t>- консультации;</w:t>
      </w:r>
    </w:p>
    <w:p w:rsidR="005E01E5" w:rsidRPr="00DC11F5" w:rsidRDefault="005E01E5" w:rsidP="00D00133">
      <w:pPr>
        <w:tabs>
          <w:tab w:val="center" w:pos="4536"/>
          <w:tab w:val="right" w:pos="9072"/>
        </w:tabs>
        <w:autoSpaceDE w:val="0"/>
        <w:autoSpaceDN w:val="0"/>
        <w:adjustRightInd w:val="0"/>
      </w:pPr>
      <w:r w:rsidRPr="00DC11F5">
        <w:t>- самостоятельная работа с учебной литературой;</w:t>
      </w:r>
    </w:p>
    <w:p w:rsidR="005E01E5" w:rsidRPr="003F4282" w:rsidRDefault="005E01E5"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5E01E5" w:rsidRPr="00DC11F5" w:rsidRDefault="005E01E5"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5E01E5" w:rsidRDefault="005E01E5"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5E01E5" w:rsidRPr="00DC11F5" w:rsidRDefault="005E01E5" w:rsidP="00D00133">
      <w:pPr>
        <w:tabs>
          <w:tab w:val="center" w:pos="4536"/>
          <w:tab w:val="right" w:pos="9072"/>
        </w:tabs>
        <w:autoSpaceDE w:val="0"/>
        <w:autoSpaceDN w:val="0"/>
        <w:adjustRightInd w:val="0"/>
        <w:rPr>
          <w:i/>
          <w:iCs/>
        </w:rPr>
      </w:pPr>
      <w:r w:rsidRPr="00DC11F5">
        <w:rPr>
          <w:i/>
          <w:iCs/>
        </w:rPr>
        <w:t>- творческие задания;</w:t>
      </w:r>
    </w:p>
    <w:p w:rsidR="005E01E5" w:rsidRDefault="005E01E5" w:rsidP="00D00133">
      <w:pPr>
        <w:tabs>
          <w:tab w:val="center" w:pos="4536"/>
          <w:tab w:val="right" w:pos="9072"/>
        </w:tabs>
        <w:autoSpaceDE w:val="0"/>
        <w:autoSpaceDN w:val="0"/>
        <w:adjustRightInd w:val="0"/>
        <w:rPr>
          <w:i/>
          <w:iCs/>
        </w:rPr>
      </w:pPr>
      <w:r w:rsidRPr="00DC11F5">
        <w:rPr>
          <w:i/>
          <w:iCs/>
        </w:rPr>
        <w:t xml:space="preserve">- </w:t>
      </w:r>
      <w:r>
        <w:rPr>
          <w:i/>
          <w:iCs/>
        </w:rPr>
        <w:t>информационно-аналитические проекты</w:t>
      </w:r>
      <w:r w:rsidRPr="00DC11F5">
        <w:rPr>
          <w:i/>
          <w:iCs/>
        </w:rPr>
        <w:t>;</w:t>
      </w:r>
    </w:p>
    <w:p w:rsidR="005E01E5" w:rsidRPr="00DC11F5" w:rsidRDefault="005E01E5" w:rsidP="00D00133">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5E01E5" w:rsidRDefault="005E01E5" w:rsidP="00D00133">
      <w:pPr>
        <w:tabs>
          <w:tab w:val="center" w:pos="4536"/>
          <w:tab w:val="right" w:pos="9072"/>
        </w:tabs>
        <w:autoSpaceDE w:val="0"/>
        <w:autoSpaceDN w:val="0"/>
        <w:adjustRightInd w:val="0"/>
        <w:jc w:val="both"/>
        <w:rPr>
          <w:i/>
          <w:iCs/>
        </w:rPr>
      </w:pPr>
      <w:r w:rsidRPr="00C8171F">
        <w:rPr>
          <w:i/>
          <w:iCs/>
        </w:rPr>
        <w:t>-</w:t>
      </w:r>
      <w:r>
        <w:rPr>
          <w:i/>
          <w:iCs/>
        </w:rPr>
        <w:t xml:space="preserve"> деловая игра;</w:t>
      </w:r>
    </w:p>
    <w:p w:rsidR="005E01E5" w:rsidRPr="00DC11F5" w:rsidRDefault="005E01E5" w:rsidP="00D00133">
      <w:pPr>
        <w:tabs>
          <w:tab w:val="center" w:pos="4536"/>
          <w:tab w:val="right" w:pos="9072"/>
        </w:tabs>
        <w:autoSpaceDE w:val="0"/>
        <w:autoSpaceDN w:val="0"/>
        <w:adjustRightInd w:val="0"/>
        <w:jc w:val="both"/>
        <w:rPr>
          <w:i/>
          <w:iCs/>
        </w:rPr>
      </w:pPr>
      <w:r>
        <w:rPr>
          <w:i/>
          <w:iCs/>
        </w:rPr>
        <w:t>- решение задач.</w:t>
      </w:r>
    </w:p>
    <w:p w:rsidR="005E01E5" w:rsidRPr="00DC11F5" w:rsidRDefault="005E01E5"/>
    <w:p w:rsidR="005E01E5" w:rsidRPr="00DC11F5" w:rsidRDefault="005E01E5"/>
    <w:p w:rsidR="005E01E5" w:rsidRDefault="005E01E5"/>
    <w:p w:rsidR="005E01E5" w:rsidRDefault="005E01E5"/>
    <w:p w:rsidR="005E01E5" w:rsidRDefault="005E01E5"/>
    <w:p w:rsidR="005E01E5" w:rsidRDefault="005E01E5"/>
    <w:p w:rsidR="005E01E5" w:rsidRDefault="005E01E5" w:rsidP="00FC3B95">
      <w:pPr>
        <w:autoSpaceDE w:val="0"/>
        <w:autoSpaceDN w:val="0"/>
        <w:adjustRightInd w:val="0"/>
        <w:jc w:val="right"/>
      </w:pPr>
    </w:p>
    <w:p w:rsidR="005E01E5" w:rsidRDefault="005E01E5" w:rsidP="00FC3B95">
      <w:pPr>
        <w:autoSpaceDE w:val="0"/>
        <w:autoSpaceDN w:val="0"/>
        <w:adjustRightInd w:val="0"/>
        <w:jc w:val="right"/>
      </w:pPr>
    </w:p>
    <w:p w:rsidR="005E01E5" w:rsidRDefault="005E01E5" w:rsidP="00FC3B95">
      <w:pPr>
        <w:autoSpaceDE w:val="0"/>
        <w:autoSpaceDN w:val="0"/>
        <w:adjustRightInd w:val="0"/>
        <w:jc w:val="right"/>
      </w:pPr>
    </w:p>
    <w:p w:rsidR="005E01E5" w:rsidRDefault="005E01E5" w:rsidP="00FC3B95">
      <w:pPr>
        <w:autoSpaceDE w:val="0"/>
        <w:autoSpaceDN w:val="0"/>
        <w:adjustRightInd w:val="0"/>
        <w:jc w:val="right"/>
      </w:pPr>
    </w:p>
    <w:p w:rsidR="005E01E5" w:rsidRDefault="005E01E5" w:rsidP="00FC3B95">
      <w:pPr>
        <w:autoSpaceDE w:val="0"/>
        <w:autoSpaceDN w:val="0"/>
        <w:adjustRightInd w:val="0"/>
        <w:jc w:val="right"/>
      </w:pPr>
    </w:p>
    <w:p w:rsidR="005E01E5" w:rsidRDefault="005E01E5" w:rsidP="00FC3B95">
      <w:pPr>
        <w:autoSpaceDE w:val="0"/>
        <w:autoSpaceDN w:val="0"/>
        <w:adjustRightInd w:val="0"/>
        <w:jc w:val="right"/>
      </w:pPr>
    </w:p>
    <w:p w:rsidR="005E01E5" w:rsidRDefault="005E01E5" w:rsidP="00FC3B95">
      <w:pPr>
        <w:autoSpaceDE w:val="0"/>
        <w:autoSpaceDN w:val="0"/>
        <w:adjustRightInd w:val="0"/>
        <w:jc w:val="right"/>
      </w:pPr>
    </w:p>
    <w:p w:rsidR="005E01E5" w:rsidRDefault="005E01E5" w:rsidP="00FC3B95">
      <w:pPr>
        <w:autoSpaceDE w:val="0"/>
        <w:autoSpaceDN w:val="0"/>
        <w:adjustRightInd w:val="0"/>
        <w:jc w:val="right"/>
      </w:pPr>
    </w:p>
    <w:p w:rsidR="005E01E5" w:rsidRDefault="005E01E5" w:rsidP="00FC3B95">
      <w:pPr>
        <w:autoSpaceDE w:val="0"/>
        <w:autoSpaceDN w:val="0"/>
        <w:adjustRightInd w:val="0"/>
        <w:jc w:val="right"/>
      </w:pPr>
    </w:p>
    <w:p w:rsidR="005E01E5" w:rsidRDefault="005E01E5" w:rsidP="00FC3B95">
      <w:pPr>
        <w:autoSpaceDE w:val="0"/>
        <w:autoSpaceDN w:val="0"/>
        <w:adjustRightInd w:val="0"/>
        <w:jc w:val="right"/>
      </w:pPr>
    </w:p>
    <w:p w:rsidR="005E01E5" w:rsidRDefault="005E01E5" w:rsidP="00FC3B95">
      <w:pPr>
        <w:autoSpaceDE w:val="0"/>
        <w:autoSpaceDN w:val="0"/>
        <w:adjustRightInd w:val="0"/>
        <w:jc w:val="right"/>
      </w:pPr>
    </w:p>
    <w:p w:rsidR="005E01E5" w:rsidRDefault="005E01E5" w:rsidP="00FC3B95">
      <w:pPr>
        <w:autoSpaceDE w:val="0"/>
        <w:autoSpaceDN w:val="0"/>
        <w:adjustRightInd w:val="0"/>
        <w:jc w:val="right"/>
      </w:pPr>
    </w:p>
    <w:p w:rsidR="005E01E5" w:rsidRDefault="005E01E5" w:rsidP="00FC3B95">
      <w:pPr>
        <w:autoSpaceDE w:val="0"/>
        <w:autoSpaceDN w:val="0"/>
        <w:adjustRightInd w:val="0"/>
        <w:jc w:val="right"/>
      </w:pPr>
    </w:p>
    <w:p w:rsidR="005E01E5" w:rsidRDefault="005E01E5" w:rsidP="00FC3B95">
      <w:pPr>
        <w:autoSpaceDE w:val="0"/>
        <w:autoSpaceDN w:val="0"/>
        <w:adjustRightInd w:val="0"/>
        <w:jc w:val="right"/>
      </w:pPr>
    </w:p>
    <w:p w:rsidR="005E01E5" w:rsidRDefault="005E01E5" w:rsidP="00FC3B95">
      <w:pPr>
        <w:autoSpaceDE w:val="0"/>
        <w:autoSpaceDN w:val="0"/>
        <w:adjustRightInd w:val="0"/>
        <w:jc w:val="right"/>
      </w:pPr>
    </w:p>
    <w:p w:rsidR="005E01E5" w:rsidRDefault="005E01E5" w:rsidP="00FC3B95">
      <w:pPr>
        <w:autoSpaceDE w:val="0"/>
        <w:autoSpaceDN w:val="0"/>
        <w:adjustRightInd w:val="0"/>
        <w:jc w:val="right"/>
      </w:pPr>
    </w:p>
    <w:p w:rsidR="005E01E5" w:rsidRDefault="005E01E5" w:rsidP="00FC3B95">
      <w:pPr>
        <w:autoSpaceDE w:val="0"/>
        <w:autoSpaceDN w:val="0"/>
        <w:adjustRightInd w:val="0"/>
        <w:jc w:val="right"/>
      </w:pPr>
    </w:p>
    <w:p w:rsidR="005E01E5" w:rsidRDefault="005E01E5" w:rsidP="00FC3B95">
      <w:pPr>
        <w:autoSpaceDE w:val="0"/>
        <w:autoSpaceDN w:val="0"/>
        <w:adjustRightInd w:val="0"/>
        <w:jc w:val="right"/>
      </w:pPr>
    </w:p>
    <w:p w:rsidR="005E01E5" w:rsidRDefault="005E01E5" w:rsidP="00FC3B95">
      <w:pPr>
        <w:autoSpaceDE w:val="0"/>
        <w:autoSpaceDN w:val="0"/>
        <w:adjustRightInd w:val="0"/>
        <w:jc w:val="right"/>
      </w:pPr>
    </w:p>
    <w:p w:rsidR="005E01E5" w:rsidRDefault="005E01E5" w:rsidP="00FC3B95">
      <w:pPr>
        <w:autoSpaceDE w:val="0"/>
        <w:autoSpaceDN w:val="0"/>
        <w:adjustRightInd w:val="0"/>
        <w:jc w:val="right"/>
      </w:pPr>
    </w:p>
    <w:p w:rsidR="005E01E5" w:rsidRDefault="005E01E5" w:rsidP="00FC3B95">
      <w:pPr>
        <w:autoSpaceDE w:val="0"/>
        <w:autoSpaceDN w:val="0"/>
        <w:adjustRightInd w:val="0"/>
        <w:jc w:val="right"/>
      </w:pPr>
    </w:p>
    <w:p w:rsidR="005E01E5" w:rsidRDefault="005E01E5" w:rsidP="00FC3B95">
      <w:pPr>
        <w:autoSpaceDE w:val="0"/>
        <w:autoSpaceDN w:val="0"/>
        <w:adjustRightInd w:val="0"/>
        <w:jc w:val="right"/>
      </w:pPr>
    </w:p>
    <w:p w:rsidR="005E01E5" w:rsidRDefault="005E01E5" w:rsidP="00FC3B95">
      <w:pPr>
        <w:autoSpaceDE w:val="0"/>
        <w:autoSpaceDN w:val="0"/>
        <w:adjustRightInd w:val="0"/>
        <w:jc w:val="right"/>
      </w:pPr>
    </w:p>
    <w:p w:rsidR="005E01E5" w:rsidRDefault="005E01E5" w:rsidP="00FC3B95">
      <w:pPr>
        <w:autoSpaceDE w:val="0"/>
        <w:autoSpaceDN w:val="0"/>
        <w:adjustRightInd w:val="0"/>
        <w:jc w:val="right"/>
      </w:pPr>
    </w:p>
    <w:p w:rsidR="005E01E5" w:rsidRDefault="005E01E5" w:rsidP="00FC3B95">
      <w:pPr>
        <w:autoSpaceDE w:val="0"/>
        <w:autoSpaceDN w:val="0"/>
        <w:adjustRightInd w:val="0"/>
        <w:jc w:val="right"/>
      </w:pPr>
    </w:p>
    <w:p w:rsidR="005E01E5" w:rsidRDefault="005E01E5" w:rsidP="00FC3B95">
      <w:pPr>
        <w:autoSpaceDE w:val="0"/>
        <w:autoSpaceDN w:val="0"/>
        <w:adjustRightInd w:val="0"/>
        <w:jc w:val="right"/>
      </w:pPr>
    </w:p>
    <w:p w:rsidR="005E01E5" w:rsidRDefault="005E01E5" w:rsidP="00FC3B95">
      <w:pPr>
        <w:autoSpaceDE w:val="0"/>
        <w:autoSpaceDN w:val="0"/>
        <w:adjustRightInd w:val="0"/>
        <w:jc w:val="right"/>
      </w:pPr>
    </w:p>
    <w:p w:rsidR="005E01E5" w:rsidRDefault="005E01E5" w:rsidP="00FC3B95">
      <w:pPr>
        <w:autoSpaceDE w:val="0"/>
        <w:autoSpaceDN w:val="0"/>
        <w:adjustRightInd w:val="0"/>
        <w:jc w:val="right"/>
      </w:pPr>
    </w:p>
    <w:p w:rsidR="005E01E5" w:rsidRDefault="005E01E5" w:rsidP="00FC3B95">
      <w:pPr>
        <w:autoSpaceDE w:val="0"/>
        <w:autoSpaceDN w:val="0"/>
        <w:adjustRightInd w:val="0"/>
        <w:jc w:val="right"/>
      </w:pPr>
    </w:p>
    <w:p w:rsidR="005E01E5" w:rsidRDefault="005E01E5" w:rsidP="00FC3B95">
      <w:pPr>
        <w:autoSpaceDE w:val="0"/>
        <w:autoSpaceDN w:val="0"/>
        <w:adjustRightInd w:val="0"/>
        <w:jc w:val="right"/>
      </w:pPr>
    </w:p>
    <w:p w:rsidR="005E01E5" w:rsidRDefault="005E01E5" w:rsidP="00FC3B95">
      <w:pPr>
        <w:autoSpaceDE w:val="0"/>
        <w:autoSpaceDN w:val="0"/>
        <w:adjustRightInd w:val="0"/>
        <w:jc w:val="right"/>
      </w:pPr>
    </w:p>
    <w:p w:rsidR="005E01E5" w:rsidRDefault="005E01E5" w:rsidP="00FC3B95">
      <w:pPr>
        <w:autoSpaceDE w:val="0"/>
        <w:autoSpaceDN w:val="0"/>
        <w:adjustRightInd w:val="0"/>
        <w:jc w:val="right"/>
      </w:pPr>
    </w:p>
    <w:p w:rsidR="005E01E5" w:rsidRDefault="005E01E5" w:rsidP="00FC3B95">
      <w:pPr>
        <w:autoSpaceDE w:val="0"/>
        <w:autoSpaceDN w:val="0"/>
        <w:adjustRightInd w:val="0"/>
        <w:jc w:val="right"/>
      </w:pPr>
    </w:p>
    <w:p w:rsidR="005E01E5" w:rsidRPr="00DC11F5" w:rsidRDefault="005E01E5" w:rsidP="00FC3B95">
      <w:pPr>
        <w:autoSpaceDE w:val="0"/>
        <w:autoSpaceDN w:val="0"/>
        <w:adjustRightInd w:val="0"/>
        <w:jc w:val="right"/>
      </w:pPr>
      <w:r w:rsidRPr="00DC11F5">
        <w:t xml:space="preserve">Приложение </w:t>
      </w:r>
    </w:p>
    <w:p w:rsidR="005E01E5" w:rsidRPr="00DC11F5" w:rsidRDefault="005E01E5" w:rsidP="00FC3B95">
      <w:pPr>
        <w:autoSpaceDE w:val="0"/>
        <w:autoSpaceDN w:val="0"/>
        <w:adjustRightInd w:val="0"/>
        <w:jc w:val="right"/>
      </w:pPr>
    </w:p>
    <w:p w:rsidR="005E01E5" w:rsidRPr="00DC11F5" w:rsidRDefault="005E01E5" w:rsidP="00FC3B95">
      <w:pPr>
        <w:autoSpaceDE w:val="0"/>
        <w:autoSpaceDN w:val="0"/>
        <w:adjustRightInd w:val="0"/>
        <w:jc w:val="center"/>
      </w:pPr>
    </w:p>
    <w:p w:rsidR="005E01E5" w:rsidRPr="00DC11F5" w:rsidRDefault="005E01E5" w:rsidP="00FC3B95">
      <w:pPr>
        <w:autoSpaceDE w:val="0"/>
        <w:autoSpaceDN w:val="0"/>
        <w:adjustRightInd w:val="0"/>
      </w:pPr>
    </w:p>
    <w:p w:rsidR="005E01E5" w:rsidRPr="00DC11F5" w:rsidRDefault="005E01E5" w:rsidP="00FC3B95">
      <w:pPr>
        <w:autoSpaceDE w:val="0"/>
        <w:autoSpaceDN w:val="0"/>
        <w:adjustRightInd w:val="0"/>
        <w:jc w:val="right"/>
      </w:pPr>
    </w:p>
    <w:p w:rsidR="005E01E5" w:rsidRPr="00DC11F5" w:rsidRDefault="005E01E5" w:rsidP="00FC3B95">
      <w:pPr>
        <w:autoSpaceDE w:val="0"/>
        <w:autoSpaceDN w:val="0"/>
        <w:adjustRightInd w:val="0"/>
        <w:jc w:val="center"/>
      </w:pPr>
    </w:p>
    <w:p w:rsidR="005E01E5" w:rsidRPr="00DC11F5" w:rsidRDefault="005E01E5" w:rsidP="00FC3B95">
      <w:pPr>
        <w:autoSpaceDE w:val="0"/>
        <w:autoSpaceDN w:val="0"/>
        <w:adjustRightInd w:val="0"/>
        <w:jc w:val="center"/>
      </w:pPr>
    </w:p>
    <w:p w:rsidR="005E01E5" w:rsidRPr="00DC11F5" w:rsidRDefault="005E01E5" w:rsidP="00FC3B95">
      <w:pPr>
        <w:autoSpaceDE w:val="0"/>
        <w:autoSpaceDN w:val="0"/>
        <w:adjustRightInd w:val="0"/>
        <w:jc w:val="center"/>
      </w:pPr>
    </w:p>
    <w:p w:rsidR="005E01E5" w:rsidRPr="00DC11F5" w:rsidRDefault="005E01E5" w:rsidP="00FC3B95">
      <w:pPr>
        <w:autoSpaceDE w:val="0"/>
        <w:autoSpaceDN w:val="0"/>
        <w:adjustRightInd w:val="0"/>
        <w:jc w:val="center"/>
      </w:pPr>
    </w:p>
    <w:p w:rsidR="005E01E5" w:rsidRPr="00DC11F5" w:rsidRDefault="005E01E5" w:rsidP="00FC3B95">
      <w:pPr>
        <w:autoSpaceDE w:val="0"/>
        <w:autoSpaceDN w:val="0"/>
        <w:adjustRightInd w:val="0"/>
        <w:jc w:val="center"/>
      </w:pPr>
    </w:p>
    <w:p w:rsidR="005E01E5" w:rsidRPr="00DC11F5" w:rsidRDefault="005E01E5" w:rsidP="00FC3B95">
      <w:pPr>
        <w:autoSpaceDE w:val="0"/>
        <w:autoSpaceDN w:val="0"/>
        <w:adjustRightInd w:val="0"/>
        <w:jc w:val="center"/>
      </w:pPr>
    </w:p>
    <w:p w:rsidR="005E01E5" w:rsidRPr="00DC11F5" w:rsidRDefault="005E01E5" w:rsidP="00FC3B95">
      <w:pPr>
        <w:autoSpaceDE w:val="0"/>
        <w:autoSpaceDN w:val="0"/>
        <w:adjustRightInd w:val="0"/>
        <w:jc w:val="center"/>
      </w:pPr>
    </w:p>
    <w:p w:rsidR="005E01E5" w:rsidRPr="00DC11F5" w:rsidRDefault="005E01E5" w:rsidP="00FC3B95">
      <w:pPr>
        <w:autoSpaceDE w:val="0"/>
        <w:autoSpaceDN w:val="0"/>
        <w:adjustRightInd w:val="0"/>
        <w:jc w:val="center"/>
        <w:rPr>
          <w:b/>
          <w:bCs/>
        </w:rPr>
      </w:pPr>
      <w:r w:rsidRPr="00DC11F5">
        <w:rPr>
          <w:b/>
          <w:bCs/>
        </w:rPr>
        <w:t xml:space="preserve">ФОНД ОЦЕНОЧНЫХ СРЕДСТВ </w:t>
      </w:r>
    </w:p>
    <w:p w:rsidR="005E01E5" w:rsidRPr="00DC11F5" w:rsidRDefault="005E01E5" w:rsidP="00FC3B95">
      <w:pPr>
        <w:autoSpaceDE w:val="0"/>
        <w:autoSpaceDN w:val="0"/>
        <w:adjustRightInd w:val="0"/>
        <w:jc w:val="center"/>
        <w:rPr>
          <w:b/>
          <w:bCs/>
        </w:rPr>
      </w:pPr>
      <w:r w:rsidRPr="00DC11F5">
        <w:rPr>
          <w:b/>
          <w:bCs/>
        </w:rPr>
        <w:t>ДЛЯ ПРОВЕДЕНИЯ ПРОМЕЖУТОЧНОЙ АТТЕСТАЦИИ</w:t>
      </w:r>
    </w:p>
    <w:p w:rsidR="005E01E5" w:rsidRPr="00DC11F5" w:rsidRDefault="005E01E5" w:rsidP="00FC3B95">
      <w:pPr>
        <w:autoSpaceDE w:val="0"/>
        <w:autoSpaceDN w:val="0"/>
        <w:adjustRightInd w:val="0"/>
        <w:jc w:val="center"/>
        <w:rPr>
          <w:b/>
          <w:bCs/>
        </w:rPr>
      </w:pPr>
      <w:r w:rsidRPr="00DC11F5">
        <w:rPr>
          <w:b/>
          <w:bCs/>
        </w:rPr>
        <w:t>ПО ДИСЦИПЛИНЕ</w:t>
      </w:r>
    </w:p>
    <w:p w:rsidR="005E01E5" w:rsidRPr="00DC11F5" w:rsidRDefault="005E01E5" w:rsidP="00FC3B95">
      <w:pPr>
        <w:autoSpaceDE w:val="0"/>
        <w:autoSpaceDN w:val="0"/>
        <w:adjustRightInd w:val="0"/>
        <w:jc w:val="center"/>
        <w:rPr>
          <w:b/>
          <w:bCs/>
        </w:rPr>
      </w:pPr>
    </w:p>
    <w:p w:rsidR="005E01E5" w:rsidRPr="00DC11F5" w:rsidRDefault="005E01E5" w:rsidP="00FC3B95">
      <w:pPr>
        <w:autoSpaceDE w:val="0"/>
        <w:autoSpaceDN w:val="0"/>
        <w:adjustRightInd w:val="0"/>
        <w:jc w:val="center"/>
        <w:rPr>
          <w:b/>
          <w:bCs/>
        </w:rPr>
      </w:pPr>
    </w:p>
    <w:p w:rsidR="005E01E5" w:rsidRPr="00DC11F5" w:rsidRDefault="005E01E5" w:rsidP="00FC3B95">
      <w:pPr>
        <w:tabs>
          <w:tab w:val="left" w:leader="underscore" w:pos="9856"/>
        </w:tabs>
        <w:autoSpaceDE w:val="0"/>
        <w:autoSpaceDN w:val="0"/>
        <w:adjustRightInd w:val="0"/>
        <w:jc w:val="center"/>
        <w:rPr>
          <w:b/>
          <w:bCs/>
        </w:rPr>
      </w:pPr>
      <w:r w:rsidRPr="00DC11F5">
        <w:rPr>
          <w:b/>
          <w:bCs/>
        </w:rPr>
        <w:t>«</w:t>
      </w:r>
      <w:r>
        <w:rPr>
          <w:b/>
          <w:bCs/>
        </w:rPr>
        <w:t>Теория менеджмента</w:t>
      </w:r>
      <w:r w:rsidRPr="00DC11F5">
        <w:rPr>
          <w:b/>
          <w:bCs/>
        </w:rPr>
        <w:t>»</w:t>
      </w:r>
    </w:p>
    <w:p w:rsidR="005E01E5" w:rsidRPr="00DC11F5" w:rsidRDefault="005E01E5" w:rsidP="00FC3B95">
      <w:pPr>
        <w:autoSpaceDE w:val="0"/>
        <w:autoSpaceDN w:val="0"/>
        <w:adjustRightInd w:val="0"/>
        <w:jc w:val="center"/>
      </w:pPr>
    </w:p>
    <w:p w:rsidR="005E01E5" w:rsidRPr="00DC11F5" w:rsidRDefault="005E01E5" w:rsidP="00FC3B95">
      <w:pPr>
        <w:autoSpaceDE w:val="0"/>
        <w:autoSpaceDN w:val="0"/>
        <w:adjustRightInd w:val="0"/>
        <w:jc w:val="center"/>
      </w:pPr>
    </w:p>
    <w:p w:rsidR="005E01E5" w:rsidRPr="00DC11F5" w:rsidRDefault="005E01E5" w:rsidP="00FC3B95">
      <w:pPr>
        <w:autoSpaceDE w:val="0"/>
        <w:autoSpaceDN w:val="0"/>
        <w:adjustRightInd w:val="0"/>
        <w:jc w:val="center"/>
      </w:pPr>
    </w:p>
    <w:p w:rsidR="005E01E5" w:rsidRPr="00DC11F5" w:rsidRDefault="005E01E5" w:rsidP="00FC3B95">
      <w:pPr>
        <w:autoSpaceDE w:val="0"/>
        <w:autoSpaceDN w:val="0"/>
        <w:adjustRightInd w:val="0"/>
        <w:jc w:val="center"/>
      </w:pPr>
    </w:p>
    <w:p w:rsidR="005E01E5" w:rsidRPr="00DC11F5" w:rsidRDefault="005E01E5" w:rsidP="00FC3B95">
      <w:pPr>
        <w:autoSpaceDE w:val="0"/>
        <w:autoSpaceDN w:val="0"/>
        <w:adjustRightInd w:val="0"/>
        <w:jc w:val="center"/>
      </w:pPr>
    </w:p>
    <w:p w:rsidR="005E01E5" w:rsidRPr="00DC11F5" w:rsidRDefault="005E01E5" w:rsidP="00FC3B95">
      <w:pPr>
        <w:autoSpaceDE w:val="0"/>
        <w:autoSpaceDN w:val="0"/>
        <w:adjustRightInd w:val="0"/>
        <w:jc w:val="center"/>
      </w:pPr>
    </w:p>
    <w:p w:rsidR="005E01E5" w:rsidRPr="00DC11F5" w:rsidRDefault="005E01E5" w:rsidP="00FC3B95">
      <w:pPr>
        <w:autoSpaceDE w:val="0"/>
        <w:autoSpaceDN w:val="0"/>
        <w:adjustRightInd w:val="0"/>
        <w:jc w:val="center"/>
      </w:pPr>
    </w:p>
    <w:p w:rsidR="005E01E5" w:rsidRPr="00DC11F5" w:rsidRDefault="005E01E5" w:rsidP="00FC3B95">
      <w:pPr>
        <w:autoSpaceDE w:val="0"/>
        <w:autoSpaceDN w:val="0"/>
        <w:adjustRightInd w:val="0"/>
        <w:jc w:val="center"/>
      </w:pPr>
    </w:p>
    <w:p w:rsidR="005E01E5" w:rsidRPr="00DC11F5" w:rsidRDefault="005E01E5" w:rsidP="00FC3B95">
      <w:pPr>
        <w:autoSpaceDE w:val="0"/>
        <w:autoSpaceDN w:val="0"/>
        <w:adjustRightInd w:val="0"/>
        <w:jc w:val="center"/>
      </w:pPr>
    </w:p>
    <w:p w:rsidR="005E01E5" w:rsidRPr="00DC11F5" w:rsidRDefault="005E01E5" w:rsidP="00FC3B95">
      <w:pPr>
        <w:autoSpaceDE w:val="0"/>
        <w:autoSpaceDN w:val="0"/>
        <w:adjustRightInd w:val="0"/>
        <w:jc w:val="center"/>
      </w:pPr>
    </w:p>
    <w:p w:rsidR="005E01E5" w:rsidRPr="00DC11F5" w:rsidRDefault="005E01E5" w:rsidP="00FC3B95">
      <w:pPr>
        <w:autoSpaceDE w:val="0"/>
        <w:autoSpaceDN w:val="0"/>
        <w:adjustRightInd w:val="0"/>
        <w:jc w:val="center"/>
      </w:pPr>
    </w:p>
    <w:p w:rsidR="005E01E5" w:rsidRPr="00DC11F5" w:rsidRDefault="005E01E5" w:rsidP="00FC3B95">
      <w:pPr>
        <w:autoSpaceDE w:val="0"/>
        <w:autoSpaceDN w:val="0"/>
        <w:adjustRightInd w:val="0"/>
        <w:jc w:val="center"/>
      </w:pPr>
    </w:p>
    <w:p w:rsidR="005E01E5" w:rsidRPr="00DC11F5" w:rsidRDefault="005E01E5" w:rsidP="00FC3B95">
      <w:pPr>
        <w:autoSpaceDE w:val="0"/>
        <w:autoSpaceDN w:val="0"/>
        <w:adjustRightInd w:val="0"/>
        <w:jc w:val="center"/>
      </w:pPr>
    </w:p>
    <w:p w:rsidR="005E01E5" w:rsidRDefault="005E01E5" w:rsidP="00FC3B95">
      <w:pPr>
        <w:autoSpaceDE w:val="0"/>
        <w:autoSpaceDN w:val="0"/>
        <w:adjustRightInd w:val="0"/>
        <w:jc w:val="center"/>
      </w:pPr>
    </w:p>
    <w:p w:rsidR="005E01E5" w:rsidRDefault="005E01E5" w:rsidP="00FC3B95">
      <w:pPr>
        <w:autoSpaceDE w:val="0"/>
        <w:autoSpaceDN w:val="0"/>
        <w:adjustRightInd w:val="0"/>
        <w:jc w:val="center"/>
      </w:pPr>
    </w:p>
    <w:p w:rsidR="005E01E5" w:rsidRDefault="005E01E5" w:rsidP="00FC3B95">
      <w:pPr>
        <w:autoSpaceDE w:val="0"/>
        <w:autoSpaceDN w:val="0"/>
        <w:adjustRightInd w:val="0"/>
        <w:jc w:val="center"/>
      </w:pPr>
    </w:p>
    <w:p w:rsidR="005E01E5" w:rsidRDefault="005E01E5" w:rsidP="00FC3B95">
      <w:pPr>
        <w:autoSpaceDE w:val="0"/>
        <w:autoSpaceDN w:val="0"/>
        <w:adjustRightInd w:val="0"/>
        <w:jc w:val="center"/>
      </w:pPr>
    </w:p>
    <w:p w:rsidR="005E01E5" w:rsidRDefault="005E01E5" w:rsidP="00FC3B95">
      <w:pPr>
        <w:autoSpaceDE w:val="0"/>
        <w:autoSpaceDN w:val="0"/>
        <w:adjustRightInd w:val="0"/>
        <w:jc w:val="center"/>
      </w:pPr>
    </w:p>
    <w:p w:rsidR="005E01E5" w:rsidRDefault="005E01E5" w:rsidP="00FC3B95">
      <w:pPr>
        <w:autoSpaceDE w:val="0"/>
        <w:autoSpaceDN w:val="0"/>
        <w:adjustRightInd w:val="0"/>
        <w:jc w:val="center"/>
      </w:pPr>
    </w:p>
    <w:p w:rsidR="005E01E5" w:rsidRDefault="005E01E5" w:rsidP="00FC3B95">
      <w:pPr>
        <w:autoSpaceDE w:val="0"/>
        <w:autoSpaceDN w:val="0"/>
        <w:adjustRightInd w:val="0"/>
        <w:jc w:val="center"/>
      </w:pPr>
    </w:p>
    <w:p w:rsidR="005E01E5" w:rsidRDefault="005E01E5" w:rsidP="00FC3B95">
      <w:pPr>
        <w:autoSpaceDE w:val="0"/>
        <w:autoSpaceDN w:val="0"/>
        <w:adjustRightInd w:val="0"/>
        <w:jc w:val="center"/>
      </w:pPr>
    </w:p>
    <w:p w:rsidR="005E01E5" w:rsidRDefault="005E01E5" w:rsidP="00FC3B95">
      <w:pPr>
        <w:autoSpaceDE w:val="0"/>
        <w:autoSpaceDN w:val="0"/>
        <w:adjustRightInd w:val="0"/>
        <w:jc w:val="center"/>
      </w:pPr>
    </w:p>
    <w:p w:rsidR="005E01E5" w:rsidRDefault="005E01E5" w:rsidP="00FC3B95">
      <w:pPr>
        <w:autoSpaceDE w:val="0"/>
        <w:autoSpaceDN w:val="0"/>
        <w:adjustRightInd w:val="0"/>
        <w:jc w:val="center"/>
      </w:pPr>
    </w:p>
    <w:p w:rsidR="005E01E5" w:rsidRDefault="005E01E5" w:rsidP="00FC3B95">
      <w:pPr>
        <w:autoSpaceDE w:val="0"/>
        <w:autoSpaceDN w:val="0"/>
        <w:adjustRightInd w:val="0"/>
        <w:jc w:val="center"/>
      </w:pPr>
    </w:p>
    <w:p w:rsidR="005E01E5" w:rsidRDefault="005E01E5" w:rsidP="00FC3B95">
      <w:pPr>
        <w:autoSpaceDE w:val="0"/>
        <w:autoSpaceDN w:val="0"/>
        <w:adjustRightInd w:val="0"/>
        <w:jc w:val="center"/>
      </w:pPr>
    </w:p>
    <w:p w:rsidR="005E01E5" w:rsidRDefault="005E01E5" w:rsidP="00FC3B95">
      <w:pPr>
        <w:autoSpaceDE w:val="0"/>
        <w:autoSpaceDN w:val="0"/>
        <w:adjustRightInd w:val="0"/>
        <w:jc w:val="center"/>
      </w:pPr>
    </w:p>
    <w:p w:rsidR="005E01E5" w:rsidRDefault="005E01E5" w:rsidP="00FC3B95">
      <w:pPr>
        <w:autoSpaceDE w:val="0"/>
        <w:autoSpaceDN w:val="0"/>
        <w:adjustRightInd w:val="0"/>
        <w:jc w:val="center"/>
      </w:pPr>
    </w:p>
    <w:p w:rsidR="005E01E5" w:rsidRDefault="005E01E5" w:rsidP="00FC3B95">
      <w:pPr>
        <w:autoSpaceDE w:val="0"/>
        <w:autoSpaceDN w:val="0"/>
        <w:adjustRightInd w:val="0"/>
        <w:jc w:val="center"/>
      </w:pPr>
    </w:p>
    <w:p w:rsidR="005E01E5" w:rsidRDefault="005E01E5" w:rsidP="00FC3B95">
      <w:pPr>
        <w:autoSpaceDE w:val="0"/>
        <w:autoSpaceDN w:val="0"/>
        <w:adjustRightInd w:val="0"/>
        <w:jc w:val="center"/>
      </w:pPr>
    </w:p>
    <w:p w:rsidR="005E01E5" w:rsidRDefault="005E01E5" w:rsidP="00FC3B95">
      <w:pPr>
        <w:autoSpaceDE w:val="0"/>
        <w:autoSpaceDN w:val="0"/>
        <w:adjustRightInd w:val="0"/>
        <w:jc w:val="center"/>
      </w:pPr>
    </w:p>
    <w:p w:rsidR="005E01E5" w:rsidRPr="00DC11F5" w:rsidRDefault="005E01E5" w:rsidP="000B6283">
      <w:pPr>
        <w:autoSpaceDE w:val="0"/>
        <w:autoSpaceDN w:val="0"/>
        <w:adjustRightInd w:val="0"/>
      </w:pPr>
    </w:p>
    <w:p w:rsidR="005E01E5" w:rsidRPr="00DC11F5" w:rsidRDefault="005E01E5" w:rsidP="001E6B04">
      <w:pPr>
        <w:numPr>
          <w:ilvl w:val="0"/>
          <w:numId w:val="9"/>
        </w:numPr>
        <w:jc w:val="both"/>
        <w:rPr>
          <w:b/>
        </w:rPr>
      </w:pPr>
      <w:r w:rsidRPr="00DC11F5">
        <w:rPr>
          <w:b/>
        </w:rPr>
        <w:t>Паспорт компетенций</w:t>
      </w:r>
    </w:p>
    <w:p w:rsidR="005E01E5" w:rsidRPr="00DC11F5" w:rsidRDefault="005E01E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093"/>
        <w:gridCol w:w="1843"/>
        <w:gridCol w:w="5953"/>
      </w:tblGrid>
      <w:tr w:rsidR="005E01E5" w:rsidRPr="00DC11F5" w:rsidTr="00A96FF5">
        <w:trPr>
          <w:trHeight w:val="726"/>
        </w:trPr>
        <w:tc>
          <w:tcPr>
            <w:tcW w:w="2093" w:type="dxa"/>
          </w:tcPr>
          <w:p w:rsidR="005E01E5" w:rsidRPr="00DC11F5" w:rsidRDefault="005E01E5" w:rsidP="00A96FF5">
            <w:pPr>
              <w:widowControl w:val="0"/>
              <w:contextualSpacing/>
              <w:jc w:val="both"/>
            </w:pPr>
            <w:r w:rsidRPr="00DC11F5">
              <w:t>Код оцениваемой компетенции (или её части)</w:t>
            </w:r>
          </w:p>
        </w:tc>
        <w:tc>
          <w:tcPr>
            <w:tcW w:w="1843" w:type="dxa"/>
          </w:tcPr>
          <w:p w:rsidR="005E01E5" w:rsidRPr="00DC11F5" w:rsidRDefault="005E01E5" w:rsidP="00A96FF5">
            <w:pPr>
              <w:widowControl w:val="0"/>
              <w:contextualSpacing/>
              <w:jc w:val="both"/>
            </w:pPr>
            <w:r w:rsidRPr="00DC11F5">
              <w:t xml:space="preserve">Вид контроля </w:t>
            </w:r>
          </w:p>
        </w:tc>
        <w:tc>
          <w:tcPr>
            <w:tcW w:w="5953" w:type="dxa"/>
          </w:tcPr>
          <w:p w:rsidR="005E01E5" w:rsidRPr="00DC11F5" w:rsidRDefault="005E01E5" w:rsidP="005A256C">
            <w:pPr>
              <w:widowControl w:val="0"/>
              <w:contextualSpacing/>
              <w:jc w:val="both"/>
            </w:pPr>
            <w:r w:rsidRPr="00DC11F5">
              <w:t>Компонент фонда оценочных средств</w:t>
            </w:r>
          </w:p>
        </w:tc>
      </w:tr>
      <w:tr w:rsidR="005E01E5" w:rsidRPr="00DC11F5" w:rsidTr="00A96FF5">
        <w:trPr>
          <w:trHeight w:val="242"/>
        </w:trPr>
        <w:tc>
          <w:tcPr>
            <w:tcW w:w="2093" w:type="dxa"/>
            <w:vMerge w:val="restart"/>
          </w:tcPr>
          <w:p w:rsidR="005E01E5" w:rsidRPr="00DC11F5" w:rsidRDefault="005E01E5" w:rsidP="00A96FF5">
            <w:r w:rsidRPr="00D9610F">
              <w:t>ОПК-1</w:t>
            </w:r>
          </w:p>
        </w:tc>
        <w:tc>
          <w:tcPr>
            <w:tcW w:w="1843" w:type="dxa"/>
          </w:tcPr>
          <w:p w:rsidR="005E01E5" w:rsidRPr="00DC11F5" w:rsidRDefault="005E01E5" w:rsidP="00E80F41">
            <w:r>
              <w:t>устный и письменный</w:t>
            </w:r>
          </w:p>
        </w:tc>
        <w:tc>
          <w:tcPr>
            <w:tcW w:w="5953" w:type="dxa"/>
          </w:tcPr>
          <w:p w:rsidR="005E01E5" w:rsidRDefault="005E01E5" w:rsidP="00E80F41">
            <w:r>
              <w:t>Курсовая работа</w:t>
            </w:r>
          </w:p>
        </w:tc>
      </w:tr>
      <w:tr w:rsidR="005E01E5" w:rsidRPr="00DC11F5" w:rsidTr="00353B01">
        <w:tc>
          <w:tcPr>
            <w:tcW w:w="2093" w:type="dxa"/>
            <w:vMerge/>
          </w:tcPr>
          <w:p w:rsidR="005E01E5" w:rsidRPr="00DC11F5" w:rsidRDefault="005E01E5" w:rsidP="00A96FF5">
            <w:pPr>
              <w:widowControl w:val="0"/>
              <w:contextualSpacing/>
              <w:jc w:val="both"/>
            </w:pPr>
          </w:p>
        </w:tc>
        <w:tc>
          <w:tcPr>
            <w:tcW w:w="1843" w:type="dxa"/>
          </w:tcPr>
          <w:p w:rsidR="005E01E5" w:rsidRPr="00DC11F5" w:rsidRDefault="005E01E5" w:rsidP="00E80F41">
            <w:pPr>
              <w:widowControl w:val="0"/>
              <w:contextualSpacing/>
              <w:jc w:val="both"/>
            </w:pPr>
            <w:r>
              <w:t>устный</w:t>
            </w:r>
          </w:p>
        </w:tc>
        <w:tc>
          <w:tcPr>
            <w:tcW w:w="5953" w:type="dxa"/>
          </w:tcPr>
          <w:p w:rsidR="005E01E5" w:rsidRPr="00DC11F5" w:rsidRDefault="005E01E5" w:rsidP="00E80F41">
            <w:pPr>
              <w:tabs>
                <w:tab w:val="left" w:pos="5700"/>
              </w:tabs>
            </w:pPr>
            <w:r>
              <w:t>П</w:t>
            </w:r>
            <w:r w:rsidRPr="00DC11F5">
              <w:t xml:space="preserve">роблемно-аналитическое задание </w:t>
            </w:r>
          </w:p>
        </w:tc>
      </w:tr>
      <w:tr w:rsidR="005E01E5" w:rsidRPr="00DC11F5" w:rsidTr="00BB791C">
        <w:tc>
          <w:tcPr>
            <w:tcW w:w="2093" w:type="dxa"/>
            <w:vMerge/>
          </w:tcPr>
          <w:p w:rsidR="005E01E5" w:rsidRPr="00DC11F5" w:rsidRDefault="005E01E5" w:rsidP="00A96FF5">
            <w:pPr>
              <w:widowControl w:val="0"/>
              <w:contextualSpacing/>
              <w:jc w:val="both"/>
            </w:pPr>
          </w:p>
        </w:tc>
        <w:tc>
          <w:tcPr>
            <w:tcW w:w="1843" w:type="dxa"/>
          </w:tcPr>
          <w:p w:rsidR="005E01E5" w:rsidRPr="00DC11F5" w:rsidRDefault="005E01E5" w:rsidP="00E80F41">
            <w:r w:rsidRPr="00DC11F5">
              <w:t>письменный</w:t>
            </w:r>
          </w:p>
        </w:tc>
        <w:tc>
          <w:tcPr>
            <w:tcW w:w="5953" w:type="dxa"/>
          </w:tcPr>
          <w:p w:rsidR="005E01E5" w:rsidRPr="00DC11F5" w:rsidRDefault="005E01E5" w:rsidP="00E80F41">
            <w:r w:rsidRPr="00DC11F5">
              <w:t xml:space="preserve">Тест </w:t>
            </w:r>
          </w:p>
        </w:tc>
      </w:tr>
      <w:tr w:rsidR="005E01E5" w:rsidRPr="00DC11F5" w:rsidTr="00BB791C">
        <w:tc>
          <w:tcPr>
            <w:tcW w:w="2093" w:type="dxa"/>
            <w:vMerge/>
          </w:tcPr>
          <w:p w:rsidR="005E01E5" w:rsidRPr="00DC11F5" w:rsidRDefault="005E01E5" w:rsidP="00A96FF5">
            <w:pPr>
              <w:widowControl w:val="0"/>
              <w:contextualSpacing/>
              <w:jc w:val="both"/>
            </w:pPr>
          </w:p>
        </w:tc>
        <w:tc>
          <w:tcPr>
            <w:tcW w:w="1843" w:type="dxa"/>
          </w:tcPr>
          <w:p w:rsidR="005E01E5" w:rsidRPr="00DC11F5" w:rsidRDefault="005E01E5" w:rsidP="00E80F41">
            <w:r w:rsidRPr="005A256C">
              <w:t>устный</w:t>
            </w:r>
          </w:p>
        </w:tc>
        <w:tc>
          <w:tcPr>
            <w:tcW w:w="5953" w:type="dxa"/>
          </w:tcPr>
          <w:p w:rsidR="005E01E5" w:rsidRPr="00DC11F5" w:rsidRDefault="005E01E5" w:rsidP="00E80F41">
            <w:r>
              <w:t>Ситуационные задачи</w:t>
            </w:r>
          </w:p>
        </w:tc>
      </w:tr>
      <w:tr w:rsidR="005E01E5" w:rsidRPr="00DC11F5" w:rsidTr="00BB791C">
        <w:tc>
          <w:tcPr>
            <w:tcW w:w="2093" w:type="dxa"/>
            <w:vMerge/>
          </w:tcPr>
          <w:p w:rsidR="005E01E5" w:rsidRPr="00DC11F5" w:rsidRDefault="005E01E5" w:rsidP="00A96FF5">
            <w:pPr>
              <w:widowControl w:val="0"/>
              <w:contextualSpacing/>
              <w:jc w:val="both"/>
            </w:pPr>
          </w:p>
        </w:tc>
        <w:tc>
          <w:tcPr>
            <w:tcW w:w="1843" w:type="dxa"/>
          </w:tcPr>
          <w:p w:rsidR="005E01E5" w:rsidRPr="005A256C" w:rsidRDefault="005E01E5" w:rsidP="00E80F41">
            <w:r w:rsidRPr="005A256C">
              <w:t>Письменный</w:t>
            </w:r>
            <w:r>
              <w:t xml:space="preserve"> и письменный</w:t>
            </w:r>
          </w:p>
        </w:tc>
        <w:tc>
          <w:tcPr>
            <w:tcW w:w="5953" w:type="dxa"/>
          </w:tcPr>
          <w:p w:rsidR="005E01E5" w:rsidRDefault="005E01E5" w:rsidP="00E80F41">
            <w:r>
              <w:t>Информационный проект с презентацией</w:t>
            </w:r>
          </w:p>
        </w:tc>
      </w:tr>
      <w:tr w:rsidR="005E01E5" w:rsidRPr="00DC11F5" w:rsidTr="00D9610F">
        <w:tc>
          <w:tcPr>
            <w:tcW w:w="2093" w:type="dxa"/>
            <w:vMerge/>
          </w:tcPr>
          <w:p w:rsidR="005E01E5" w:rsidRPr="00DC11F5" w:rsidRDefault="005E01E5" w:rsidP="00A96FF5">
            <w:pPr>
              <w:widowControl w:val="0"/>
              <w:contextualSpacing/>
              <w:jc w:val="both"/>
            </w:pPr>
          </w:p>
        </w:tc>
        <w:tc>
          <w:tcPr>
            <w:tcW w:w="1843" w:type="dxa"/>
          </w:tcPr>
          <w:p w:rsidR="005E01E5" w:rsidRPr="00DC11F5" w:rsidRDefault="005E01E5" w:rsidP="00E80F41">
            <w:r w:rsidRPr="00DC11F5">
              <w:t>устный</w:t>
            </w:r>
          </w:p>
        </w:tc>
        <w:tc>
          <w:tcPr>
            <w:tcW w:w="5953" w:type="dxa"/>
          </w:tcPr>
          <w:p w:rsidR="005E01E5" w:rsidRPr="00DC11F5" w:rsidRDefault="005E01E5" w:rsidP="00E80F41">
            <w:r>
              <w:t>Вопросы к зачету, экзамену</w:t>
            </w:r>
          </w:p>
        </w:tc>
      </w:tr>
      <w:tr w:rsidR="005E01E5" w:rsidRPr="00DC11F5" w:rsidTr="00D9610F">
        <w:tc>
          <w:tcPr>
            <w:tcW w:w="2093" w:type="dxa"/>
            <w:vMerge/>
          </w:tcPr>
          <w:p w:rsidR="005E01E5" w:rsidRPr="00DC11F5" w:rsidRDefault="005E01E5" w:rsidP="00A96FF5">
            <w:pPr>
              <w:widowControl w:val="0"/>
              <w:contextualSpacing/>
              <w:jc w:val="both"/>
            </w:pPr>
          </w:p>
        </w:tc>
        <w:tc>
          <w:tcPr>
            <w:tcW w:w="1843" w:type="dxa"/>
          </w:tcPr>
          <w:p w:rsidR="005E01E5" w:rsidRPr="00DC11F5" w:rsidRDefault="005E01E5" w:rsidP="00E80F41">
            <w:r w:rsidRPr="00D72450">
              <w:t>устный</w:t>
            </w:r>
          </w:p>
        </w:tc>
        <w:tc>
          <w:tcPr>
            <w:tcW w:w="5953" w:type="dxa"/>
          </w:tcPr>
          <w:p w:rsidR="005E01E5" w:rsidRDefault="005E01E5" w:rsidP="00E80F41">
            <w:r>
              <w:t>Расчетные задачи</w:t>
            </w:r>
          </w:p>
        </w:tc>
      </w:tr>
      <w:tr w:rsidR="005E01E5" w:rsidRPr="00DC11F5" w:rsidTr="00601C64">
        <w:tc>
          <w:tcPr>
            <w:tcW w:w="2093" w:type="dxa"/>
            <w:vMerge w:val="restart"/>
          </w:tcPr>
          <w:p w:rsidR="005E01E5" w:rsidRPr="00DC11F5" w:rsidRDefault="005E01E5" w:rsidP="005A256C">
            <w:r w:rsidRPr="00D9610F">
              <w:t>ОПК-</w:t>
            </w:r>
            <w:r>
              <w:t>3</w:t>
            </w:r>
          </w:p>
        </w:tc>
        <w:tc>
          <w:tcPr>
            <w:tcW w:w="1843" w:type="dxa"/>
          </w:tcPr>
          <w:p w:rsidR="005E01E5" w:rsidRPr="00DC11F5" w:rsidRDefault="005E01E5" w:rsidP="00D9610F">
            <w:r>
              <w:t>устный и письменный</w:t>
            </w:r>
          </w:p>
        </w:tc>
        <w:tc>
          <w:tcPr>
            <w:tcW w:w="5953" w:type="dxa"/>
          </w:tcPr>
          <w:p w:rsidR="005E01E5" w:rsidRDefault="005E01E5" w:rsidP="00D9610F">
            <w:r>
              <w:t>Курсовая работа</w:t>
            </w:r>
          </w:p>
        </w:tc>
      </w:tr>
      <w:tr w:rsidR="005E01E5" w:rsidRPr="00DC11F5" w:rsidTr="00601C64">
        <w:tc>
          <w:tcPr>
            <w:tcW w:w="2093" w:type="dxa"/>
            <w:vMerge/>
          </w:tcPr>
          <w:p w:rsidR="005E01E5" w:rsidRPr="00DC11F5" w:rsidRDefault="005E01E5" w:rsidP="00D9610F">
            <w:pPr>
              <w:widowControl w:val="0"/>
              <w:contextualSpacing/>
              <w:jc w:val="both"/>
            </w:pPr>
          </w:p>
        </w:tc>
        <w:tc>
          <w:tcPr>
            <w:tcW w:w="1843" w:type="dxa"/>
          </w:tcPr>
          <w:p w:rsidR="005E01E5" w:rsidRPr="00DC11F5" w:rsidRDefault="005E01E5" w:rsidP="00D9610F">
            <w:pPr>
              <w:widowControl w:val="0"/>
              <w:contextualSpacing/>
              <w:jc w:val="both"/>
            </w:pPr>
            <w:r>
              <w:t>устный</w:t>
            </w:r>
          </w:p>
        </w:tc>
        <w:tc>
          <w:tcPr>
            <w:tcW w:w="5953" w:type="dxa"/>
          </w:tcPr>
          <w:p w:rsidR="005E01E5" w:rsidRPr="00DC11F5" w:rsidRDefault="005E01E5" w:rsidP="00D9610F">
            <w:pPr>
              <w:tabs>
                <w:tab w:val="left" w:pos="5700"/>
              </w:tabs>
            </w:pPr>
            <w:r>
              <w:t>Ситуационные задачи</w:t>
            </w:r>
          </w:p>
        </w:tc>
      </w:tr>
      <w:tr w:rsidR="005E01E5" w:rsidRPr="00DC11F5" w:rsidTr="00601C64">
        <w:tc>
          <w:tcPr>
            <w:tcW w:w="2093" w:type="dxa"/>
            <w:vMerge/>
          </w:tcPr>
          <w:p w:rsidR="005E01E5" w:rsidRPr="00DC11F5" w:rsidRDefault="005E01E5" w:rsidP="00D9610F">
            <w:pPr>
              <w:widowControl w:val="0"/>
              <w:contextualSpacing/>
              <w:jc w:val="both"/>
            </w:pPr>
          </w:p>
        </w:tc>
        <w:tc>
          <w:tcPr>
            <w:tcW w:w="1843" w:type="dxa"/>
          </w:tcPr>
          <w:p w:rsidR="005E01E5" w:rsidRPr="00DC11F5" w:rsidRDefault="005E01E5" w:rsidP="00D9610F">
            <w:r w:rsidRPr="00DC11F5">
              <w:t>письменный</w:t>
            </w:r>
          </w:p>
        </w:tc>
        <w:tc>
          <w:tcPr>
            <w:tcW w:w="5953" w:type="dxa"/>
          </w:tcPr>
          <w:p w:rsidR="005E01E5" w:rsidRPr="00DC11F5" w:rsidRDefault="005E01E5" w:rsidP="00D9610F">
            <w:r w:rsidRPr="00DC11F5">
              <w:t xml:space="preserve">Тест </w:t>
            </w:r>
          </w:p>
        </w:tc>
      </w:tr>
      <w:tr w:rsidR="005E01E5" w:rsidRPr="00DC11F5" w:rsidTr="00D9610F">
        <w:tc>
          <w:tcPr>
            <w:tcW w:w="2093" w:type="dxa"/>
            <w:vMerge/>
          </w:tcPr>
          <w:p w:rsidR="005E01E5" w:rsidRPr="00DC11F5" w:rsidRDefault="005E01E5" w:rsidP="00D9610F">
            <w:pPr>
              <w:widowControl w:val="0"/>
              <w:contextualSpacing/>
              <w:jc w:val="both"/>
            </w:pPr>
          </w:p>
        </w:tc>
        <w:tc>
          <w:tcPr>
            <w:tcW w:w="1843" w:type="dxa"/>
          </w:tcPr>
          <w:p w:rsidR="005E01E5" w:rsidRPr="00DC11F5" w:rsidRDefault="005E01E5" w:rsidP="00D9610F">
            <w:r w:rsidRPr="00DC11F5">
              <w:t>устный</w:t>
            </w:r>
          </w:p>
        </w:tc>
        <w:tc>
          <w:tcPr>
            <w:tcW w:w="5953" w:type="dxa"/>
          </w:tcPr>
          <w:p w:rsidR="005E01E5" w:rsidRPr="00DC11F5" w:rsidRDefault="005E01E5" w:rsidP="00D72450">
            <w:r>
              <w:t>Вопросы к зачету, экзамену</w:t>
            </w:r>
          </w:p>
        </w:tc>
      </w:tr>
      <w:tr w:rsidR="005E01E5" w:rsidRPr="00DC11F5" w:rsidTr="00601C64">
        <w:tc>
          <w:tcPr>
            <w:tcW w:w="2093" w:type="dxa"/>
            <w:vMerge w:val="restart"/>
          </w:tcPr>
          <w:p w:rsidR="005E01E5" w:rsidRPr="00DC11F5" w:rsidRDefault="005E01E5" w:rsidP="005A256C">
            <w:r>
              <w:t>ПК-1</w:t>
            </w:r>
          </w:p>
        </w:tc>
        <w:tc>
          <w:tcPr>
            <w:tcW w:w="1843" w:type="dxa"/>
          </w:tcPr>
          <w:p w:rsidR="005E01E5" w:rsidRPr="00DC11F5" w:rsidRDefault="005E01E5" w:rsidP="00D9610F">
            <w:r>
              <w:t>устный и письменный</w:t>
            </w:r>
          </w:p>
        </w:tc>
        <w:tc>
          <w:tcPr>
            <w:tcW w:w="5953" w:type="dxa"/>
          </w:tcPr>
          <w:p w:rsidR="005E01E5" w:rsidRDefault="005E01E5" w:rsidP="00D9610F">
            <w:r>
              <w:t>Информационный проект с презентацией</w:t>
            </w:r>
          </w:p>
        </w:tc>
      </w:tr>
      <w:tr w:rsidR="005E01E5" w:rsidRPr="00DC11F5" w:rsidTr="00601C64">
        <w:tc>
          <w:tcPr>
            <w:tcW w:w="2093" w:type="dxa"/>
            <w:vMerge/>
          </w:tcPr>
          <w:p w:rsidR="005E01E5" w:rsidRDefault="005E01E5" w:rsidP="005A256C"/>
        </w:tc>
        <w:tc>
          <w:tcPr>
            <w:tcW w:w="1843" w:type="dxa"/>
          </w:tcPr>
          <w:p w:rsidR="005E01E5" w:rsidRDefault="005E01E5" w:rsidP="00D9610F">
            <w:r>
              <w:t>устный</w:t>
            </w:r>
          </w:p>
        </w:tc>
        <w:tc>
          <w:tcPr>
            <w:tcW w:w="5953" w:type="dxa"/>
          </w:tcPr>
          <w:p w:rsidR="005E01E5" w:rsidRDefault="005E01E5" w:rsidP="00D9610F">
            <w:r>
              <w:t>Кейс</w:t>
            </w:r>
          </w:p>
        </w:tc>
      </w:tr>
      <w:tr w:rsidR="005E01E5" w:rsidRPr="00DC11F5" w:rsidTr="00601C64">
        <w:tc>
          <w:tcPr>
            <w:tcW w:w="2093" w:type="dxa"/>
            <w:vMerge/>
          </w:tcPr>
          <w:p w:rsidR="005E01E5" w:rsidRPr="00DC11F5" w:rsidRDefault="005E01E5" w:rsidP="00D9610F">
            <w:pPr>
              <w:widowControl w:val="0"/>
              <w:contextualSpacing/>
              <w:jc w:val="both"/>
            </w:pPr>
          </w:p>
        </w:tc>
        <w:tc>
          <w:tcPr>
            <w:tcW w:w="1843" w:type="dxa"/>
          </w:tcPr>
          <w:p w:rsidR="005E01E5" w:rsidRPr="00DC11F5" w:rsidRDefault="005E01E5" w:rsidP="00D9610F">
            <w:pPr>
              <w:widowControl w:val="0"/>
              <w:contextualSpacing/>
              <w:jc w:val="both"/>
            </w:pPr>
            <w:r>
              <w:t>устный</w:t>
            </w:r>
          </w:p>
        </w:tc>
        <w:tc>
          <w:tcPr>
            <w:tcW w:w="5953" w:type="dxa"/>
          </w:tcPr>
          <w:p w:rsidR="005E01E5" w:rsidRPr="00DC11F5" w:rsidRDefault="005E01E5" w:rsidP="00D9610F">
            <w:pPr>
              <w:tabs>
                <w:tab w:val="left" w:pos="5700"/>
              </w:tabs>
            </w:pPr>
            <w:r>
              <w:t>П</w:t>
            </w:r>
            <w:r w:rsidRPr="00DC11F5">
              <w:t xml:space="preserve">роблемно-аналитическое задание </w:t>
            </w:r>
          </w:p>
        </w:tc>
      </w:tr>
      <w:tr w:rsidR="005E01E5" w:rsidRPr="00DC11F5" w:rsidTr="00601C64">
        <w:tc>
          <w:tcPr>
            <w:tcW w:w="2093" w:type="dxa"/>
            <w:vMerge/>
          </w:tcPr>
          <w:p w:rsidR="005E01E5" w:rsidRPr="00DC11F5" w:rsidRDefault="005E01E5" w:rsidP="00D9610F">
            <w:pPr>
              <w:widowControl w:val="0"/>
              <w:contextualSpacing/>
              <w:jc w:val="both"/>
            </w:pPr>
          </w:p>
        </w:tc>
        <w:tc>
          <w:tcPr>
            <w:tcW w:w="1843" w:type="dxa"/>
          </w:tcPr>
          <w:p w:rsidR="005E01E5" w:rsidRPr="00DC11F5" w:rsidRDefault="005E01E5" w:rsidP="00D9610F">
            <w:r w:rsidRPr="00DC11F5">
              <w:t>письменный</w:t>
            </w:r>
          </w:p>
        </w:tc>
        <w:tc>
          <w:tcPr>
            <w:tcW w:w="5953" w:type="dxa"/>
          </w:tcPr>
          <w:p w:rsidR="005E01E5" w:rsidRPr="00DC11F5" w:rsidRDefault="005E01E5" w:rsidP="00D9610F">
            <w:r w:rsidRPr="00DC11F5">
              <w:t xml:space="preserve">Тест </w:t>
            </w:r>
          </w:p>
        </w:tc>
      </w:tr>
      <w:tr w:rsidR="005E01E5" w:rsidRPr="00DC11F5" w:rsidTr="005A256C">
        <w:tc>
          <w:tcPr>
            <w:tcW w:w="2093" w:type="dxa"/>
            <w:vMerge/>
          </w:tcPr>
          <w:p w:rsidR="005E01E5" w:rsidRPr="00DC11F5" w:rsidRDefault="005E01E5" w:rsidP="00D9610F">
            <w:pPr>
              <w:widowControl w:val="0"/>
              <w:contextualSpacing/>
              <w:jc w:val="both"/>
            </w:pPr>
          </w:p>
        </w:tc>
        <w:tc>
          <w:tcPr>
            <w:tcW w:w="1843" w:type="dxa"/>
          </w:tcPr>
          <w:p w:rsidR="005E01E5" w:rsidRPr="00DC11F5" w:rsidRDefault="005E01E5" w:rsidP="00D9610F">
            <w:r w:rsidRPr="00DC11F5">
              <w:t>устный</w:t>
            </w:r>
          </w:p>
        </w:tc>
        <w:tc>
          <w:tcPr>
            <w:tcW w:w="5953" w:type="dxa"/>
          </w:tcPr>
          <w:p w:rsidR="005E01E5" w:rsidRPr="00DC11F5" w:rsidRDefault="005E01E5" w:rsidP="00D9610F">
            <w:r>
              <w:t>Вопросы к зачету, экзамену</w:t>
            </w:r>
          </w:p>
        </w:tc>
      </w:tr>
      <w:tr w:rsidR="005E01E5" w:rsidRPr="00DC11F5" w:rsidTr="003E69BB">
        <w:tc>
          <w:tcPr>
            <w:tcW w:w="2093" w:type="dxa"/>
            <w:vMerge w:val="restart"/>
          </w:tcPr>
          <w:p w:rsidR="005E01E5" w:rsidRPr="00DC11F5" w:rsidRDefault="005E01E5" w:rsidP="005A256C">
            <w:r>
              <w:t>ПК-3</w:t>
            </w:r>
          </w:p>
        </w:tc>
        <w:tc>
          <w:tcPr>
            <w:tcW w:w="1843" w:type="dxa"/>
          </w:tcPr>
          <w:p w:rsidR="005E01E5" w:rsidRPr="00DC11F5" w:rsidRDefault="005E01E5" w:rsidP="005A256C">
            <w:r>
              <w:t>устный и письменный</w:t>
            </w:r>
          </w:p>
        </w:tc>
        <w:tc>
          <w:tcPr>
            <w:tcW w:w="5953" w:type="dxa"/>
          </w:tcPr>
          <w:p w:rsidR="005E01E5" w:rsidRDefault="005E01E5" w:rsidP="005A256C">
            <w:r>
              <w:t>Информационный проект с презентацией</w:t>
            </w:r>
          </w:p>
        </w:tc>
      </w:tr>
      <w:tr w:rsidR="005E01E5" w:rsidRPr="00DC11F5" w:rsidTr="005A256C">
        <w:tc>
          <w:tcPr>
            <w:tcW w:w="2093" w:type="dxa"/>
            <w:vMerge/>
          </w:tcPr>
          <w:p w:rsidR="005E01E5" w:rsidRPr="00DC11F5" w:rsidRDefault="005E01E5" w:rsidP="005A256C">
            <w:pPr>
              <w:widowControl w:val="0"/>
              <w:contextualSpacing/>
              <w:jc w:val="both"/>
            </w:pPr>
          </w:p>
        </w:tc>
        <w:tc>
          <w:tcPr>
            <w:tcW w:w="1843" w:type="dxa"/>
          </w:tcPr>
          <w:p w:rsidR="005E01E5" w:rsidRPr="00DC11F5" w:rsidRDefault="005E01E5" w:rsidP="005A256C">
            <w:pPr>
              <w:widowControl w:val="0"/>
              <w:contextualSpacing/>
              <w:jc w:val="both"/>
            </w:pPr>
            <w:r>
              <w:t>устный</w:t>
            </w:r>
          </w:p>
        </w:tc>
        <w:tc>
          <w:tcPr>
            <w:tcW w:w="5953" w:type="dxa"/>
          </w:tcPr>
          <w:p w:rsidR="005E01E5" w:rsidRPr="00DC11F5" w:rsidRDefault="005E01E5" w:rsidP="005A256C">
            <w:pPr>
              <w:tabs>
                <w:tab w:val="left" w:pos="5700"/>
              </w:tabs>
            </w:pPr>
            <w:r>
              <w:t>П</w:t>
            </w:r>
            <w:r w:rsidRPr="00DC11F5">
              <w:t xml:space="preserve">роблемно-аналитическое задание </w:t>
            </w:r>
          </w:p>
        </w:tc>
      </w:tr>
      <w:tr w:rsidR="005E01E5" w:rsidRPr="00DC11F5" w:rsidTr="005A256C">
        <w:tc>
          <w:tcPr>
            <w:tcW w:w="2093" w:type="dxa"/>
            <w:vMerge/>
          </w:tcPr>
          <w:p w:rsidR="005E01E5" w:rsidRPr="00DC11F5" w:rsidRDefault="005E01E5" w:rsidP="005A256C">
            <w:pPr>
              <w:widowControl w:val="0"/>
              <w:contextualSpacing/>
              <w:jc w:val="both"/>
            </w:pPr>
          </w:p>
        </w:tc>
        <w:tc>
          <w:tcPr>
            <w:tcW w:w="1843" w:type="dxa"/>
          </w:tcPr>
          <w:p w:rsidR="005E01E5" w:rsidRPr="00DC11F5" w:rsidRDefault="005E01E5" w:rsidP="005A256C">
            <w:r w:rsidRPr="00DC11F5">
              <w:t>письменный</w:t>
            </w:r>
          </w:p>
        </w:tc>
        <w:tc>
          <w:tcPr>
            <w:tcW w:w="5953" w:type="dxa"/>
          </w:tcPr>
          <w:p w:rsidR="005E01E5" w:rsidRPr="00DC11F5" w:rsidRDefault="005E01E5" w:rsidP="005A256C">
            <w:r w:rsidRPr="00DC11F5">
              <w:t xml:space="preserve">Тест </w:t>
            </w:r>
          </w:p>
        </w:tc>
      </w:tr>
      <w:tr w:rsidR="005E01E5" w:rsidRPr="00DC11F5" w:rsidTr="00601C64">
        <w:tc>
          <w:tcPr>
            <w:tcW w:w="2093" w:type="dxa"/>
            <w:vMerge/>
          </w:tcPr>
          <w:p w:rsidR="005E01E5" w:rsidRPr="00DC11F5" w:rsidRDefault="005E01E5" w:rsidP="005A256C">
            <w:pPr>
              <w:widowControl w:val="0"/>
              <w:contextualSpacing/>
              <w:jc w:val="both"/>
            </w:pPr>
          </w:p>
        </w:tc>
        <w:tc>
          <w:tcPr>
            <w:tcW w:w="1843" w:type="dxa"/>
          </w:tcPr>
          <w:p w:rsidR="005E01E5" w:rsidRPr="00DC11F5" w:rsidRDefault="005E01E5" w:rsidP="005A256C">
            <w:r w:rsidRPr="00DC11F5">
              <w:t>устный</w:t>
            </w:r>
          </w:p>
        </w:tc>
        <w:tc>
          <w:tcPr>
            <w:tcW w:w="5953" w:type="dxa"/>
          </w:tcPr>
          <w:p w:rsidR="005E01E5" w:rsidRPr="00DC11F5" w:rsidRDefault="005E01E5" w:rsidP="005A256C">
            <w:r>
              <w:t>Вопросы к зачету,  экзамену</w:t>
            </w:r>
          </w:p>
        </w:tc>
      </w:tr>
    </w:tbl>
    <w:p w:rsidR="005E01E5" w:rsidRPr="00DC11F5" w:rsidRDefault="005E01E5" w:rsidP="00FC3B95">
      <w:pPr>
        <w:ind w:firstLine="567"/>
        <w:jc w:val="both"/>
      </w:pPr>
    </w:p>
    <w:p w:rsidR="005E01E5" w:rsidRPr="00DC11F5" w:rsidRDefault="005E01E5" w:rsidP="00FC3B95">
      <w:pPr>
        <w:jc w:val="both"/>
        <w:rPr>
          <w:b/>
          <w:lang w:eastAsia="en-US"/>
        </w:rPr>
      </w:pPr>
      <w:r w:rsidRPr="00DC11F5">
        <w:rPr>
          <w:b/>
          <w:lang w:eastAsia="en-US"/>
        </w:rPr>
        <w:t>2.Критерии освоения компетенций</w:t>
      </w:r>
    </w:p>
    <w:p w:rsidR="005E01E5" w:rsidRPr="00DC11F5" w:rsidRDefault="005E01E5" w:rsidP="00FC3B95">
      <w:pPr>
        <w:jc w:val="both"/>
        <w:rPr>
          <w:lang w:eastAsia="en-US"/>
        </w:rPr>
      </w:pPr>
    </w:p>
    <w:p w:rsidR="005E01E5" w:rsidRPr="00DC11F5" w:rsidRDefault="005E01E5"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E01E5" w:rsidRDefault="005E01E5" w:rsidP="00FC3B95">
      <w:pPr>
        <w:jc w:val="center"/>
        <w:rPr>
          <w:b/>
          <w:bCs/>
          <w:lang w:eastAsia="en-US"/>
        </w:rPr>
      </w:pPr>
    </w:p>
    <w:p w:rsidR="005E01E5" w:rsidRDefault="005E01E5" w:rsidP="008A7E41">
      <w:pPr>
        <w:jc w:val="center"/>
        <w:rPr>
          <w:b/>
          <w:bCs/>
          <w:lang w:eastAsia="en-US"/>
        </w:rPr>
      </w:pPr>
      <w:r w:rsidRPr="00BF46C4">
        <w:rPr>
          <w:b/>
          <w:bCs/>
          <w:lang w:eastAsia="en-US"/>
        </w:rPr>
        <w:t xml:space="preserve">Критерии оценки знаний студентов </w:t>
      </w:r>
    </w:p>
    <w:p w:rsidR="005E01E5" w:rsidRDefault="005E01E5" w:rsidP="008A7E41">
      <w:pPr>
        <w:jc w:val="center"/>
        <w:rPr>
          <w:b/>
          <w:bCs/>
          <w:lang w:eastAsia="en-US"/>
        </w:rPr>
      </w:pPr>
      <w:r w:rsidRPr="00BF46C4">
        <w:rPr>
          <w:b/>
          <w:bCs/>
          <w:lang w:eastAsia="en-US"/>
        </w:rPr>
        <w:t>(пороговый уровень сформированности компетенции)</w:t>
      </w:r>
    </w:p>
    <w:p w:rsidR="005E01E5" w:rsidRPr="00BF46C4" w:rsidRDefault="005E01E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25"/>
        <w:gridCol w:w="7581"/>
      </w:tblGrid>
      <w:tr w:rsidR="005E01E5" w:rsidRPr="00BF46C4" w:rsidTr="006A0271">
        <w:trPr>
          <w:jc w:val="center"/>
        </w:trPr>
        <w:tc>
          <w:tcPr>
            <w:tcW w:w="993" w:type="pct"/>
            <w:vAlign w:val="center"/>
          </w:tcPr>
          <w:p w:rsidR="005E01E5" w:rsidRPr="00BF46C4" w:rsidRDefault="005E01E5" w:rsidP="006A0271">
            <w:pPr>
              <w:jc w:val="center"/>
              <w:rPr>
                <w:b/>
                <w:lang w:eastAsia="en-US"/>
              </w:rPr>
            </w:pPr>
            <w:r w:rsidRPr="00BF46C4">
              <w:rPr>
                <w:b/>
                <w:lang w:eastAsia="en-US"/>
              </w:rPr>
              <w:t>Шкала оценивания</w:t>
            </w:r>
          </w:p>
        </w:tc>
        <w:tc>
          <w:tcPr>
            <w:tcW w:w="4007" w:type="pct"/>
            <w:vAlign w:val="center"/>
          </w:tcPr>
          <w:p w:rsidR="005E01E5" w:rsidRPr="00BF46C4" w:rsidRDefault="005E01E5" w:rsidP="006A0271">
            <w:pPr>
              <w:jc w:val="center"/>
              <w:rPr>
                <w:b/>
                <w:lang w:eastAsia="en-US"/>
              </w:rPr>
            </w:pPr>
            <w:r w:rsidRPr="00BF46C4">
              <w:rPr>
                <w:b/>
                <w:bCs/>
                <w:lang w:eastAsia="en-US"/>
              </w:rPr>
              <w:t>Показатели оценивания компетенций</w:t>
            </w:r>
          </w:p>
        </w:tc>
      </w:tr>
      <w:tr w:rsidR="005E01E5" w:rsidRPr="00BF46C4" w:rsidTr="006A0271">
        <w:trPr>
          <w:jc w:val="center"/>
        </w:trPr>
        <w:tc>
          <w:tcPr>
            <w:tcW w:w="993" w:type="pct"/>
            <w:vAlign w:val="center"/>
          </w:tcPr>
          <w:p w:rsidR="005E01E5" w:rsidRPr="00BF46C4" w:rsidRDefault="005E01E5" w:rsidP="006A0271">
            <w:pPr>
              <w:jc w:val="center"/>
              <w:rPr>
                <w:b/>
                <w:lang w:eastAsia="en-US"/>
              </w:rPr>
            </w:pPr>
            <w:r w:rsidRPr="00BF46C4">
              <w:rPr>
                <w:b/>
                <w:lang w:eastAsia="en-US"/>
              </w:rPr>
              <w:t>Отлично</w:t>
            </w:r>
          </w:p>
        </w:tc>
        <w:tc>
          <w:tcPr>
            <w:tcW w:w="4007" w:type="pct"/>
          </w:tcPr>
          <w:p w:rsidR="005E01E5" w:rsidRPr="00BF46C4" w:rsidRDefault="005E01E5"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E01E5" w:rsidRPr="00BF46C4" w:rsidRDefault="005E01E5" w:rsidP="00E80F41">
            <w:pPr>
              <w:jc w:val="both"/>
              <w:rPr>
                <w:bCs/>
                <w:lang w:eastAsia="en-US"/>
              </w:rPr>
            </w:pPr>
            <w:r w:rsidRPr="00BF46C4">
              <w:rPr>
                <w:bCs/>
                <w:lang w:eastAsia="en-US"/>
              </w:rPr>
              <w:t>- делает квалифицированные выводы и обобщения;</w:t>
            </w:r>
          </w:p>
          <w:p w:rsidR="005E01E5" w:rsidRPr="00BF46C4" w:rsidRDefault="005E01E5" w:rsidP="00E80F41">
            <w:pPr>
              <w:jc w:val="both"/>
              <w:rPr>
                <w:bCs/>
                <w:lang w:eastAsia="en-US"/>
              </w:rPr>
            </w:pPr>
            <w:r w:rsidRPr="00BF46C4">
              <w:rPr>
                <w:bCs/>
                <w:lang w:eastAsia="en-US"/>
              </w:rPr>
              <w:t>- владеет на высококвалифицированном уровне системой понятий.</w:t>
            </w:r>
          </w:p>
        </w:tc>
      </w:tr>
      <w:tr w:rsidR="005E01E5" w:rsidRPr="00BF46C4" w:rsidTr="006A0271">
        <w:trPr>
          <w:jc w:val="center"/>
        </w:trPr>
        <w:tc>
          <w:tcPr>
            <w:tcW w:w="993" w:type="pct"/>
            <w:vAlign w:val="center"/>
          </w:tcPr>
          <w:p w:rsidR="005E01E5" w:rsidRPr="00BF46C4" w:rsidRDefault="005E01E5" w:rsidP="006A0271">
            <w:pPr>
              <w:jc w:val="center"/>
              <w:rPr>
                <w:b/>
                <w:lang w:eastAsia="en-US"/>
              </w:rPr>
            </w:pPr>
            <w:r w:rsidRPr="00BF46C4">
              <w:rPr>
                <w:b/>
                <w:lang w:eastAsia="en-US"/>
              </w:rPr>
              <w:t>Хорошо</w:t>
            </w:r>
          </w:p>
        </w:tc>
        <w:tc>
          <w:tcPr>
            <w:tcW w:w="4007" w:type="pct"/>
          </w:tcPr>
          <w:p w:rsidR="005E01E5" w:rsidRPr="00BF46C4" w:rsidRDefault="005E01E5"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5E01E5" w:rsidRPr="00BF46C4" w:rsidRDefault="005E01E5"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5E01E5" w:rsidRPr="00BF46C4" w:rsidRDefault="005E01E5" w:rsidP="00E80F41">
            <w:pPr>
              <w:jc w:val="both"/>
              <w:rPr>
                <w:bCs/>
                <w:lang w:eastAsia="en-US"/>
              </w:rPr>
            </w:pPr>
            <w:r w:rsidRPr="00BF46C4">
              <w:rPr>
                <w:bCs/>
                <w:lang w:eastAsia="en-US"/>
              </w:rPr>
              <w:t>- владеет на достаточном уровне системой понятий.</w:t>
            </w:r>
          </w:p>
        </w:tc>
      </w:tr>
      <w:tr w:rsidR="005E01E5" w:rsidRPr="00BF46C4" w:rsidTr="006A0271">
        <w:trPr>
          <w:jc w:val="center"/>
        </w:trPr>
        <w:tc>
          <w:tcPr>
            <w:tcW w:w="993" w:type="pct"/>
            <w:vAlign w:val="center"/>
          </w:tcPr>
          <w:p w:rsidR="005E01E5" w:rsidRPr="00BF46C4" w:rsidRDefault="005E01E5" w:rsidP="006A0271">
            <w:pPr>
              <w:jc w:val="center"/>
              <w:rPr>
                <w:b/>
                <w:lang w:eastAsia="en-US"/>
              </w:rPr>
            </w:pPr>
            <w:r w:rsidRPr="00BF46C4">
              <w:rPr>
                <w:b/>
                <w:lang w:eastAsia="en-US"/>
              </w:rPr>
              <w:t>Удовлетворительно</w:t>
            </w:r>
          </w:p>
        </w:tc>
        <w:tc>
          <w:tcPr>
            <w:tcW w:w="4007" w:type="pct"/>
          </w:tcPr>
          <w:p w:rsidR="005E01E5" w:rsidRPr="00BF46C4" w:rsidRDefault="005E01E5"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5E01E5" w:rsidRPr="00BF46C4" w:rsidRDefault="005E01E5"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5E01E5" w:rsidRPr="00BF46C4" w:rsidRDefault="005E01E5" w:rsidP="00E80F41">
            <w:pPr>
              <w:jc w:val="both"/>
              <w:rPr>
                <w:bCs/>
                <w:lang w:eastAsia="en-US"/>
              </w:rPr>
            </w:pPr>
            <w:r w:rsidRPr="00BF46C4">
              <w:rPr>
                <w:bCs/>
                <w:lang w:eastAsia="en-US"/>
              </w:rPr>
              <w:t>- слабо аргументирует научные положения;</w:t>
            </w:r>
          </w:p>
          <w:p w:rsidR="005E01E5" w:rsidRPr="00BF46C4" w:rsidRDefault="005E01E5" w:rsidP="00E80F41">
            <w:pPr>
              <w:jc w:val="both"/>
              <w:rPr>
                <w:bCs/>
                <w:lang w:eastAsia="en-US"/>
              </w:rPr>
            </w:pPr>
            <w:r w:rsidRPr="00BF46C4">
              <w:rPr>
                <w:bCs/>
                <w:lang w:eastAsia="en-US"/>
              </w:rPr>
              <w:t>- практически не способен сформулировать выводы и обобщения;</w:t>
            </w:r>
          </w:p>
          <w:p w:rsidR="005E01E5" w:rsidRPr="00BF46C4" w:rsidRDefault="005E01E5" w:rsidP="00E80F41">
            <w:pPr>
              <w:jc w:val="both"/>
              <w:rPr>
                <w:bCs/>
                <w:lang w:eastAsia="en-US"/>
              </w:rPr>
            </w:pPr>
            <w:r w:rsidRPr="00BF46C4">
              <w:rPr>
                <w:bCs/>
                <w:lang w:eastAsia="en-US"/>
              </w:rPr>
              <w:t>- частично владеет системой понятий.</w:t>
            </w:r>
          </w:p>
        </w:tc>
      </w:tr>
      <w:tr w:rsidR="005E01E5" w:rsidRPr="00BF46C4" w:rsidTr="006A0271">
        <w:trPr>
          <w:jc w:val="center"/>
        </w:trPr>
        <w:tc>
          <w:tcPr>
            <w:tcW w:w="993" w:type="pct"/>
            <w:vAlign w:val="center"/>
          </w:tcPr>
          <w:p w:rsidR="005E01E5" w:rsidRPr="00BF46C4" w:rsidRDefault="005E01E5" w:rsidP="006A0271">
            <w:pPr>
              <w:jc w:val="center"/>
              <w:rPr>
                <w:b/>
                <w:lang w:eastAsia="en-US"/>
              </w:rPr>
            </w:pPr>
            <w:r w:rsidRPr="00BF46C4">
              <w:rPr>
                <w:b/>
                <w:lang w:eastAsia="en-US"/>
              </w:rPr>
              <w:t>Неудовлетворительно</w:t>
            </w:r>
          </w:p>
        </w:tc>
        <w:tc>
          <w:tcPr>
            <w:tcW w:w="4007" w:type="pct"/>
          </w:tcPr>
          <w:p w:rsidR="005E01E5" w:rsidRPr="00BF46C4" w:rsidRDefault="005E01E5" w:rsidP="00E80F41">
            <w:pPr>
              <w:jc w:val="both"/>
              <w:rPr>
                <w:bCs/>
                <w:lang w:eastAsia="en-US"/>
              </w:rPr>
            </w:pPr>
            <w:r w:rsidRPr="00BF46C4">
              <w:rPr>
                <w:bCs/>
                <w:lang w:eastAsia="en-US"/>
              </w:rPr>
              <w:t>- студент не усвоил значительной части материала;</w:t>
            </w:r>
          </w:p>
          <w:p w:rsidR="005E01E5" w:rsidRPr="00BF46C4" w:rsidRDefault="005E01E5" w:rsidP="00E80F41">
            <w:pPr>
              <w:jc w:val="both"/>
              <w:rPr>
                <w:bCs/>
                <w:lang w:eastAsia="en-US"/>
              </w:rPr>
            </w:pPr>
            <w:r w:rsidRPr="00BF46C4">
              <w:rPr>
                <w:bCs/>
                <w:lang w:eastAsia="en-US"/>
              </w:rPr>
              <w:t>-  не может аргументировать научные положения;</w:t>
            </w:r>
          </w:p>
          <w:p w:rsidR="005E01E5" w:rsidRPr="00BF46C4" w:rsidRDefault="005E01E5" w:rsidP="00E80F41">
            <w:pPr>
              <w:jc w:val="both"/>
              <w:rPr>
                <w:bCs/>
                <w:lang w:eastAsia="en-US"/>
              </w:rPr>
            </w:pPr>
            <w:r w:rsidRPr="00BF46C4">
              <w:rPr>
                <w:bCs/>
                <w:lang w:eastAsia="en-US"/>
              </w:rPr>
              <w:t>- не формулирует квалифицированных выводов и обобщений;</w:t>
            </w:r>
          </w:p>
          <w:p w:rsidR="005E01E5" w:rsidRPr="00BF46C4" w:rsidRDefault="005E01E5" w:rsidP="00E80F41">
            <w:pPr>
              <w:jc w:val="both"/>
              <w:rPr>
                <w:bCs/>
                <w:lang w:eastAsia="en-US"/>
              </w:rPr>
            </w:pPr>
            <w:r w:rsidRPr="00BF46C4">
              <w:rPr>
                <w:bCs/>
                <w:lang w:eastAsia="en-US"/>
              </w:rPr>
              <w:t>- не владеет системой понятий.</w:t>
            </w:r>
          </w:p>
        </w:tc>
      </w:tr>
    </w:tbl>
    <w:p w:rsidR="005E01E5" w:rsidRPr="00BF46C4" w:rsidRDefault="005E01E5" w:rsidP="008A7E41">
      <w:pPr>
        <w:jc w:val="center"/>
        <w:rPr>
          <w:bCs/>
          <w:lang w:eastAsia="en-US"/>
        </w:rPr>
      </w:pPr>
    </w:p>
    <w:p w:rsidR="005E01E5" w:rsidRPr="00BF46C4" w:rsidRDefault="005E01E5"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5E01E5" w:rsidRPr="00BF46C4" w:rsidRDefault="005E01E5"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5E01E5" w:rsidRPr="00BF46C4" w:rsidRDefault="005E01E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798"/>
        <w:gridCol w:w="7408"/>
      </w:tblGrid>
      <w:tr w:rsidR="005E01E5" w:rsidRPr="00BF46C4" w:rsidTr="006A0271">
        <w:trPr>
          <w:jc w:val="center"/>
        </w:trPr>
        <w:tc>
          <w:tcPr>
            <w:tcW w:w="1371" w:type="pct"/>
            <w:vAlign w:val="center"/>
          </w:tcPr>
          <w:p w:rsidR="005E01E5" w:rsidRPr="00BF46C4" w:rsidRDefault="005E01E5" w:rsidP="006A0271">
            <w:pPr>
              <w:jc w:val="center"/>
              <w:rPr>
                <w:b/>
                <w:lang w:eastAsia="en-US"/>
              </w:rPr>
            </w:pPr>
            <w:r w:rsidRPr="00BF46C4">
              <w:rPr>
                <w:b/>
                <w:lang w:eastAsia="en-US"/>
              </w:rPr>
              <w:t>Шкала оценивания</w:t>
            </w:r>
          </w:p>
        </w:tc>
        <w:tc>
          <w:tcPr>
            <w:tcW w:w="3629" w:type="pct"/>
            <w:vAlign w:val="center"/>
          </w:tcPr>
          <w:p w:rsidR="005E01E5" w:rsidRPr="00BF46C4" w:rsidRDefault="005E01E5" w:rsidP="006A0271">
            <w:pPr>
              <w:jc w:val="center"/>
              <w:rPr>
                <w:b/>
                <w:lang w:eastAsia="en-US"/>
              </w:rPr>
            </w:pPr>
            <w:r w:rsidRPr="00BF46C4">
              <w:rPr>
                <w:b/>
                <w:bCs/>
                <w:lang w:eastAsia="en-US"/>
              </w:rPr>
              <w:t>Показатели оценивания компетенций</w:t>
            </w:r>
          </w:p>
        </w:tc>
      </w:tr>
      <w:tr w:rsidR="005E01E5" w:rsidRPr="00BF46C4" w:rsidTr="006A0271">
        <w:trPr>
          <w:jc w:val="center"/>
        </w:trPr>
        <w:tc>
          <w:tcPr>
            <w:tcW w:w="1371" w:type="pct"/>
            <w:vAlign w:val="center"/>
          </w:tcPr>
          <w:p w:rsidR="005E01E5" w:rsidRPr="00BF46C4" w:rsidRDefault="005E01E5" w:rsidP="006A0271">
            <w:pPr>
              <w:jc w:val="center"/>
              <w:rPr>
                <w:b/>
                <w:lang w:eastAsia="en-US"/>
              </w:rPr>
            </w:pPr>
            <w:r w:rsidRPr="00BF46C4">
              <w:rPr>
                <w:b/>
                <w:lang w:eastAsia="en-US"/>
              </w:rPr>
              <w:t>Отлично</w:t>
            </w:r>
          </w:p>
        </w:tc>
        <w:tc>
          <w:tcPr>
            <w:tcW w:w="3629" w:type="pct"/>
          </w:tcPr>
          <w:p w:rsidR="005E01E5" w:rsidRPr="00BF46C4" w:rsidRDefault="005E01E5"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E01E5" w:rsidRPr="00BF46C4" w:rsidTr="006A0271">
        <w:trPr>
          <w:jc w:val="center"/>
        </w:trPr>
        <w:tc>
          <w:tcPr>
            <w:tcW w:w="1371" w:type="pct"/>
            <w:vAlign w:val="center"/>
          </w:tcPr>
          <w:p w:rsidR="005E01E5" w:rsidRPr="00BF46C4" w:rsidRDefault="005E01E5" w:rsidP="006A0271">
            <w:pPr>
              <w:jc w:val="center"/>
              <w:rPr>
                <w:b/>
                <w:lang w:eastAsia="en-US"/>
              </w:rPr>
            </w:pPr>
            <w:r w:rsidRPr="00BF46C4">
              <w:rPr>
                <w:b/>
                <w:lang w:eastAsia="en-US"/>
              </w:rPr>
              <w:t>Хорошо</w:t>
            </w:r>
          </w:p>
        </w:tc>
        <w:tc>
          <w:tcPr>
            <w:tcW w:w="3629" w:type="pct"/>
          </w:tcPr>
          <w:p w:rsidR="005E01E5" w:rsidRPr="00BF46C4" w:rsidRDefault="005E01E5"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E01E5" w:rsidRPr="00BF46C4" w:rsidTr="006A0271">
        <w:trPr>
          <w:jc w:val="center"/>
        </w:trPr>
        <w:tc>
          <w:tcPr>
            <w:tcW w:w="1371" w:type="pct"/>
            <w:vAlign w:val="center"/>
          </w:tcPr>
          <w:p w:rsidR="005E01E5" w:rsidRPr="00BF46C4" w:rsidRDefault="005E01E5" w:rsidP="006A0271">
            <w:pPr>
              <w:jc w:val="center"/>
              <w:rPr>
                <w:b/>
                <w:lang w:eastAsia="en-US"/>
              </w:rPr>
            </w:pPr>
            <w:r w:rsidRPr="00BF46C4">
              <w:rPr>
                <w:b/>
                <w:lang w:eastAsia="en-US"/>
              </w:rPr>
              <w:t>Удовлетворительно</w:t>
            </w:r>
          </w:p>
        </w:tc>
        <w:tc>
          <w:tcPr>
            <w:tcW w:w="3629" w:type="pct"/>
          </w:tcPr>
          <w:p w:rsidR="005E01E5" w:rsidRPr="00BF46C4" w:rsidRDefault="005E01E5"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E01E5" w:rsidRPr="00BF46C4" w:rsidTr="006A0271">
        <w:trPr>
          <w:jc w:val="center"/>
        </w:trPr>
        <w:tc>
          <w:tcPr>
            <w:tcW w:w="1371" w:type="pct"/>
            <w:vAlign w:val="center"/>
          </w:tcPr>
          <w:p w:rsidR="005E01E5" w:rsidRPr="00BF46C4" w:rsidRDefault="005E01E5" w:rsidP="006A0271">
            <w:pPr>
              <w:jc w:val="center"/>
              <w:rPr>
                <w:b/>
                <w:lang w:eastAsia="en-US"/>
              </w:rPr>
            </w:pPr>
            <w:r w:rsidRPr="00BF46C4">
              <w:rPr>
                <w:b/>
                <w:lang w:eastAsia="en-US"/>
              </w:rPr>
              <w:t>Неудовлетворительно</w:t>
            </w:r>
          </w:p>
        </w:tc>
        <w:tc>
          <w:tcPr>
            <w:tcW w:w="3629" w:type="pct"/>
          </w:tcPr>
          <w:p w:rsidR="005E01E5" w:rsidRPr="00BF46C4" w:rsidRDefault="005E01E5" w:rsidP="006A0271">
            <w:pPr>
              <w:rPr>
                <w:bCs/>
                <w:lang w:eastAsia="en-US"/>
              </w:rPr>
            </w:pPr>
            <w:r w:rsidRPr="00BF46C4">
              <w:rPr>
                <w:bCs/>
                <w:lang w:eastAsia="en-US"/>
              </w:rPr>
              <w:t xml:space="preserve">студент не решил учебно-профессиональную задачу или задание. </w:t>
            </w:r>
          </w:p>
        </w:tc>
      </w:tr>
    </w:tbl>
    <w:p w:rsidR="005E01E5" w:rsidRPr="00BF46C4" w:rsidRDefault="005E01E5" w:rsidP="008A7E41">
      <w:pPr>
        <w:jc w:val="center"/>
        <w:rPr>
          <w:bCs/>
          <w:lang w:eastAsia="en-US"/>
        </w:rPr>
      </w:pPr>
    </w:p>
    <w:p w:rsidR="005E01E5" w:rsidRPr="00BF46C4" w:rsidRDefault="005E01E5"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E01E5" w:rsidRPr="00BF46C4" w:rsidRDefault="005E01E5"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837"/>
        <w:gridCol w:w="7369"/>
      </w:tblGrid>
      <w:tr w:rsidR="005E01E5" w:rsidRPr="00BF46C4" w:rsidTr="006A0271">
        <w:trPr>
          <w:jc w:val="center"/>
        </w:trPr>
        <w:tc>
          <w:tcPr>
            <w:tcW w:w="1390" w:type="pct"/>
            <w:vAlign w:val="center"/>
          </w:tcPr>
          <w:p w:rsidR="005E01E5" w:rsidRPr="00BF46C4" w:rsidRDefault="005E01E5" w:rsidP="006A0271">
            <w:pPr>
              <w:jc w:val="center"/>
              <w:rPr>
                <w:b/>
                <w:lang w:eastAsia="en-US"/>
              </w:rPr>
            </w:pPr>
            <w:r w:rsidRPr="00BF46C4">
              <w:rPr>
                <w:b/>
                <w:lang w:eastAsia="en-US"/>
              </w:rPr>
              <w:t>Шкала оценивания</w:t>
            </w:r>
          </w:p>
        </w:tc>
        <w:tc>
          <w:tcPr>
            <w:tcW w:w="3610" w:type="pct"/>
            <w:vAlign w:val="center"/>
          </w:tcPr>
          <w:p w:rsidR="005E01E5" w:rsidRPr="00BF46C4" w:rsidRDefault="005E01E5" w:rsidP="006A0271">
            <w:pPr>
              <w:jc w:val="center"/>
              <w:rPr>
                <w:b/>
                <w:lang w:eastAsia="en-US"/>
              </w:rPr>
            </w:pPr>
            <w:r w:rsidRPr="00BF46C4">
              <w:rPr>
                <w:b/>
                <w:bCs/>
                <w:lang w:eastAsia="en-US"/>
              </w:rPr>
              <w:t>Показатели оценивания компетенций</w:t>
            </w:r>
          </w:p>
        </w:tc>
      </w:tr>
      <w:tr w:rsidR="005E01E5" w:rsidRPr="00BF46C4" w:rsidTr="006A0271">
        <w:trPr>
          <w:jc w:val="center"/>
        </w:trPr>
        <w:tc>
          <w:tcPr>
            <w:tcW w:w="1390" w:type="pct"/>
          </w:tcPr>
          <w:p w:rsidR="005E01E5" w:rsidRPr="00BF46C4" w:rsidRDefault="005E01E5" w:rsidP="006A0271">
            <w:pPr>
              <w:jc w:val="center"/>
              <w:rPr>
                <w:b/>
                <w:lang w:eastAsia="en-US"/>
              </w:rPr>
            </w:pPr>
            <w:r w:rsidRPr="00BF46C4">
              <w:rPr>
                <w:b/>
                <w:lang w:eastAsia="en-US"/>
              </w:rPr>
              <w:t>Отлично</w:t>
            </w:r>
          </w:p>
        </w:tc>
        <w:tc>
          <w:tcPr>
            <w:tcW w:w="3610" w:type="pct"/>
          </w:tcPr>
          <w:p w:rsidR="005E01E5" w:rsidRPr="00BF46C4" w:rsidRDefault="005E01E5"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E01E5" w:rsidRPr="00BF46C4" w:rsidTr="006A0271">
        <w:trPr>
          <w:jc w:val="center"/>
        </w:trPr>
        <w:tc>
          <w:tcPr>
            <w:tcW w:w="1390" w:type="pct"/>
          </w:tcPr>
          <w:p w:rsidR="005E01E5" w:rsidRPr="00BF46C4" w:rsidRDefault="005E01E5" w:rsidP="006A0271">
            <w:pPr>
              <w:jc w:val="center"/>
              <w:rPr>
                <w:b/>
                <w:lang w:eastAsia="en-US"/>
              </w:rPr>
            </w:pPr>
            <w:r w:rsidRPr="00BF46C4">
              <w:rPr>
                <w:b/>
                <w:lang w:eastAsia="en-US"/>
              </w:rPr>
              <w:t>Хорошо</w:t>
            </w:r>
          </w:p>
        </w:tc>
        <w:tc>
          <w:tcPr>
            <w:tcW w:w="3610" w:type="pct"/>
          </w:tcPr>
          <w:p w:rsidR="005E01E5" w:rsidRPr="00BF46C4" w:rsidRDefault="005E01E5"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5E01E5" w:rsidRPr="00BF46C4" w:rsidTr="006A0271">
        <w:trPr>
          <w:jc w:val="center"/>
        </w:trPr>
        <w:tc>
          <w:tcPr>
            <w:tcW w:w="1390" w:type="pct"/>
          </w:tcPr>
          <w:p w:rsidR="005E01E5" w:rsidRPr="00BF46C4" w:rsidRDefault="005E01E5" w:rsidP="006A0271">
            <w:pPr>
              <w:jc w:val="center"/>
              <w:rPr>
                <w:b/>
                <w:lang w:eastAsia="en-US"/>
              </w:rPr>
            </w:pPr>
            <w:r w:rsidRPr="00BF46C4">
              <w:rPr>
                <w:b/>
                <w:lang w:eastAsia="en-US"/>
              </w:rPr>
              <w:t>Удовлетворительно</w:t>
            </w:r>
          </w:p>
        </w:tc>
        <w:tc>
          <w:tcPr>
            <w:tcW w:w="3610" w:type="pct"/>
          </w:tcPr>
          <w:p w:rsidR="005E01E5" w:rsidRPr="00BF46C4" w:rsidRDefault="005E01E5"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E01E5" w:rsidRPr="00BF46C4" w:rsidTr="006A0271">
        <w:trPr>
          <w:jc w:val="center"/>
        </w:trPr>
        <w:tc>
          <w:tcPr>
            <w:tcW w:w="1390" w:type="pct"/>
          </w:tcPr>
          <w:p w:rsidR="005E01E5" w:rsidRPr="00BF46C4" w:rsidRDefault="005E01E5" w:rsidP="006A0271">
            <w:pPr>
              <w:jc w:val="center"/>
              <w:rPr>
                <w:b/>
                <w:lang w:eastAsia="en-US"/>
              </w:rPr>
            </w:pPr>
            <w:r w:rsidRPr="00BF46C4">
              <w:rPr>
                <w:b/>
                <w:lang w:eastAsia="en-US"/>
              </w:rPr>
              <w:t>Неудовлетворительно</w:t>
            </w:r>
          </w:p>
        </w:tc>
        <w:tc>
          <w:tcPr>
            <w:tcW w:w="3610" w:type="pct"/>
          </w:tcPr>
          <w:p w:rsidR="005E01E5" w:rsidRPr="00BF46C4" w:rsidRDefault="005E01E5"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5E01E5" w:rsidRPr="00DC11F5" w:rsidRDefault="005E01E5" w:rsidP="00FC3B95">
      <w:pPr>
        <w:ind w:left="360"/>
        <w:jc w:val="both"/>
        <w:rPr>
          <w:b/>
        </w:rPr>
      </w:pPr>
    </w:p>
    <w:p w:rsidR="005E01E5" w:rsidRDefault="005E01E5" w:rsidP="001E6B04">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E01E5" w:rsidRPr="00DC11F5" w:rsidRDefault="005E01E5" w:rsidP="00D27FA5">
      <w:pPr>
        <w:autoSpaceDE w:val="0"/>
        <w:autoSpaceDN w:val="0"/>
        <w:adjustRightInd w:val="0"/>
        <w:ind w:left="720"/>
        <w:jc w:val="both"/>
        <w:rPr>
          <w:b/>
          <w:bCs/>
        </w:rPr>
      </w:pPr>
    </w:p>
    <w:p w:rsidR="005E01E5" w:rsidRPr="00BB791C" w:rsidRDefault="005E01E5" w:rsidP="00D27FA5">
      <w:pPr>
        <w:pStyle w:val="ListParagraph"/>
        <w:rPr>
          <w:b/>
        </w:rPr>
      </w:pPr>
      <w:r w:rsidRPr="00BB791C">
        <w:rPr>
          <w:b/>
        </w:rPr>
        <w:t xml:space="preserve">Задание для написания курсовой работы по дисциплине </w:t>
      </w:r>
      <w:r>
        <w:rPr>
          <w:b/>
        </w:rPr>
        <w:t>«Теория менеджмента</w:t>
      </w:r>
      <w:r w:rsidRPr="00BB791C">
        <w:rPr>
          <w:b/>
        </w:rPr>
        <w:t>»</w:t>
      </w:r>
    </w:p>
    <w:p w:rsidR="005E01E5" w:rsidRDefault="005E01E5" w:rsidP="00D27FA5">
      <w:pPr>
        <w:pStyle w:val="ListParagraph"/>
      </w:pPr>
    </w:p>
    <w:p w:rsidR="005E01E5" w:rsidRDefault="005E01E5" w:rsidP="00D27FA5">
      <w:pPr>
        <w:pStyle w:val="ListParagraph"/>
        <w:ind w:left="0"/>
        <w:jc w:val="both"/>
      </w:pPr>
      <w:r>
        <w:t>План работы студента по написанию и защите курсовой работы.</w:t>
      </w:r>
    </w:p>
    <w:p w:rsidR="005E01E5" w:rsidRDefault="005E01E5" w:rsidP="00D27FA5">
      <w:pPr>
        <w:pStyle w:val="ListParagraph"/>
        <w:ind w:left="0"/>
        <w:jc w:val="both"/>
      </w:pPr>
      <w:r>
        <w:t>1.</w:t>
      </w:r>
      <w:r>
        <w:tab/>
        <w:t>Выбрать тему (см. ниже)</w:t>
      </w:r>
    </w:p>
    <w:p w:rsidR="005E01E5" w:rsidRDefault="005E01E5" w:rsidP="00D27FA5">
      <w:pPr>
        <w:pStyle w:val="ListParagraph"/>
        <w:ind w:left="0"/>
        <w:jc w:val="both"/>
      </w:pPr>
      <w:r>
        <w:t>2.</w:t>
      </w:r>
      <w:r>
        <w:tab/>
        <w:t>Написать работу в соответствии с методическими рекомендациями и предложенным планом (см. ниже).</w:t>
      </w:r>
    </w:p>
    <w:p w:rsidR="005E01E5" w:rsidRDefault="005E01E5" w:rsidP="00D27FA5">
      <w:pPr>
        <w:pStyle w:val="ListParagraph"/>
        <w:ind w:left="0"/>
        <w:jc w:val="both"/>
      </w:pPr>
      <w:r>
        <w:t>3.</w:t>
      </w:r>
      <w:r>
        <w:tab/>
        <w:t>Оформить работу в соответствии с требованиями (см. методические рекомендации).</w:t>
      </w:r>
    </w:p>
    <w:p w:rsidR="005E01E5" w:rsidRDefault="005E01E5" w:rsidP="00D27FA5">
      <w:pPr>
        <w:pStyle w:val="ListParagraph"/>
        <w:ind w:left="0"/>
        <w:jc w:val="both"/>
      </w:pPr>
      <w:r>
        <w:t>4.</w:t>
      </w:r>
      <w:r>
        <w:tab/>
        <w:t>Представить работу в распечатанном виде для проверки и допуска работы к защите руководителю</w:t>
      </w:r>
    </w:p>
    <w:p w:rsidR="005E01E5" w:rsidRDefault="005E01E5" w:rsidP="00D27FA5">
      <w:pPr>
        <w:pStyle w:val="ListParagraph"/>
        <w:ind w:left="0"/>
        <w:jc w:val="both"/>
      </w:pPr>
      <w:r>
        <w:t>5.</w:t>
      </w:r>
      <w:r>
        <w:tab/>
        <w:t>Быть готовым защитить курсовую работу на аудиторном занятии с представлением презентации.</w:t>
      </w:r>
    </w:p>
    <w:p w:rsidR="005E01E5" w:rsidRDefault="005E01E5" w:rsidP="00D27FA5">
      <w:pPr>
        <w:pStyle w:val="ListParagraph"/>
        <w:ind w:left="0"/>
        <w:jc w:val="both"/>
      </w:pPr>
    </w:p>
    <w:p w:rsidR="005E01E5" w:rsidRPr="00D27FA5" w:rsidRDefault="005E01E5" w:rsidP="00D27FA5">
      <w:pPr>
        <w:widowControl w:val="0"/>
        <w:autoSpaceDE w:val="0"/>
        <w:autoSpaceDN w:val="0"/>
        <w:adjustRightInd w:val="0"/>
        <w:spacing w:line="240" w:lineRule="exact"/>
        <w:rPr>
          <w:b/>
        </w:rPr>
      </w:pPr>
      <w:r w:rsidRPr="00D27FA5">
        <w:rPr>
          <w:b/>
        </w:rPr>
        <w:t xml:space="preserve">Структура курсовой работы: </w:t>
      </w:r>
    </w:p>
    <w:p w:rsidR="005E01E5" w:rsidRDefault="005E01E5" w:rsidP="00D27FA5">
      <w:pPr>
        <w:widowControl w:val="0"/>
        <w:autoSpaceDE w:val="0"/>
        <w:autoSpaceDN w:val="0"/>
        <w:adjustRightInd w:val="0"/>
        <w:spacing w:line="240" w:lineRule="exact"/>
      </w:pPr>
    </w:p>
    <w:p w:rsidR="005E01E5" w:rsidRDefault="005E01E5" w:rsidP="00D27FA5">
      <w:pPr>
        <w:widowControl w:val="0"/>
        <w:autoSpaceDE w:val="0"/>
        <w:autoSpaceDN w:val="0"/>
        <w:adjustRightInd w:val="0"/>
        <w:spacing w:line="240" w:lineRule="exact"/>
      </w:pPr>
      <w:r>
        <w:t xml:space="preserve">Титульный лист </w:t>
      </w:r>
    </w:p>
    <w:p w:rsidR="005E01E5" w:rsidRDefault="005E01E5" w:rsidP="00D27FA5">
      <w:pPr>
        <w:widowControl w:val="0"/>
        <w:autoSpaceDE w:val="0"/>
        <w:autoSpaceDN w:val="0"/>
        <w:adjustRightInd w:val="0"/>
        <w:spacing w:line="240" w:lineRule="exact"/>
      </w:pPr>
      <w:r>
        <w:t xml:space="preserve">Содержание с указанием страниц, глав, разделов и подразделов </w:t>
      </w:r>
    </w:p>
    <w:p w:rsidR="005E01E5" w:rsidRDefault="005E01E5" w:rsidP="00D27FA5">
      <w:pPr>
        <w:widowControl w:val="0"/>
        <w:autoSpaceDE w:val="0"/>
        <w:autoSpaceDN w:val="0"/>
        <w:adjustRightInd w:val="0"/>
        <w:spacing w:line="240" w:lineRule="exact"/>
      </w:pPr>
      <w:r>
        <w:t>Введение</w:t>
      </w:r>
    </w:p>
    <w:p w:rsidR="005E01E5" w:rsidRDefault="005E01E5" w:rsidP="00D27FA5">
      <w:pPr>
        <w:widowControl w:val="0"/>
        <w:autoSpaceDE w:val="0"/>
        <w:autoSpaceDN w:val="0"/>
        <w:adjustRightInd w:val="0"/>
        <w:spacing w:line="240" w:lineRule="exact"/>
      </w:pPr>
      <w:r>
        <w:t xml:space="preserve">Теоретическая часть </w:t>
      </w:r>
    </w:p>
    <w:p w:rsidR="005E01E5" w:rsidRDefault="005E01E5" w:rsidP="00D27FA5">
      <w:pPr>
        <w:widowControl w:val="0"/>
        <w:autoSpaceDE w:val="0"/>
        <w:autoSpaceDN w:val="0"/>
        <w:adjustRightInd w:val="0"/>
        <w:spacing w:line="240" w:lineRule="exact"/>
      </w:pPr>
      <w:r>
        <w:t xml:space="preserve">Аналитическая часть </w:t>
      </w:r>
    </w:p>
    <w:p w:rsidR="005E01E5" w:rsidRDefault="005E01E5" w:rsidP="00D27FA5">
      <w:pPr>
        <w:widowControl w:val="0"/>
        <w:autoSpaceDE w:val="0"/>
        <w:autoSpaceDN w:val="0"/>
        <w:adjustRightInd w:val="0"/>
        <w:spacing w:line="240" w:lineRule="exact"/>
      </w:pPr>
      <w:r>
        <w:t>Практическая часть</w:t>
      </w:r>
    </w:p>
    <w:p w:rsidR="005E01E5" w:rsidRDefault="005E01E5" w:rsidP="00D27FA5">
      <w:pPr>
        <w:widowControl w:val="0"/>
        <w:autoSpaceDE w:val="0"/>
        <w:autoSpaceDN w:val="0"/>
        <w:adjustRightInd w:val="0"/>
        <w:spacing w:line="240" w:lineRule="exact"/>
      </w:pPr>
      <w:r>
        <w:t>Заключение</w:t>
      </w:r>
    </w:p>
    <w:p w:rsidR="005E01E5" w:rsidRDefault="005E01E5" w:rsidP="00D27FA5">
      <w:pPr>
        <w:widowControl w:val="0"/>
        <w:autoSpaceDE w:val="0"/>
        <w:autoSpaceDN w:val="0"/>
        <w:adjustRightInd w:val="0"/>
        <w:spacing w:line="240" w:lineRule="exact"/>
      </w:pPr>
      <w:r>
        <w:t xml:space="preserve">Список использованной литературы </w:t>
      </w:r>
    </w:p>
    <w:p w:rsidR="005E01E5" w:rsidRDefault="005E01E5" w:rsidP="00D27FA5">
      <w:pPr>
        <w:widowControl w:val="0"/>
        <w:autoSpaceDE w:val="0"/>
        <w:autoSpaceDN w:val="0"/>
        <w:adjustRightInd w:val="0"/>
        <w:spacing w:line="240" w:lineRule="exact"/>
      </w:pPr>
      <w:r>
        <w:t>Приложения (при необходимости)</w:t>
      </w:r>
    </w:p>
    <w:p w:rsidR="005E01E5" w:rsidRPr="006E0013" w:rsidRDefault="005E01E5" w:rsidP="00D27FA5">
      <w:pPr>
        <w:widowControl w:val="0"/>
        <w:autoSpaceDE w:val="0"/>
        <w:autoSpaceDN w:val="0"/>
        <w:adjustRightInd w:val="0"/>
        <w:spacing w:line="240" w:lineRule="exact"/>
      </w:pPr>
    </w:p>
    <w:p w:rsidR="005E01E5" w:rsidRPr="00906C56" w:rsidRDefault="005E01E5" w:rsidP="00D27FA5">
      <w:pPr>
        <w:tabs>
          <w:tab w:val="left" w:pos="284"/>
        </w:tabs>
        <w:jc w:val="both"/>
        <w:rPr>
          <w:b/>
        </w:rPr>
      </w:pPr>
      <w:r w:rsidRPr="00906C56">
        <w:rPr>
          <w:b/>
        </w:rPr>
        <w:t xml:space="preserve">Темы курсовых работ по дисциплине «Теория </w:t>
      </w:r>
      <w:r>
        <w:rPr>
          <w:b/>
        </w:rPr>
        <w:t>менеджмента</w:t>
      </w:r>
      <w:r w:rsidRPr="00906C56">
        <w:rPr>
          <w:b/>
        </w:rPr>
        <w:t>»</w:t>
      </w:r>
    </w:p>
    <w:p w:rsidR="005E01E5" w:rsidRPr="00906C56" w:rsidRDefault="005E01E5" w:rsidP="00D27FA5">
      <w:pPr>
        <w:tabs>
          <w:tab w:val="left" w:pos="284"/>
        </w:tabs>
        <w:jc w:val="both"/>
      </w:pPr>
    </w:p>
    <w:p w:rsidR="005E01E5" w:rsidRPr="00906C56" w:rsidRDefault="005E01E5" w:rsidP="001E6B04">
      <w:pPr>
        <w:widowControl w:val="0"/>
        <w:numPr>
          <w:ilvl w:val="0"/>
          <w:numId w:val="52"/>
        </w:numPr>
        <w:tabs>
          <w:tab w:val="left" w:pos="284"/>
        </w:tabs>
        <w:autoSpaceDE w:val="0"/>
        <w:autoSpaceDN w:val="0"/>
        <w:adjustRightInd w:val="0"/>
        <w:ind w:left="0" w:firstLine="0"/>
        <w:contextualSpacing/>
        <w:jc w:val="both"/>
      </w:pPr>
      <w:r w:rsidRPr="00906C56">
        <w:t>Проблемы развития малого и среднего бизнеса в России.</w:t>
      </w:r>
    </w:p>
    <w:p w:rsidR="005E01E5" w:rsidRPr="00906C56" w:rsidRDefault="005E01E5" w:rsidP="001E6B04">
      <w:pPr>
        <w:widowControl w:val="0"/>
        <w:numPr>
          <w:ilvl w:val="0"/>
          <w:numId w:val="52"/>
        </w:numPr>
        <w:tabs>
          <w:tab w:val="left" w:pos="284"/>
        </w:tabs>
        <w:autoSpaceDE w:val="0"/>
        <w:autoSpaceDN w:val="0"/>
        <w:adjustRightInd w:val="0"/>
        <w:ind w:left="0" w:firstLine="0"/>
        <w:contextualSpacing/>
        <w:jc w:val="both"/>
      </w:pPr>
      <w:r w:rsidRPr="00906C56">
        <w:t>Специфика управления современными организациями.</w:t>
      </w:r>
    </w:p>
    <w:p w:rsidR="005E01E5" w:rsidRPr="00906C56" w:rsidRDefault="005E01E5" w:rsidP="001E6B04">
      <w:pPr>
        <w:widowControl w:val="0"/>
        <w:numPr>
          <w:ilvl w:val="0"/>
          <w:numId w:val="52"/>
        </w:numPr>
        <w:tabs>
          <w:tab w:val="left" w:pos="284"/>
        </w:tabs>
        <w:autoSpaceDE w:val="0"/>
        <w:autoSpaceDN w:val="0"/>
        <w:adjustRightInd w:val="0"/>
        <w:ind w:left="0" w:firstLine="0"/>
        <w:contextualSpacing/>
        <w:jc w:val="both"/>
      </w:pPr>
      <w:r w:rsidRPr="00906C56">
        <w:t>Функции управления: классификация и использование при построении структур управления.</w:t>
      </w:r>
    </w:p>
    <w:p w:rsidR="005E01E5" w:rsidRPr="00906C56" w:rsidRDefault="005E01E5" w:rsidP="001E6B04">
      <w:pPr>
        <w:widowControl w:val="0"/>
        <w:numPr>
          <w:ilvl w:val="0"/>
          <w:numId w:val="52"/>
        </w:numPr>
        <w:tabs>
          <w:tab w:val="left" w:pos="284"/>
        </w:tabs>
        <w:autoSpaceDE w:val="0"/>
        <w:autoSpaceDN w:val="0"/>
        <w:adjustRightInd w:val="0"/>
        <w:ind w:left="0" w:firstLine="0"/>
        <w:contextualSpacing/>
        <w:jc w:val="both"/>
      </w:pPr>
      <w:r w:rsidRPr="00906C56">
        <w:t>Роль стратегического менеджмента в поддержании конкурентоспособности бизнеса.</w:t>
      </w:r>
    </w:p>
    <w:p w:rsidR="005E01E5" w:rsidRPr="00906C56" w:rsidRDefault="005E01E5" w:rsidP="001E6B04">
      <w:pPr>
        <w:widowControl w:val="0"/>
        <w:numPr>
          <w:ilvl w:val="0"/>
          <w:numId w:val="52"/>
        </w:numPr>
        <w:tabs>
          <w:tab w:val="left" w:pos="284"/>
        </w:tabs>
        <w:autoSpaceDE w:val="0"/>
        <w:autoSpaceDN w:val="0"/>
        <w:adjustRightInd w:val="0"/>
        <w:ind w:left="0" w:firstLine="0"/>
        <w:contextualSpacing/>
        <w:jc w:val="both"/>
      </w:pPr>
      <w:r w:rsidRPr="00906C56">
        <w:t>Цели организации: классификация и механизм образования.</w:t>
      </w:r>
    </w:p>
    <w:p w:rsidR="005E01E5" w:rsidRPr="00906C56" w:rsidRDefault="005E01E5" w:rsidP="001E6B04">
      <w:pPr>
        <w:widowControl w:val="0"/>
        <w:numPr>
          <w:ilvl w:val="0"/>
          <w:numId w:val="52"/>
        </w:numPr>
        <w:tabs>
          <w:tab w:val="left" w:pos="284"/>
        </w:tabs>
        <w:autoSpaceDE w:val="0"/>
        <w:autoSpaceDN w:val="0"/>
        <w:adjustRightInd w:val="0"/>
        <w:ind w:left="0" w:firstLine="0"/>
        <w:contextualSpacing/>
        <w:jc w:val="both"/>
      </w:pPr>
      <w:r w:rsidRPr="00906C56">
        <w:t>Выбор стратегии развития фирмы.</w:t>
      </w:r>
    </w:p>
    <w:p w:rsidR="005E01E5" w:rsidRPr="00906C56" w:rsidRDefault="005E01E5" w:rsidP="001E6B04">
      <w:pPr>
        <w:widowControl w:val="0"/>
        <w:numPr>
          <w:ilvl w:val="0"/>
          <w:numId w:val="52"/>
        </w:numPr>
        <w:tabs>
          <w:tab w:val="left" w:pos="284"/>
        </w:tabs>
        <w:autoSpaceDE w:val="0"/>
        <w:autoSpaceDN w:val="0"/>
        <w:adjustRightInd w:val="0"/>
        <w:ind w:left="0" w:firstLine="0"/>
        <w:contextualSpacing/>
        <w:jc w:val="both"/>
      </w:pPr>
      <w:r w:rsidRPr="00906C56">
        <w:t>Роль бизнес-планирования при организации нового и развития действующего бизнеса.</w:t>
      </w:r>
    </w:p>
    <w:p w:rsidR="005E01E5" w:rsidRPr="00906C56" w:rsidRDefault="005E01E5" w:rsidP="001E6B04">
      <w:pPr>
        <w:widowControl w:val="0"/>
        <w:numPr>
          <w:ilvl w:val="0"/>
          <w:numId w:val="52"/>
        </w:numPr>
        <w:tabs>
          <w:tab w:val="left" w:pos="284"/>
        </w:tabs>
        <w:autoSpaceDE w:val="0"/>
        <w:autoSpaceDN w:val="0"/>
        <w:adjustRightInd w:val="0"/>
        <w:ind w:left="0" w:firstLine="0"/>
        <w:contextualSpacing/>
        <w:jc w:val="both"/>
      </w:pPr>
      <w:r w:rsidRPr="00906C56">
        <w:t>Управление развитием производства в современных условиях.</w:t>
      </w:r>
    </w:p>
    <w:p w:rsidR="005E01E5" w:rsidRPr="00906C56" w:rsidRDefault="005E01E5" w:rsidP="00D27FA5">
      <w:pPr>
        <w:tabs>
          <w:tab w:val="left" w:pos="284"/>
        </w:tabs>
        <w:jc w:val="both"/>
      </w:pPr>
      <w:r w:rsidRPr="00906C56">
        <w:t>9. Организация управления в современной фирме (на примере конкретной организации).</w:t>
      </w:r>
    </w:p>
    <w:p w:rsidR="005E01E5" w:rsidRPr="00906C56" w:rsidRDefault="005E01E5" w:rsidP="00D27FA5">
      <w:pPr>
        <w:tabs>
          <w:tab w:val="left" w:pos="284"/>
        </w:tabs>
        <w:jc w:val="both"/>
      </w:pPr>
      <w:r w:rsidRPr="00906C56">
        <w:t>10. Проблемы централизации и децентрализации в управлении организацией.</w:t>
      </w:r>
    </w:p>
    <w:p w:rsidR="005E01E5" w:rsidRPr="00906C56" w:rsidRDefault="005E01E5" w:rsidP="00D27FA5">
      <w:pPr>
        <w:tabs>
          <w:tab w:val="left" w:pos="284"/>
        </w:tabs>
        <w:jc w:val="both"/>
      </w:pPr>
      <w:r w:rsidRPr="00906C56">
        <w:t>11. Современные требования к менеджеру.</w:t>
      </w:r>
    </w:p>
    <w:p w:rsidR="005E01E5" w:rsidRPr="00906C56" w:rsidRDefault="005E01E5" w:rsidP="00D27FA5">
      <w:pPr>
        <w:tabs>
          <w:tab w:val="left" w:pos="284"/>
        </w:tabs>
        <w:jc w:val="both"/>
      </w:pPr>
      <w:r w:rsidRPr="00906C56">
        <w:t>12. Рациональная организация работы менеджеров.</w:t>
      </w:r>
    </w:p>
    <w:p w:rsidR="005E01E5" w:rsidRPr="00906C56" w:rsidRDefault="005E01E5" w:rsidP="00D27FA5">
      <w:pPr>
        <w:tabs>
          <w:tab w:val="left" w:pos="284"/>
        </w:tabs>
        <w:jc w:val="both"/>
      </w:pPr>
      <w:r w:rsidRPr="00906C56">
        <w:t>13. Внутрифирменный управленческий контроль, его функции и организационные формы.</w:t>
      </w:r>
    </w:p>
    <w:p w:rsidR="005E01E5" w:rsidRPr="00906C56" w:rsidRDefault="005E01E5" w:rsidP="00D27FA5">
      <w:pPr>
        <w:tabs>
          <w:tab w:val="left" w:pos="284"/>
        </w:tabs>
        <w:jc w:val="both"/>
      </w:pPr>
      <w:r w:rsidRPr="00906C56">
        <w:t>14. Социально-психологические методы управления.</w:t>
      </w:r>
    </w:p>
    <w:p w:rsidR="005E01E5" w:rsidRPr="00906C56" w:rsidRDefault="005E01E5" w:rsidP="00D27FA5">
      <w:pPr>
        <w:tabs>
          <w:tab w:val="left" w:pos="284"/>
        </w:tabs>
        <w:jc w:val="both"/>
      </w:pPr>
      <w:r w:rsidRPr="00906C56">
        <w:t>15. Роль мотивации руководителя в эффективности принимаемых решений.</w:t>
      </w:r>
    </w:p>
    <w:p w:rsidR="005E01E5" w:rsidRPr="00906C56" w:rsidRDefault="005E01E5" w:rsidP="00D27FA5">
      <w:pPr>
        <w:tabs>
          <w:tab w:val="left" w:pos="284"/>
        </w:tabs>
        <w:jc w:val="both"/>
      </w:pPr>
      <w:r w:rsidRPr="00906C56">
        <w:t>16. Выбор эффективной системы стимулирования трудовой активности работников в организации.</w:t>
      </w:r>
    </w:p>
    <w:p w:rsidR="005E01E5" w:rsidRPr="00906C56" w:rsidRDefault="005E01E5" w:rsidP="00D27FA5">
      <w:pPr>
        <w:tabs>
          <w:tab w:val="left" w:pos="284"/>
        </w:tabs>
        <w:jc w:val="both"/>
      </w:pPr>
      <w:r w:rsidRPr="00906C56">
        <w:t>17. Способы согласования интересов партнеров на межфирменном уровне.</w:t>
      </w:r>
    </w:p>
    <w:p w:rsidR="005E01E5" w:rsidRPr="00906C56" w:rsidRDefault="005E01E5" w:rsidP="00D27FA5">
      <w:pPr>
        <w:tabs>
          <w:tab w:val="left" w:pos="284"/>
        </w:tabs>
        <w:jc w:val="both"/>
      </w:pPr>
      <w:r w:rsidRPr="00906C56">
        <w:t>18. Особенности государственного организационно-правового регулирования хозяйственной деятельности в странах с развитой рыночной экономикой.</w:t>
      </w:r>
    </w:p>
    <w:p w:rsidR="005E01E5" w:rsidRPr="00906C56" w:rsidRDefault="005E01E5" w:rsidP="00D27FA5">
      <w:pPr>
        <w:tabs>
          <w:tab w:val="left" w:pos="284"/>
        </w:tabs>
        <w:jc w:val="both"/>
      </w:pPr>
      <w:r w:rsidRPr="00906C56">
        <w:t>19. Социально-трудовые конфликты в организации, их регулирование и разрешение.</w:t>
      </w:r>
    </w:p>
    <w:p w:rsidR="005E01E5" w:rsidRPr="00906C56" w:rsidRDefault="005E01E5" w:rsidP="00D27FA5">
      <w:pPr>
        <w:tabs>
          <w:tab w:val="left" w:pos="284"/>
        </w:tabs>
        <w:jc w:val="both"/>
      </w:pPr>
      <w:r w:rsidRPr="00906C56">
        <w:t>20.  Проблемы корпоративного управления.</w:t>
      </w:r>
    </w:p>
    <w:p w:rsidR="005E01E5" w:rsidRPr="00906C56" w:rsidRDefault="005E01E5" w:rsidP="00D27FA5">
      <w:pPr>
        <w:tabs>
          <w:tab w:val="left" w:pos="284"/>
        </w:tabs>
        <w:jc w:val="both"/>
      </w:pPr>
      <w:r w:rsidRPr="00906C56">
        <w:t>21. Менеджмент в крупных компаниях России: достоинства и недостатки.</w:t>
      </w:r>
    </w:p>
    <w:p w:rsidR="005E01E5" w:rsidRPr="00906C56" w:rsidRDefault="005E01E5" w:rsidP="00D27FA5">
      <w:pPr>
        <w:tabs>
          <w:tab w:val="left" w:pos="284"/>
        </w:tabs>
        <w:jc w:val="both"/>
      </w:pPr>
      <w:r w:rsidRPr="00906C56">
        <w:t>22. Опыт управления в США и возможности его использования в условиях современной России.</w:t>
      </w:r>
    </w:p>
    <w:p w:rsidR="005E01E5" w:rsidRPr="00906C56" w:rsidRDefault="005E01E5" w:rsidP="00D27FA5">
      <w:pPr>
        <w:tabs>
          <w:tab w:val="left" w:pos="284"/>
        </w:tabs>
        <w:jc w:val="both"/>
      </w:pPr>
      <w:r w:rsidRPr="00906C56">
        <w:t>23. Опыт управления на предприятиях Японии и возможности его использования в российских условиях.</w:t>
      </w:r>
    </w:p>
    <w:p w:rsidR="005E01E5" w:rsidRPr="00906C56" w:rsidRDefault="005E01E5" w:rsidP="00D27FA5">
      <w:pPr>
        <w:tabs>
          <w:tab w:val="left" w:pos="284"/>
        </w:tabs>
        <w:jc w:val="both"/>
      </w:pPr>
      <w:r w:rsidRPr="00906C56">
        <w:t>24. Организационная структура и ее роль в организации управления.</w:t>
      </w:r>
    </w:p>
    <w:p w:rsidR="005E01E5" w:rsidRPr="00906C56" w:rsidRDefault="005E01E5" w:rsidP="00D27FA5">
      <w:pPr>
        <w:tabs>
          <w:tab w:val="left" w:pos="284"/>
        </w:tabs>
        <w:jc w:val="both"/>
      </w:pPr>
      <w:r w:rsidRPr="00906C56">
        <w:t>25. Сравнительный анализ систем подготовки и переподготовки менеджеров в России и развитых зарубежных странах.</w:t>
      </w:r>
    </w:p>
    <w:p w:rsidR="005E01E5" w:rsidRPr="00906C56" w:rsidRDefault="005E01E5" w:rsidP="00D27FA5">
      <w:pPr>
        <w:tabs>
          <w:tab w:val="left" w:pos="284"/>
        </w:tabs>
        <w:jc w:val="both"/>
      </w:pPr>
      <w:r w:rsidRPr="00906C56">
        <w:t>26. Роль адаптационного менеджмента в изменяющихся условиях внешней среды.</w:t>
      </w:r>
    </w:p>
    <w:p w:rsidR="005E01E5" w:rsidRPr="00906C56" w:rsidRDefault="005E01E5" w:rsidP="00D27FA5">
      <w:pPr>
        <w:tabs>
          <w:tab w:val="left" w:pos="284"/>
        </w:tabs>
        <w:jc w:val="both"/>
      </w:pPr>
      <w:r w:rsidRPr="00906C56">
        <w:t>27. Принципы построения структур управления. Факторы, влияющие на них.</w:t>
      </w:r>
    </w:p>
    <w:p w:rsidR="005E01E5" w:rsidRPr="00906C56" w:rsidRDefault="005E01E5" w:rsidP="00D27FA5">
      <w:pPr>
        <w:tabs>
          <w:tab w:val="left" w:pos="284"/>
        </w:tabs>
        <w:jc w:val="both"/>
      </w:pPr>
      <w:r w:rsidRPr="00906C56">
        <w:t>28. Характеристика современных типов структур управления.</w:t>
      </w:r>
    </w:p>
    <w:p w:rsidR="005E01E5" w:rsidRPr="00906C56" w:rsidRDefault="005E01E5" w:rsidP="00D27FA5">
      <w:pPr>
        <w:tabs>
          <w:tab w:val="left" w:pos="284"/>
        </w:tabs>
        <w:jc w:val="both"/>
      </w:pPr>
      <w:r w:rsidRPr="00906C56">
        <w:t>29. Влияние государства на формирование и функционирование хозяйствующих субъектов. Мировой и российский опыт.</w:t>
      </w:r>
    </w:p>
    <w:p w:rsidR="005E01E5" w:rsidRPr="00906C56" w:rsidRDefault="005E01E5" w:rsidP="00D27FA5">
      <w:pPr>
        <w:tabs>
          <w:tab w:val="left" w:pos="284"/>
        </w:tabs>
        <w:jc w:val="both"/>
      </w:pPr>
      <w:r w:rsidRPr="00906C56">
        <w:t>30. Организационная культура и способы ее развития.</w:t>
      </w:r>
    </w:p>
    <w:p w:rsidR="005E01E5" w:rsidRPr="00906C56" w:rsidRDefault="005E01E5" w:rsidP="00D27FA5">
      <w:pPr>
        <w:tabs>
          <w:tab w:val="left" w:pos="284"/>
        </w:tabs>
        <w:jc w:val="both"/>
      </w:pPr>
      <w:r w:rsidRPr="00906C56">
        <w:t>31. Проблемы формирования национальной организационной культуры в России.</w:t>
      </w:r>
    </w:p>
    <w:p w:rsidR="005E01E5" w:rsidRPr="00906C56" w:rsidRDefault="005E01E5" w:rsidP="00D27FA5">
      <w:pPr>
        <w:tabs>
          <w:tab w:val="left" w:pos="284"/>
        </w:tabs>
        <w:jc w:val="both"/>
      </w:pPr>
      <w:r w:rsidRPr="00906C56">
        <w:t>32. Роль корпоративного управления для формирования положительного имиджа компании.</w:t>
      </w:r>
    </w:p>
    <w:p w:rsidR="005E01E5" w:rsidRPr="00906C56" w:rsidRDefault="005E01E5" w:rsidP="00D27FA5">
      <w:pPr>
        <w:tabs>
          <w:tab w:val="left" w:pos="284"/>
        </w:tabs>
        <w:jc w:val="both"/>
      </w:pPr>
      <w:r w:rsidRPr="00906C56">
        <w:t>33. Характеристика управленческой деятельности в конкретной организации.</w:t>
      </w:r>
    </w:p>
    <w:p w:rsidR="005E01E5" w:rsidRPr="00906C56" w:rsidRDefault="005E01E5" w:rsidP="00D27FA5">
      <w:pPr>
        <w:tabs>
          <w:tab w:val="left" w:pos="284"/>
        </w:tabs>
        <w:jc w:val="both"/>
      </w:pPr>
      <w:r w:rsidRPr="00906C56">
        <w:t xml:space="preserve">34. Организационное поведение как наука и практика. Понятие поведения. Психологические теории поведения. </w:t>
      </w:r>
    </w:p>
    <w:p w:rsidR="005E01E5" w:rsidRPr="00906C56" w:rsidRDefault="005E01E5" w:rsidP="00D27FA5">
      <w:pPr>
        <w:tabs>
          <w:tab w:val="left" w:pos="284"/>
        </w:tabs>
        <w:jc w:val="both"/>
      </w:pPr>
      <w:r w:rsidRPr="00906C56">
        <w:t>35. Социологические теории поведения личности в организации.</w:t>
      </w:r>
    </w:p>
    <w:p w:rsidR="005E01E5" w:rsidRPr="00906C56" w:rsidRDefault="005E01E5" w:rsidP="00D27FA5">
      <w:pPr>
        <w:tabs>
          <w:tab w:val="left" w:pos="284"/>
        </w:tabs>
        <w:jc w:val="both"/>
      </w:pPr>
      <w:r w:rsidRPr="00906C56">
        <w:t>37. Эволюция теорий поведения человека в организации.</w:t>
      </w:r>
    </w:p>
    <w:p w:rsidR="005E01E5" w:rsidRPr="00906C56" w:rsidRDefault="005E01E5" w:rsidP="00D27FA5">
      <w:pPr>
        <w:tabs>
          <w:tab w:val="left" w:pos="284"/>
        </w:tabs>
        <w:jc w:val="both"/>
      </w:pPr>
      <w:r w:rsidRPr="00906C56">
        <w:t>38. Основные теории экономического поведения человека</w:t>
      </w:r>
    </w:p>
    <w:p w:rsidR="005E01E5" w:rsidRPr="00906C56" w:rsidRDefault="005E01E5" w:rsidP="00D27FA5">
      <w:pPr>
        <w:tabs>
          <w:tab w:val="left" w:pos="284"/>
        </w:tabs>
        <w:jc w:val="both"/>
      </w:pPr>
      <w:r w:rsidRPr="00906C56">
        <w:t>39. Агрессивное, ассертивное и пассивное поведение сотрудников организации.</w:t>
      </w:r>
    </w:p>
    <w:p w:rsidR="005E01E5" w:rsidRPr="00906C56" w:rsidRDefault="005E01E5" w:rsidP="00D27FA5">
      <w:pPr>
        <w:tabs>
          <w:tab w:val="left" w:pos="284"/>
        </w:tabs>
        <w:jc w:val="both"/>
      </w:pPr>
      <w:r w:rsidRPr="00906C56">
        <w:t>40. Типологии коммуникаций в организации. Внешние и внутренние коммуникации. Вертикальные и горизонтальные коммуникации.</w:t>
      </w:r>
    </w:p>
    <w:p w:rsidR="005E01E5" w:rsidRPr="00906C56" w:rsidRDefault="005E01E5" w:rsidP="00D27FA5">
      <w:pPr>
        <w:tabs>
          <w:tab w:val="left" w:pos="284"/>
        </w:tabs>
        <w:jc w:val="both"/>
      </w:pPr>
      <w:r w:rsidRPr="00906C56">
        <w:t>41. Процесс коммуникаций и эффективность управления</w:t>
      </w:r>
    </w:p>
    <w:p w:rsidR="005E01E5" w:rsidRPr="00906C56" w:rsidRDefault="005E01E5" w:rsidP="00D27FA5">
      <w:pPr>
        <w:tabs>
          <w:tab w:val="left" w:pos="284"/>
        </w:tabs>
        <w:jc w:val="both"/>
      </w:pPr>
      <w:r w:rsidRPr="00906C56">
        <w:t>42. Управление коммуникациями в организации: проблемы, планирование, организация, контроль.</w:t>
      </w:r>
    </w:p>
    <w:p w:rsidR="005E01E5" w:rsidRPr="00906C56" w:rsidRDefault="005E01E5" w:rsidP="00D27FA5">
      <w:pPr>
        <w:tabs>
          <w:tab w:val="left" w:pos="284"/>
        </w:tabs>
        <w:jc w:val="both"/>
      </w:pPr>
      <w:r w:rsidRPr="00906C56">
        <w:t>43. Модели формирования мотивов. Формирование мотивов: внешние и внутренние факторы.</w:t>
      </w:r>
    </w:p>
    <w:p w:rsidR="005E01E5" w:rsidRPr="00906C56" w:rsidRDefault="005E01E5" w:rsidP="00D27FA5">
      <w:pPr>
        <w:tabs>
          <w:tab w:val="left" w:pos="284"/>
        </w:tabs>
        <w:jc w:val="both"/>
      </w:pPr>
      <w:r w:rsidRPr="00906C56">
        <w:t>44. Влияние силы мотивации на результативность деятельности. Закон Йеркса-Додсона.</w:t>
      </w:r>
    </w:p>
    <w:p w:rsidR="005E01E5" w:rsidRPr="00906C56" w:rsidRDefault="005E01E5" w:rsidP="00D27FA5">
      <w:pPr>
        <w:tabs>
          <w:tab w:val="left" w:pos="284"/>
        </w:tabs>
        <w:jc w:val="both"/>
      </w:pPr>
      <w:r w:rsidRPr="00906C56">
        <w:t>45. Возможности и методы выявления и использования мотивов для управления отношением к труду.</w:t>
      </w:r>
    </w:p>
    <w:p w:rsidR="005E01E5" w:rsidRPr="00906C56" w:rsidRDefault="005E01E5" w:rsidP="00D27FA5">
      <w:pPr>
        <w:tabs>
          <w:tab w:val="left" w:pos="284"/>
        </w:tabs>
        <w:jc w:val="both"/>
      </w:pPr>
      <w:r w:rsidRPr="00906C56">
        <w:t>46. Формирование продуктивных рабочих команд. Ключевые качества команды. Совместимость членов команды. Управление формированием команд.</w:t>
      </w:r>
    </w:p>
    <w:p w:rsidR="005E01E5" w:rsidRPr="00906C56" w:rsidRDefault="005E01E5" w:rsidP="00D27FA5">
      <w:pPr>
        <w:tabs>
          <w:tab w:val="left" w:pos="284"/>
        </w:tabs>
        <w:jc w:val="both"/>
      </w:pPr>
      <w:r w:rsidRPr="00906C56">
        <w:t>47. Конфликты в организации и их урегулирование.</w:t>
      </w:r>
    </w:p>
    <w:p w:rsidR="005E01E5" w:rsidRPr="00906C56" w:rsidRDefault="005E01E5" w:rsidP="00D27FA5">
      <w:pPr>
        <w:tabs>
          <w:tab w:val="left" w:pos="284"/>
        </w:tabs>
        <w:jc w:val="both"/>
      </w:pPr>
      <w:r w:rsidRPr="00906C56">
        <w:t>48. Социально-психологический климат и продуктивность организации.</w:t>
      </w:r>
    </w:p>
    <w:p w:rsidR="005E01E5" w:rsidRPr="00906C56" w:rsidRDefault="005E01E5" w:rsidP="00D27FA5">
      <w:pPr>
        <w:tabs>
          <w:tab w:val="left" w:pos="284"/>
        </w:tabs>
        <w:jc w:val="both"/>
      </w:pPr>
      <w:r w:rsidRPr="00906C56">
        <w:t>49. Лидерство в менеджменте. Теории лидерства, их сущность и преимущества.</w:t>
      </w:r>
    </w:p>
    <w:p w:rsidR="005E01E5" w:rsidRPr="00906C56" w:rsidRDefault="005E01E5" w:rsidP="00D27FA5">
      <w:pPr>
        <w:tabs>
          <w:tab w:val="left" w:pos="284"/>
        </w:tabs>
        <w:jc w:val="both"/>
      </w:pPr>
      <w:r w:rsidRPr="00906C56">
        <w:t>50. Природа власти и лидерства. Типологии лидерства.</w:t>
      </w:r>
    </w:p>
    <w:p w:rsidR="005E01E5" w:rsidRPr="00906C56" w:rsidRDefault="005E01E5" w:rsidP="00D27FA5">
      <w:pPr>
        <w:tabs>
          <w:tab w:val="left" w:pos="284"/>
        </w:tabs>
        <w:jc w:val="both"/>
      </w:pPr>
      <w:r w:rsidRPr="00906C56">
        <w:t>51. Уровни лидерства в организации и компетенции лидеров разных уровней.</w:t>
      </w:r>
    </w:p>
    <w:p w:rsidR="005E01E5" w:rsidRPr="00906C56" w:rsidRDefault="005E01E5" w:rsidP="00D27FA5">
      <w:pPr>
        <w:tabs>
          <w:tab w:val="left" w:pos="284"/>
        </w:tabs>
        <w:jc w:val="both"/>
      </w:pPr>
      <w:r w:rsidRPr="00906C56">
        <w:t>52. Понятие стиля руководства. Факторы разнообразия стилей. Ситуационные и поведенческие концепции лидерства.</w:t>
      </w:r>
    </w:p>
    <w:p w:rsidR="005E01E5" w:rsidRPr="00906C56" w:rsidRDefault="005E01E5" w:rsidP="00D27FA5">
      <w:pPr>
        <w:tabs>
          <w:tab w:val="left" w:pos="284"/>
        </w:tabs>
        <w:jc w:val="both"/>
      </w:pPr>
      <w:r w:rsidRPr="00906C56">
        <w:t>53. Возможности организации в развитии трудового потенциала и удовлетворении потребностей работников.</w:t>
      </w:r>
    </w:p>
    <w:p w:rsidR="005E01E5" w:rsidRPr="00906C56" w:rsidRDefault="005E01E5" w:rsidP="00D27FA5">
      <w:pPr>
        <w:tabs>
          <w:tab w:val="left" w:pos="284"/>
        </w:tabs>
        <w:jc w:val="both"/>
      </w:pPr>
      <w:r w:rsidRPr="00906C56">
        <w:t>54. Развитие организации как развитие ее персонала. Концепция Развивающего управления персоналом.</w:t>
      </w:r>
    </w:p>
    <w:p w:rsidR="005E01E5" w:rsidRPr="00906C56" w:rsidRDefault="005E01E5" w:rsidP="00D27FA5">
      <w:pPr>
        <w:tabs>
          <w:tab w:val="left" w:pos="284"/>
        </w:tabs>
        <w:jc w:val="both"/>
      </w:pPr>
      <w:r w:rsidRPr="00906C56">
        <w:t>55. Сущность и принципы планирования деятельности организации.</w:t>
      </w:r>
    </w:p>
    <w:p w:rsidR="005E01E5" w:rsidRPr="00906C56" w:rsidRDefault="005E01E5" w:rsidP="00D27FA5">
      <w:pPr>
        <w:tabs>
          <w:tab w:val="left" w:pos="284"/>
        </w:tabs>
        <w:jc w:val="both"/>
      </w:pPr>
      <w:r w:rsidRPr="00906C56">
        <w:t>56. Имидж организации. Факторы привлекательности организации для работников и субъектов внешней среды. Выявление и формирование имиджа организации.</w:t>
      </w:r>
    </w:p>
    <w:p w:rsidR="005E01E5" w:rsidRPr="00906C56" w:rsidRDefault="005E01E5" w:rsidP="00D27FA5">
      <w:pPr>
        <w:tabs>
          <w:tab w:val="left" w:pos="284"/>
        </w:tabs>
        <w:jc w:val="both"/>
      </w:pPr>
      <w:r w:rsidRPr="00906C56">
        <w:t>57. Японские методы управления поведением в организации и факторы их эффективности.</w:t>
      </w:r>
    </w:p>
    <w:p w:rsidR="005E01E5" w:rsidRPr="00906C56" w:rsidRDefault="005E01E5" w:rsidP="00D27FA5">
      <w:pPr>
        <w:tabs>
          <w:tab w:val="left" w:pos="284"/>
        </w:tabs>
        <w:jc w:val="both"/>
      </w:pPr>
      <w:r w:rsidRPr="00906C56">
        <w:t>58. Связи организации с общественностью и их роль в формировании ее положительного имиджа.</w:t>
      </w:r>
    </w:p>
    <w:p w:rsidR="005E01E5" w:rsidRPr="00906C56" w:rsidRDefault="005E01E5" w:rsidP="00D27FA5">
      <w:pPr>
        <w:tabs>
          <w:tab w:val="left" w:pos="284"/>
        </w:tabs>
        <w:jc w:val="both"/>
      </w:pPr>
      <w:r w:rsidRPr="00906C56">
        <w:t>59. Специфика внешней среды государственных организаций в России.</w:t>
      </w:r>
    </w:p>
    <w:p w:rsidR="005E01E5" w:rsidRPr="00906C56" w:rsidRDefault="005E01E5" w:rsidP="00D27FA5">
      <w:pPr>
        <w:tabs>
          <w:tab w:val="left" w:pos="284"/>
        </w:tabs>
        <w:jc w:val="both"/>
      </w:pPr>
      <w:r w:rsidRPr="00906C56">
        <w:t>60. Деловая среда России.</w:t>
      </w:r>
    </w:p>
    <w:p w:rsidR="005E01E5" w:rsidRPr="00906C56" w:rsidRDefault="005E01E5" w:rsidP="00D27FA5">
      <w:pPr>
        <w:tabs>
          <w:tab w:val="left" w:pos="284"/>
        </w:tabs>
        <w:jc w:val="both"/>
      </w:pPr>
      <w:r w:rsidRPr="00906C56">
        <w:t>61. Теория жизненного цикла компании по Ицхаку Адизесу.</w:t>
      </w:r>
    </w:p>
    <w:p w:rsidR="005E01E5" w:rsidRPr="00906C56" w:rsidRDefault="005E01E5" w:rsidP="00D27FA5">
      <w:pPr>
        <w:tabs>
          <w:tab w:val="left" w:pos="284"/>
        </w:tabs>
        <w:jc w:val="both"/>
      </w:pPr>
      <w:r w:rsidRPr="00906C56">
        <w:t>62. Стратегия и практика управления человеческими ресурсами на примере современной организации.</w:t>
      </w:r>
    </w:p>
    <w:p w:rsidR="005E01E5" w:rsidRPr="00906C56" w:rsidRDefault="005E01E5" w:rsidP="00D27FA5">
      <w:pPr>
        <w:tabs>
          <w:tab w:val="left" w:pos="284"/>
        </w:tabs>
        <w:jc w:val="both"/>
      </w:pPr>
      <w:r w:rsidRPr="00906C56">
        <w:t xml:space="preserve">63. Диагностика и построение корпоративной культуры. </w:t>
      </w:r>
    </w:p>
    <w:p w:rsidR="005E01E5" w:rsidRPr="00906C56" w:rsidRDefault="005E01E5" w:rsidP="00D27FA5">
      <w:pPr>
        <w:tabs>
          <w:tab w:val="left" w:pos="284"/>
        </w:tabs>
        <w:jc w:val="both"/>
      </w:pPr>
      <w:r w:rsidRPr="00906C56">
        <w:t>64. Проблема управления организационной культурой.</w:t>
      </w:r>
    </w:p>
    <w:p w:rsidR="005E01E5" w:rsidRPr="00906C56" w:rsidRDefault="005E01E5" w:rsidP="00D27FA5">
      <w:pPr>
        <w:tabs>
          <w:tab w:val="left" w:pos="284"/>
        </w:tabs>
        <w:jc w:val="both"/>
      </w:pPr>
      <w:r w:rsidRPr="00906C56">
        <w:t xml:space="preserve">65. </w:t>
      </w:r>
      <w:r>
        <w:t>М</w:t>
      </w:r>
      <w:r w:rsidRPr="00906C56">
        <w:t>етоды принятия управленческих решений</w:t>
      </w:r>
    </w:p>
    <w:p w:rsidR="005E01E5" w:rsidRPr="00906C56" w:rsidRDefault="005E01E5" w:rsidP="00D27FA5">
      <w:pPr>
        <w:tabs>
          <w:tab w:val="left" w:pos="284"/>
        </w:tabs>
        <w:jc w:val="both"/>
      </w:pPr>
    </w:p>
    <w:p w:rsidR="005E01E5" w:rsidRDefault="005E01E5" w:rsidP="00BB791C">
      <w:pPr>
        <w:pStyle w:val="ListParagraph"/>
        <w:rPr>
          <w:b/>
        </w:rPr>
      </w:pPr>
    </w:p>
    <w:p w:rsidR="005E01E5" w:rsidRPr="00DC11F5" w:rsidRDefault="005E01E5"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5E01E5" w:rsidRDefault="005E01E5" w:rsidP="00AC2938">
      <w:pPr>
        <w:autoSpaceDE w:val="0"/>
        <w:autoSpaceDN w:val="0"/>
        <w:adjustRightInd w:val="0"/>
        <w:jc w:val="center"/>
        <w:rPr>
          <w:b/>
        </w:rPr>
      </w:pPr>
    </w:p>
    <w:p w:rsidR="005E01E5" w:rsidRDefault="005E01E5" w:rsidP="00AC2938">
      <w:pPr>
        <w:autoSpaceDE w:val="0"/>
        <w:autoSpaceDN w:val="0"/>
        <w:adjustRightInd w:val="0"/>
        <w:jc w:val="center"/>
        <w:rPr>
          <w:b/>
        </w:rPr>
      </w:pPr>
    </w:p>
    <w:p w:rsidR="005E01E5" w:rsidRDefault="005E01E5" w:rsidP="00AC2938">
      <w:pPr>
        <w:autoSpaceDE w:val="0"/>
        <w:autoSpaceDN w:val="0"/>
        <w:adjustRightInd w:val="0"/>
        <w:jc w:val="center"/>
        <w:rPr>
          <w:b/>
        </w:rPr>
      </w:pPr>
      <w:r w:rsidRPr="008A7E41">
        <w:rPr>
          <w:b/>
        </w:rPr>
        <w:t>Тест</w:t>
      </w:r>
    </w:p>
    <w:p w:rsidR="005E01E5" w:rsidRPr="00D51B1A" w:rsidRDefault="005E01E5" w:rsidP="001E6B04">
      <w:pPr>
        <w:widowControl w:val="0"/>
        <w:numPr>
          <w:ilvl w:val="0"/>
          <w:numId w:val="17"/>
        </w:numPr>
        <w:autoSpaceDE w:val="0"/>
        <w:autoSpaceDN w:val="0"/>
        <w:adjustRightInd w:val="0"/>
        <w:ind w:left="0" w:firstLine="360"/>
        <w:contextualSpacing/>
        <w:jc w:val="both"/>
      </w:pPr>
      <w:r w:rsidRPr="00D51B1A">
        <w:t>Что из перечисленного ниже не раскрывает сущность управления:</w:t>
      </w:r>
    </w:p>
    <w:p w:rsidR="005E01E5" w:rsidRPr="00D51B1A" w:rsidRDefault="005E01E5" w:rsidP="001E6B04">
      <w:pPr>
        <w:widowControl w:val="0"/>
        <w:numPr>
          <w:ilvl w:val="0"/>
          <w:numId w:val="18"/>
        </w:numPr>
        <w:autoSpaceDE w:val="0"/>
        <w:autoSpaceDN w:val="0"/>
        <w:adjustRightInd w:val="0"/>
        <w:ind w:left="0" w:firstLine="360"/>
        <w:contextualSpacing/>
        <w:jc w:val="both"/>
      </w:pPr>
      <w:r w:rsidRPr="00D51B1A">
        <w:t>осознанная целенаправленная деятельность человека, с помощью которой он упорядочивает и подчиняет своим интересам элементы внешней среды, общества, живой и неживой природы, техники;</w:t>
      </w:r>
    </w:p>
    <w:p w:rsidR="005E01E5" w:rsidRPr="00D51B1A" w:rsidRDefault="005E01E5" w:rsidP="001E6B04">
      <w:pPr>
        <w:widowControl w:val="0"/>
        <w:numPr>
          <w:ilvl w:val="0"/>
          <w:numId w:val="18"/>
        </w:numPr>
        <w:autoSpaceDE w:val="0"/>
        <w:autoSpaceDN w:val="0"/>
        <w:adjustRightInd w:val="0"/>
        <w:ind w:left="0" w:firstLine="360"/>
        <w:contextualSpacing/>
        <w:jc w:val="both"/>
      </w:pPr>
      <w:r w:rsidRPr="00D51B1A">
        <w:t>определенный тип взаимодействия, существующий между двумя субъектами, один из которых в этом взаимодействии находится в позиции субъекта управления, а второй – в позиции объекта управления;</w:t>
      </w:r>
    </w:p>
    <w:p w:rsidR="005E01E5" w:rsidRPr="00D51B1A" w:rsidRDefault="005E01E5" w:rsidP="001E6B04">
      <w:pPr>
        <w:widowControl w:val="0"/>
        <w:numPr>
          <w:ilvl w:val="0"/>
          <w:numId w:val="18"/>
        </w:numPr>
        <w:autoSpaceDE w:val="0"/>
        <w:autoSpaceDN w:val="0"/>
        <w:adjustRightInd w:val="0"/>
        <w:ind w:left="0" w:firstLine="360"/>
        <w:contextualSpacing/>
        <w:jc w:val="both"/>
      </w:pPr>
      <w:r w:rsidRPr="00D51B1A">
        <w:t xml:space="preserve"> внедрение в сознание членов общества концепций его развития, формируемых различными политическими партиями;</w:t>
      </w:r>
    </w:p>
    <w:p w:rsidR="005E01E5" w:rsidRPr="00D51B1A" w:rsidRDefault="005E01E5" w:rsidP="001E6B04">
      <w:pPr>
        <w:widowControl w:val="0"/>
        <w:numPr>
          <w:ilvl w:val="0"/>
          <w:numId w:val="18"/>
        </w:numPr>
        <w:autoSpaceDE w:val="0"/>
        <w:autoSpaceDN w:val="0"/>
        <w:adjustRightInd w:val="0"/>
        <w:ind w:left="0" w:firstLine="360"/>
        <w:contextualSpacing/>
        <w:jc w:val="both"/>
      </w:pPr>
      <w:r w:rsidRPr="00D51B1A">
        <w:t>функция организованных систем различной природы (биологических, социальных, технических), обеспечивающая сохранение их определенной структуры, поддержание режима деятельности, реализацию их целей и программ?</w:t>
      </w:r>
    </w:p>
    <w:p w:rsidR="005E01E5" w:rsidRPr="00D51B1A" w:rsidRDefault="005E01E5" w:rsidP="00D51B1A">
      <w:pPr>
        <w:widowControl w:val="0"/>
        <w:autoSpaceDE w:val="0"/>
        <w:autoSpaceDN w:val="0"/>
        <w:adjustRightInd w:val="0"/>
        <w:contextualSpacing/>
        <w:jc w:val="both"/>
      </w:pPr>
    </w:p>
    <w:p w:rsidR="005E01E5" w:rsidRPr="00D51B1A" w:rsidRDefault="005E01E5" w:rsidP="001E6B04">
      <w:pPr>
        <w:widowControl w:val="0"/>
        <w:numPr>
          <w:ilvl w:val="0"/>
          <w:numId w:val="17"/>
        </w:numPr>
        <w:autoSpaceDE w:val="0"/>
        <w:autoSpaceDN w:val="0"/>
        <w:adjustRightInd w:val="0"/>
        <w:ind w:left="0" w:firstLine="360"/>
        <w:contextualSpacing/>
        <w:jc w:val="both"/>
      </w:pPr>
      <w:r w:rsidRPr="00D51B1A">
        <w:t xml:space="preserve">Что такое менеджмент: </w:t>
      </w:r>
    </w:p>
    <w:p w:rsidR="005E01E5" w:rsidRPr="00D51B1A" w:rsidRDefault="005E01E5" w:rsidP="001E6B04">
      <w:pPr>
        <w:widowControl w:val="0"/>
        <w:numPr>
          <w:ilvl w:val="0"/>
          <w:numId w:val="19"/>
        </w:numPr>
        <w:autoSpaceDE w:val="0"/>
        <w:autoSpaceDN w:val="0"/>
        <w:adjustRightInd w:val="0"/>
        <w:ind w:left="0" w:firstLine="360"/>
        <w:contextualSpacing/>
        <w:jc w:val="both"/>
      </w:pPr>
      <w:r w:rsidRPr="00D51B1A">
        <w:t>Управление социально-экономической жизнью общества через различные институты;</w:t>
      </w:r>
    </w:p>
    <w:p w:rsidR="005E01E5" w:rsidRPr="00D51B1A" w:rsidRDefault="005E01E5" w:rsidP="001E6B04">
      <w:pPr>
        <w:widowControl w:val="0"/>
        <w:numPr>
          <w:ilvl w:val="0"/>
          <w:numId w:val="19"/>
        </w:numPr>
        <w:autoSpaceDE w:val="0"/>
        <w:autoSpaceDN w:val="0"/>
        <w:adjustRightInd w:val="0"/>
        <w:ind w:left="0" w:firstLine="360"/>
        <w:contextualSpacing/>
        <w:jc w:val="both"/>
      </w:pPr>
      <w:r w:rsidRPr="00D51B1A">
        <w:t>Производство товаров, ориентированное на рынок;</w:t>
      </w:r>
    </w:p>
    <w:p w:rsidR="005E01E5" w:rsidRPr="00D51B1A" w:rsidRDefault="005E01E5" w:rsidP="001E6B04">
      <w:pPr>
        <w:widowControl w:val="0"/>
        <w:numPr>
          <w:ilvl w:val="0"/>
          <w:numId w:val="19"/>
        </w:numPr>
        <w:autoSpaceDE w:val="0"/>
        <w:autoSpaceDN w:val="0"/>
        <w:adjustRightInd w:val="0"/>
        <w:ind w:left="0" w:firstLine="360"/>
        <w:contextualSpacing/>
        <w:jc w:val="both"/>
      </w:pPr>
      <w:r w:rsidRPr="00D51B1A">
        <w:t>Дело или занятие, которое является источником получения прибыли;</w:t>
      </w:r>
    </w:p>
    <w:p w:rsidR="005E01E5" w:rsidRPr="00D51B1A" w:rsidRDefault="005E01E5" w:rsidP="001E6B04">
      <w:pPr>
        <w:widowControl w:val="0"/>
        <w:numPr>
          <w:ilvl w:val="0"/>
          <w:numId w:val="19"/>
        </w:numPr>
        <w:autoSpaceDE w:val="0"/>
        <w:autoSpaceDN w:val="0"/>
        <w:adjustRightInd w:val="0"/>
        <w:ind w:left="0" w:firstLine="360"/>
        <w:contextualSpacing/>
        <w:jc w:val="both"/>
      </w:pPr>
      <w:r w:rsidRPr="00D51B1A">
        <w:t>Самостоятельный вид профессиональной деятельности по управлению социально-экономической системой (организацией) или её конкретной сферой?</w:t>
      </w:r>
    </w:p>
    <w:p w:rsidR="005E01E5" w:rsidRPr="00D51B1A" w:rsidRDefault="005E01E5" w:rsidP="00D51B1A">
      <w:pPr>
        <w:widowControl w:val="0"/>
        <w:autoSpaceDE w:val="0"/>
        <w:autoSpaceDN w:val="0"/>
        <w:adjustRightInd w:val="0"/>
        <w:contextualSpacing/>
        <w:jc w:val="both"/>
      </w:pPr>
    </w:p>
    <w:p w:rsidR="005E01E5" w:rsidRPr="00D51B1A" w:rsidRDefault="005E01E5" w:rsidP="001E6B04">
      <w:pPr>
        <w:widowControl w:val="0"/>
        <w:numPr>
          <w:ilvl w:val="0"/>
          <w:numId w:val="17"/>
        </w:numPr>
        <w:autoSpaceDE w:val="0"/>
        <w:autoSpaceDN w:val="0"/>
        <w:adjustRightInd w:val="0"/>
        <w:ind w:left="0" w:firstLine="360"/>
        <w:contextualSpacing/>
        <w:jc w:val="both"/>
      </w:pPr>
      <w:r w:rsidRPr="00D51B1A">
        <w:t>Что из перечисленного ниже обусловило возникновение практики управления:</w:t>
      </w:r>
    </w:p>
    <w:p w:rsidR="005E01E5" w:rsidRPr="00D51B1A" w:rsidRDefault="005E01E5" w:rsidP="001E6B04">
      <w:pPr>
        <w:widowControl w:val="0"/>
        <w:numPr>
          <w:ilvl w:val="0"/>
          <w:numId w:val="20"/>
        </w:numPr>
        <w:autoSpaceDE w:val="0"/>
        <w:autoSpaceDN w:val="0"/>
        <w:adjustRightInd w:val="0"/>
        <w:ind w:left="0" w:firstLine="360"/>
        <w:contextualSpacing/>
        <w:jc w:val="both"/>
      </w:pPr>
      <w:r w:rsidRPr="00D51B1A">
        <w:t>Разделение и кооперация труда;</w:t>
      </w:r>
    </w:p>
    <w:p w:rsidR="005E01E5" w:rsidRPr="00D51B1A" w:rsidRDefault="005E01E5" w:rsidP="001E6B04">
      <w:pPr>
        <w:widowControl w:val="0"/>
        <w:numPr>
          <w:ilvl w:val="0"/>
          <w:numId w:val="20"/>
        </w:numPr>
        <w:autoSpaceDE w:val="0"/>
        <w:autoSpaceDN w:val="0"/>
        <w:adjustRightInd w:val="0"/>
        <w:ind w:left="0" w:firstLine="360"/>
        <w:contextualSpacing/>
        <w:jc w:val="both"/>
      </w:pPr>
      <w:r w:rsidRPr="00D51B1A">
        <w:t>Появление общения между людьми;</w:t>
      </w:r>
    </w:p>
    <w:p w:rsidR="005E01E5" w:rsidRPr="00D51B1A" w:rsidRDefault="005E01E5" w:rsidP="001E6B04">
      <w:pPr>
        <w:widowControl w:val="0"/>
        <w:numPr>
          <w:ilvl w:val="0"/>
          <w:numId w:val="20"/>
        </w:numPr>
        <w:autoSpaceDE w:val="0"/>
        <w:autoSpaceDN w:val="0"/>
        <w:adjustRightInd w:val="0"/>
        <w:ind w:left="0" w:firstLine="360"/>
        <w:contextualSpacing/>
        <w:jc w:val="both"/>
      </w:pPr>
      <w:r w:rsidRPr="00D51B1A">
        <w:t>Возникновение первобытно-общинного строя;</w:t>
      </w:r>
    </w:p>
    <w:p w:rsidR="005E01E5" w:rsidRPr="00D51B1A" w:rsidRDefault="005E01E5" w:rsidP="001E6B04">
      <w:pPr>
        <w:widowControl w:val="0"/>
        <w:numPr>
          <w:ilvl w:val="0"/>
          <w:numId w:val="20"/>
        </w:numPr>
        <w:autoSpaceDE w:val="0"/>
        <w:autoSpaceDN w:val="0"/>
        <w:adjustRightInd w:val="0"/>
        <w:ind w:left="0" w:firstLine="360"/>
        <w:contextualSpacing/>
        <w:jc w:val="both"/>
      </w:pPr>
      <w:r w:rsidRPr="00D51B1A">
        <w:t>Возникновение производства?</w:t>
      </w:r>
    </w:p>
    <w:p w:rsidR="005E01E5" w:rsidRPr="00D51B1A" w:rsidRDefault="005E01E5" w:rsidP="00D51B1A">
      <w:pPr>
        <w:widowControl w:val="0"/>
        <w:autoSpaceDE w:val="0"/>
        <w:autoSpaceDN w:val="0"/>
        <w:adjustRightInd w:val="0"/>
        <w:contextualSpacing/>
        <w:jc w:val="both"/>
      </w:pPr>
    </w:p>
    <w:p w:rsidR="005E01E5" w:rsidRPr="00D51B1A" w:rsidRDefault="005E01E5" w:rsidP="001E6B04">
      <w:pPr>
        <w:widowControl w:val="0"/>
        <w:numPr>
          <w:ilvl w:val="0"/>
          <w:numId w:val="17"/>
        </w:numPr>
        <w:autoSpaceDE w:val="0"/>
        <w:autoSpaceDN w:val="0"/>
        <w:adjustRightInd w:val="0"/>
        <w:ind w:left="0" w:firstLine="360"/>
        <w:contextualSpacing/>
        <w:jc w:val="both"/>
      </w:pPr>
      <w:r w:rsidRPr="00D51B1A">
        <w:t>Как соотносятся между собой два понятия «управление» и «менеджмент» применительно к условиям организации:</w:t>
      </w:r>
    </w:p>
    <w:p w:rsidR="005E01E5" w:rsidRPr="00D51B1A" w:rsidRDefault="005E01E5" w:rsidP="004D6440">
      <w:pPr>
        <w:widowControl w:val="0"/>
        <w:numPr>
          <w:ilvl w:val="0"/>
          <w:numId w:val="16"/>
        </w:numPr>
        <w:autoSpaceDE w:val="0"/>
        <w:autoSpaceDN w:val="0"/>
        <w:adjustRightInd w:val="0"/>
        <w:ind w:hanging="1014"/>
        <w:contextualSpacing/>
        <w:jc w:val="both"/>
      </w:pPr>
      <w:r w:rsidRPr="00D51B1A">
        <w:t>Понятие «управление» шире;</w:t>
      </w:r>
    </w:p>
    <w:p w:rsidR="005E01E5" w:rsidRPr="00D51B1A" w:rsidRDefault="005E01E5" w:rsidP="004D6440">
      <w:pPr>
        <w:widowControl w:val="0"/>
        <w:numPr>
          <w:ilvl w:val="0"/>
          <w:numId w:val="16"/>
        </w:numPr>
        <w:autoSpaceDE w:val="0"/>
        <w:autoSpaceDN w:val="0"/>
        <w:adjustRightInd w:val="0"/>
        <w:ind w:hanging="1014"/>
        <w:contextualSpacing/>
        <w:jc w:val="both"/>
      </w:pPr>
      <w:r w:rsidRPr="00D51B1A">
        <w:t>Понятие «менеджмент» шире;</w:t>
      </w:r>
    </w:p>
    <w:p w:rsidR="005E01E5" w:rsidRPr="00D51B1A" w:rsidRDefault="005E01E5" w:rsidP="004D6440">
      <w:pPr>
        <w:widowControl w:val="0"/>
        <w:numPr>
          <w:ilvl w:val="0"/>
          <w:numId w:val="16"/>
        </w:numPr>
        <w:autoSpaceDE w:val="0"/>
        <w:autoSpaceDN w:val="0"/>
        <w:adjustRightInd w:val="0"/>
        <w:ind w:hanging="1014"/>
        <w:contextualSpacing/>
        <w:jc w:val="both"/>
      </w:pPr>
      <w:r w:rsidRPr="00D51B1A">
        <w:t>Понятие «управление» значительно шире «менеджмента»;</w:t>
      </w:r>
    </w:p>
    <w:p w:rsidR="005E01E5" w:rsidRPr="00D51B1A" w:rsidRDefault="005E01E5" w:rsidP="004D6440">
      <w:pPr>
        <w:widowControl w:val="0"/>
        <w:numPr>
          <w:ilvl w:val="0"/>
          <w:numId w:val="16"/>
        </w:numPr>
        <w:autoSpaceDE w:val="0"/>
        <w:autoSpaceDN w:val="0"/>
        <w:adjustRightInd w:val="0"/>
        <w:ind w:hanging="1014"/>
        <w:contextualSpacing/>
        <w:jc w:val="both"/>
      </w:pPr>
      <w:r w:rsidRPr="00D51B1A">
        <w:t>Эти понятия являются синонимами?</w:t>
      </w:r>
    </w:p>
    <w:p w:rsidR="005E01E5" w:rsidRPr="00D51B1A" w:rsidRDefault="005E01E5" w:rsidP="004D6440">
      <w:pPr>
        <w:widowControl w:val="0"/>
        <w:autoSpaceDE w:val="0"/>
        <w:autoSpaceDN w:val="0"/>
        <w:adjustRightInd w:val="0"/>
        <w:ind w:hanging="1014"/>
        <w:contextualSpacing/>
        <w:jc w:val="both"/>
      </w:pPr>
    </w:p>
    <w:p w:rsidR="005E01E5" w:rsidRPr="00D51B1A" w:rsidRDefault="005E01E5" w:rsidP="001E6B04">
      <w:pPr>
        <w:widowControl w:val="0"/>
        <w:numPr>
          <w:ilvl w:val="0"/>
          <w:numId w:val="17"/>
        </w:numPr>
        <w:autoSpaceDE w:val="0"/>
        <w:autoSpaceDN w:val="0"/>
        <w:adjustRightInd w:val="0"/>
        <w:ind w:left="0" w:firstLine="360"/>
        <w:contextualSpacing/>
        <w:jc w:val="both"/>
      </w:pPr>
      <w:r w:rsidRPr="00D51B1A">
        <w:t>Кто такой менеджер:</w:t>
      </w:r>
    </w:p>
    <w:p w:rsidR="005E01E5" w:rsidRPr="00D51B1A" w:rsidRDefault="005E01E5" w:rsidP="001E6B04">
      <w:pPr>
        <w:widowControl w:val="0"/>
        <w:numPr>
          <w:ilvl w:val="0"/>
          <w:numId w:val="21"/>
        </w:numPr>
        <w:autoSpaceDE w:val="0"/>
        <w:autoSpaceDN w:val="0"/>
        <w:adjustRightInd w:val="0"/>
        <w:ind w:left="0" w:firstLine="360"/>
        <w:contextualSpacing/>
        <w:jc w:val="both"/>
      </w:pPr>
      <w:r w:rsidRPr="00D51B1A">
        <w:t>Предприниматель;</w:t>
      </w:r>
    </w:p>
    <w:p w:rsidR="005E01E5" w:rsidRPr="00D51B1A" w:rsidRDefault="005E01E5" w:rsidP="001E6B04">
      <w:pPr>
        <w:widowControl w:val="0"/>
        <w:numPr>
          <w:ilvl w:val="0"/>
          <w:numId w:val="21"/>
        </w:numPr>
        <w:autoSpaceDE w:val="0"/>
        <w:autoSpaceDN w:val="0"/>
        <w:adjustRightInd w:val="0"/>
        <w:ind w:left="0" w:firstLine="360"/>
        <w:contextualSpacing/>
        <w:jc w:val="both"/>
      </w:pPr>
      <w:r w:rsidRPr="00D51B1A">
        <w:t>Бизнесмен;</w:t>
      </w:r>
    </w:p>
    <w:p w:rsidR="005E01E5" w:rsidRPr="00D51B1A" w:rsidRDefault="005E01E5" w:rsidP="001E6B04">
      <w:pPr>
        <w:widowControl w:val="0"/>
        <w:numPr>
          <w:ilvl w:val="0"/>
          <w:numId w:val="21"/>
        </w:numPr>
        <w:autoSpaceDE w:val="0"/>
        <w:autoSpaceDN w:val="0"/>
        <w:adjustRightInd w:val="0"/>
        <w:ind w:left="0" w:firstLine="360"/>
        <w:contextualSpacing/>
        <w:jc w:val="both"/>
      </w:pPr>
      <w:r w:rsidRPr="00D51B1A">
        <w:t>Высший орган управления;</w:t>
      </w:r>
    </w:p>
    <w:p w:rsidR="005E01E5" w:rsidRPr="00D51B1A" w:rsidRDefault="005E01E5" w:rsidP="001E6B04">
      <w:pPr>
        <w:widowControl w:val="0"/>
        <w:numPr>
          <w:ilvl w:val="0"/>
          <w:numId w:val="21"/>
        </w:numPr>
        <w:autoSpaceDE w:val="0"/>
        <w:autoSpaceDN w:val="0"/>
        <w:adjustRightInd w:val="0"/>
        <w:ind w:left="0" w:firstLine="360"/>
        <w:contextualSpacing/>
        <w:jc w:val="both"/>
      </w:pPr>
      <w:r w:rsidRPr="00D51B1A">
        <w:t>Руководящее должностное лицо, профессиональный управленец?</w:t>
      </w:r>
    </w:p>
    <w:p w:rsidR="005E01E5" w:rsidRPr="00D51B1A" w:rsidRDefault="005E01E5" w:rsidP="00D51B1A">
      <w:pPr>
        <w:widowControl w:val="0"/>
        <w:autoSpaceDE w:val="0"/>
        <w:autoSpaceDN w:val="0"/>
        <w:adjustRightInd w:val="0"/>
        <w:contextualSpacing/>
        <w:jc w:val="both"/>
      </w:pPr>
    </w:p>
    <w:p w:rsidR="005E01E5" w:rsidRPr="00D51B1A" w:rsidRDefault="005E01E5" w:rsidP="001E6B04">
      <w:pPr>
        <w:widowControl w:val="0"/>
        <w:numPr>
          <w:ilvl w:val="0"/>
          <w:numId w:val="17"/>
        </w:numPr>
        <w:autoSpaceDE w:val="0"/>
        <w:autoSpaceDN w:val="0"/>
        <w:adjustRightInd w:val="0"/>
        <w:ind w:left="0" w:firstLine="360"/>
        <w:contextualSpacing/>
        <w:jc w:val="both"/>
      </w:pPr>
      <w:r w:rsidRPr="00D51B1A">
        <w:t>Как исторически развивался менеджмент:</w:t>
      </w:r>
    </w:p>
    <w:p w:rsidR="005E01E5" w:rsidRPr="00D51B1A" w:rsidRDefault="005E01E5" w:rsidP="001E6B04">
      <w:pPr>
        <w:widowControl w:val="0"/>
        <w:numPr>
          <w:ilvl w:val="0"/>
          <w:numId w:val="22"/>
        </w:numPr>
        <w:autoSpaceDE w:val="0"/>
        <w:autoSpaceDN w:val="0"/>
        <w:adjustRightInd w:val="0"/>
        <w:ind w:left="0" w:firstLine="360"/>
        <w:contextualSpacing/>
        <w:jc w:val="both"/>
      </w:pPr>
      <w:r w:rsidRPr="00D51B1A">
        <w:t>По мере развития социально-экономической среды;</w:t>
      </w:r>
    </w:p>
    <w:p w:rsidR="005E01E5" w:rsidRPr="00D51B1A" w:rsidRDefault="005E01E5" w:rsidP="001E6B04">
      <w:pPr>
        <w:widowControl w:val="0"/>
        <w:numPr>
          <w:ilvl w:val="0"/>
          <w:numId w:val="22"/>
        </w:numPr>
        <w:autoSpaceDE w:val="0"/>
        <w:autoSpaceDN w:val="0"/>
        <w:adjustRightInd w:val="0"/>
        <w:ind w:left="0" w:firstLine="360"/>
        <w:contextualSpacing/>
        <w:jc w:val="both"/>
      </w:pPr>
      <w:r w:rsidRPr="00D51B1A">
        <w:t>Революционным путем;</w:t>
      </w:r>
    </w:p>
    <w:p w:rsidR="005E01E5" w:rsidRPr="00D51B1A" w:rsidRDefault="005E01E5" w:rsidP="001E6B04">
      <w:pPr>
        <w:widowControl w:val="0"/>
        <w:numPr>
          <w:ilvl w:val="0"/>
          <w:numId w:val="22"/>
        </w:numPr>
        <w:autoSpaceDE w:val="0"/>
        <w:autoSpaceDN w:val="0"/>
        <w:adjustRightInd w:val="0"/>
        <w:ind w:left="0" w:firstLine="360"/>
        <w:contextualSpacing/>
        <w:jc w:val="both"/>
      </w:pPr>
      <w:r w:rsidRPr="00D51B1A">
        <w:t>Эволюционным путем;</w:t>
      </w:r>
    </w:p>
    <w:p w:rsidR="005E01E5" w:rsidRPr="00D51B1A" w:rsidRDefault="005E01E5" w:rsidP="001E6B04">
      <w:pPr>
        <w:widowControl w:val="0"/>
        <w:numPr>
          <w:ilvl w:val="0"/>
          <w:numId w:val="22"/>
        </w:numPr>
        <w:autoSpaceDE w:val="0"/>
        <w:autoSpaceDN w:val="0"/>
        <w:adjustRightInd w:val="0"/>
        <w:ind w:left="0" w:firstLine="360"/>
        <w:contextualSpacing/>
        <w:jc w:val="both"/>
      </w:pPr>
      <w:r w:rsidRPr="00D51B1A">
        <w:t>Нет правильно ответа?</w:t>
      </w:r>
    </w:p>
    <w:p w:rsidR="005E01E5" w:rsidRPr="00D51B1A" w:rsidRDefault="005E01E5" w:rsidP="00D51B1A">
      <w:pPr>
        <w:widowControl w:val="0"/>
        <w:autoSpaceDE w:val="0"/>
        <w:autoSpaceDN w:val="0"/>
        <w:adjustRightInd w:val="0"/>
        <w:contextualSpacing/>
        <w:jc w:val="both"/>
      </w:pPr>
    </w:p>
    <w:p w:rsidR="005E01E5" w:rsidRPr="00D51B1A" w:rsidRDefault="005E01E5" w:rsidP="001E6B04">
      <w:pPr>
        <w:widowControl w:val="0"/>
        <w:numPr>
          <w:ilvl w:val="0"/>
          <w:numId w:val="17"/>
        </w:numPr>
        <w:autoSpaceDE w:val="0"/>
        <w:autoSpaceDN w:val="0"/>
        <w:adjustRightInd w:val="0"/>
        <w:ind w:left="0" w:firstLine="360"/>
        <w:contextualSpacing/>
        <w:jc w:val="both"/>
      </w:pPr>
      <w:r w:rsidRPr="00D51B1A">
        <w:t>Менеджеры какого уровня большую часть своего рабочего времени должны заниматься решением оперативных задач:</w:t>
      </w:r>
    </w:p>
    <w:p w:rsidR="005E01E5" w:rsidRPr="00D51B1A" w:rsidRDefault="005E01E5" w:rsidP="001E6B04">
      <w:pPr>
        <w:widowControl w:val="0"/>
        <w:numPr>
          <w:ilvl w:val="0"/>
          <w:numId w:val="23"/>
        </w:numPr>
        <w:autoSpaceDE w:val="0"/>
        <w:autoSpaceDN w:val="0"/>
        <w:adjustRightInd w:val="0"/>
        <w:ind w:left="0" w:firstLine="360"/>
        <w:contextualSpacing/>
        <w:jc w:val="both"/>
      </w:pPr>
      <w:r w:rsidRPr="00D51B1A">
        <w:t>Высшего уровня;</w:t>
      </w:r>
    </w:p>
    <w:p w:rsidR="005E01E5" w:rsidRPr="00D51B1A" w:rsidRDefault="005E01E5" w:rsidP="001E6B04">
      <w:pPr>
        <w:widowControl w:val="0"/>
        <w:numPr>
          <w:ilvl w:val="0"/>
          <w:numId w:val="23"/>
        </w:numPr>
        <w:autoSpaceDE w:val="0"/>
        <w:autoSpaceDN w:val="0"/>
        <w:adjustRightInd w:val="0"/>
        <w:ind w:left="0" w:firstLine="360"/>
        <w:contextualSpacing/>
        <w:jc w:val="both"/>
      </w:pPr>
      <w:r w:rsidRPr="00D51B1A">
        <w:t>Низового уровня;</w:t>
      </w:r>
    </w:p>
    <w:p w:rsidR="005E01E5" w:rsidRPr="00D51B1A" w:rsidRDefault="005E01E5" w:rsidP="001E6B04">
      <w:pPr>
        <w:widowControl w:val="0"/>
        <w:numPr>
          <w:ilvl w:val="0"/>
          <w:numId w:val="23"/>
        </w:numPr>
        <w:autoSpaceDE w:val="0"/>
        <w:autoSpaceDN w:val="0"/>
        <w:adjustRightInd w:val="0"/>
        <w:ind w:left="0" w:firstLine="360"/>
        <w:contextualSpacing/>
        <w:jc w:val="both"/>
      </w:pPr>
      <w:r w:rsidRPr="00D51B1A">
        <w:t>Среднего уровня;</w:t>
      </w:r>
    </w:p>
    <w:p w:rsidR="005E01E5" w:rsidRPr="00D51B1A" w:rsidRDefault="005E01E5" w:rsidP="001E6B04">
      <w:pPr>
        <w:widowControl w:val="0"/>
        <w:numPr>
          <w:ilvl w:val="0"/>
          <w:numId w:val="23"/>
        </w:numPr>
        <w:autoSpaceDE w:val="0"/>
        <w:autoSpaceDN w:val="0"/>
        <w:adjustRightInd w:val="0"/>
        <w:ind w:left="0" w:firstLine="360"/>
        <w:contextualSpacing/>
        <w:jc w:val="both"/>
      </w:pPr>
      <w:r w:rsidRPr="00D51B1A">
        <w:t>Всех уровней?</w:t>
      </w:r>
    </w:p>
    <w:p w:rsidR="005E01E5" w:rsidRPr="00D51B1A" w:rsidRDefault="005E01E5" w:rsidP="00D51B1A">
      <w:pPr>
        <w:widowControl w:val="0"/>
        <w:autoSpaceDE w:val="0"/>
        <w:autoSpaceDN w:val="0"/>
        <w:adjustRightInd w:val="0"/>
        <w:contextualSpacing/>
        <w:jc w:val="both"/>
      </w:pPr>
    </w:p>
    <w:p w:rsidR="005E01E5" w:rsidRPr="00D51B1A" w:rsidRDefault="005E01E5" w:rsidP="001E6B04">
      <w:pPr>
        <w:widowControl w:val="0"/>
        <w:numPr>
          <w:ilvl w:val="0"/>
          <w:numId w:val="17"/>
        </w:numPr>
        <w:autoSpaceDE w:val="0"/>
        <w:autoSpaceDN w:val="0"/>
        <w:adjustRightInd w:val="0"/>
        <w:ind w:left="0" w:firstLine="360"/>
        <w:contextualSpacing/>
        <w:jc w:val="both"/>
      </w:pPr>
      <w:r w:rsidRPr="00D51B1A">
        <w:t>Кем, прежде всего должен быть менеджер организации:</w:t>
      </w:r>
    </w:p>
    <w:p w:rsidR="005E01E5" w:rsidRPr="00D51B1A" w:rsidRDefault="005E01E5" w:rsidP="001E6B04">
      <w:pPr>
        <w:widowControl w:val="0"/>
        <w:numPr>
          <w:ilvl w:val="0"/>
          <w:numId w:val="24"/>
        </w:numPr>
        <w:autoSpaceDE w:val="0"/>
        <w:autoSpaceDN w:val="0"/>
        <w:adjustRightInd w:val="0"/>
        <w:ind w:left="0" w:firstLine="360"/>
        <w:contextualSpacing/>
        <w:jc w:val="both"/>
      </w:pPr>
      <w:r w:rsidRPr="00D51B1A">
        <w:t>Экономистом;</w:t>
      </w:r>
    </w:p>
    <w:p w:rsidR="005E01E5" w:rsidRPr="00D51B1A" w:rsidRDefault="005E01E5" w:rsidP="001E6B04">
      <w:pPr>
        <w:widowControl w:val="0"/>
        <w:numPr>
          <w:ilvl w:val="0"/>
          <w:numId w:val="24"/>
        </w:numPr>
        <w:autoSpaceDE w:val="0"/>
        <w:autoSpaceDN w:val="0"/>
        <w:adjustRightInd w:val="0"/>
        <w:ind w:left="0" w:firstLine="360"/>
        <w:contextualSpacing/>
        <w:jc w:val="both"/>
      </w:pPr>
      <w:r w:rsidRPr="00D51B1A">
        <w:t>Психологом;</w:t>
      </w:r>
    </w:p>
    <w:p w:rsidR="005E01E5" w:rsidRPr="00D51B1A" w:rsidRDefault="005E01E5" w:rsidP="001E6B04">
      <w:pPr>
        <w:widowControl w:val="0"/>
        <w:numPr>
          <w:ilvl w:val="0"/>
          <w:numId w:val="24"/>
        </w:numPr>
        <w:autoSpaceDE w:val="0"/>
        <w:autoSpaceDN w:val="0"/>
        <w:adjustRightInd w:val="0"/>
        <w:ind w:left="0" w:firstLine="360"/>
        <w:contextualSpacing/>
        <w:jc w:val="both"/>
      </w:pPr>
      <w:r w:rsidRPr="00D51B1A">
        <w:t>Специалистом-технологом;</w:t>
      </w:r>
    </w:p>
    <w:p w:rsidR="005E01E5" w:rsidRPr="00D51B1A" w:rsidRDefault="005E01E5" w:rsidP="001E6B04">
      <w:pPr>
        <w:widowControl w:val="0"/>
        <w:numPr>
          <w:ilvl w:val="0"/>
          <w:numId w:val="24"/>
        </w:numPr>
        <w:autoSpaceDE w:val="0"/>
        <w:autoSpaceDN w:val="0"/>
        <w:adjustRightInd w:val="0"/>
        <w:ind w:left="0" w:firstLine="360"/>
        <w:contextualSpacing/>
        <w:jc w:val="both"/>
      </w:pPr>
      <w:r w:rsidRPr="00D51B1A">
        <w:t>Специалистом по управлению?</w:t>
      </w:r>
    </w:p>
    <w:p w:rsidR="005E01E5" w:rsidRPr="00D51B1A" w:rsidRDefault="005E01E5" w:rsidP="00D51B1A">
      <w:pPr>
        <w:widowControl w:val="0"/>
        <w:autoSpaceDE w:val="0"/>
        <w:autoSpaceDN w:val="0"/>
        <w:adjustRightInd w:val="0"/>
        <w:contextualSpacing/>
        <w:jc w:val="both"/>
      </w:pPr>
    </w:p>
    <w:p w:rsidR="005E01E5" w:rsidRPr="00D51B1A" w:rsidRDefault="005E01E5" w:rsidP="001E6B04">
      <w:pPr>
        <w:widowControl w:val="0"/>
        <w:numPr>
          <w:ilvl w:val="0"/>
          <w:numId w:val="17"/>
        </w:numPr>
        <w:autoSpaceDE w:val="0"/>
        <w:autoSpaceDN w:val="0"/>
        <w:adjustRightInd w:val="0"/>
        <w:ind w:left="0" w:firstLine="360"/>
        <w:contextualSpacing/>
        <w:jc w:val="both"/>
      </w:pPr>
      <w:r w:rsidRPr="00D51B1A">
        <w:t>Что из перечисленного ниже не относится к научным школам управления:</w:t>
      </w:r>
    </w:p>
    <w:p w:rsidR="005E01E5" w:rsidRPr="00D51B1A" w:rsidRDefault="005E01E5" w:rsidP="001E6B04">
      <w:pPr>
        <w:widowControl w:val="0"/>
        <w:numPr>
          <w:ilvl w:val="0"/>
          <w:numId w:val="25"/>
        </w:numPr>
        <w:autoSpaceDE w:val="0"/>
        <w:autoSpaceDN w:val="0"/>
        <w:adjustRightInd w:val="0"/>
        <w:ind w:left="0" w:firstLine="360"/>
        <w:contextualSpacing/>
        <w:jc w:val="both"/>
      </w:pPr>
      <w:r w:rsidRPr="00D51B1A">
        <w:t>Школа научного управления;</w:t>
      </w:r>
    </w:p>
    <w:p w:rsidR="005E01E5" w:rsidRPr="00D51B1A" w:rsidRDefault="005E01E5" w:rsidP="001E6B04">
      <w:pPr>
        <w:widowControl w:val="0"/>
        <w:numPr>
          <w:ilvl w:val="0"/>
          <w:numId w:val="25"/>
        </w:numPr>
        <w:autoSpaceDE w:val="0"/>
        <w:autoSpaceDN w:val="0"/>
        <w:adjustRightInd w:val="0"/>
        <w:ind w:left="0" w:firstLine="360"/>
        <w:contextualSpacing/>
        <w:jc w:val="both"/>
      </w:pPr>
      <w:r w:rsidRPr="00D51B1A">
        <w:t>Классическая (административная) школа управления;</w:t>
      </w:r>
    </w:p>
    <w:p w:rsidR="005E01E5" w:rsidRPr="00D51B1A" w:rsidRDefault="005E01E5" w:rsidP="001E6B04">
      <w:pPr>
        <w:widowControl w:val="0"/>
        <w:numPr>
          <w:ilvl w:val="0"/>
          <w:numId w:val="25"/>
        </w:numPr>
        <w:autoSpaceDE w:val="0"/>
        <w:autoSpaceDN w:val="0"/>
        <w:adjustRightInd w:val="0"/>
        <w:ind w:left="0" w:firstLine="360"/>
        <w:contextualSpacing/>
        <w:jc w:val="both"/>
      </w:pPr>
      <w:r w:rsidRPr="00D51B1A">
        <w:t>Школа человеческих отношений;</w:t>
      </w:r>
    </w:p>
    <w:p w:rsidR="005E01E5" w:rsidRPr="00D51B1A" w:rsidRDefault="005E01E5" w:rsidP="001E6B04">
      <w:pPr>
        <w:widowControl w:val="0"/>
        <w:numPr>
          <w:ilvl w:val="0"/>
          <w:numId w:val="25"/>
        </w:numPr>
        <w:autoSpaceDE w:val="0"/>
        <w:autoSpaceDN w:val="0"/>
        <w:adjustRightInd w:val="0"/>
        <w:ind w:left="0" w:firstLine="360"/>
        <w:contextualSpacing/>
        <w:jc w:val="both"/>
      </w:pPr>
      <w:r w:rsidRPr="00D51B1A">
        <w:t>Школа А. Маслоу?</w:t>
      </w:r>
    </w:p>
    <w:p w:rsidR="005E01E5" w:rsidRPr="00D51B1A" w:rsidRDefault="005E01E5" w:rsidP="00D51B1A">
      <w:pPr>
        <w:widowControl w:val="0"/>
        <w:autoSpaceDE w:val="0"/>
        <w:autoSpaceDN w:val="0"/>
        <w:adjustRightInd w:val="0"/>
        <w:contextualSpacing/>
        <w:jc w:val="both"/>
      </w:pPr>
    </w:p>
    <w:p w:rsidR="005E01E5" w:rsidRPr="00D51B1A" w:rsidRDefault="005E01E5" w:rsidP="001E6B04">
      <w:pPr>
        <w:widowControl w:val="0"/>
        <w:numPr>
          <w:ilvl w:val="0"/>
          <w:numId w:val="17"/>
        </w:numPr>
        <w:autoSpaceDE w:val="0"/>
        <w:autoSpaceDN w:val="0"/>
        <w:adjustRightInd w:val="0"/>
        <w:ind w:left="0" w:firstLine="360"/>
        <w:contextualSpacing/>
        <w:jc w:val="both"/>
      </w:pPr>
      <w:r w:rsidRPr="00D51B1A">
        <w:t>Фредерик Тейлор возглавлял:</w:t>
      </w:r>
    </w:p>
    <w:p w:rsidR="005E01E5" w:rsidRPr="00D51B1A" w:rsidRDefault="005E01E5" w:rsidP="001E6B04">
      <w:pPr>
        <w:widowControl w:val="0"/>
        <w:numPr>
          <w:ilvl w:val="0"/>
          <w:numId w:val="26"/>
        </w:numPr>
        <w:autoSpaceDE w:val="0"/>
        <w:autoSpaceDN w:val="0"/>
        <w:adjustRightInd w:val="0"/>
        <w:ind w:left="0" w:firstLine="360"/>
        <w:contextualSpacing/>
        <w:jc w:val="both"/>
      </w:pPr>
      <w:r w:rsidRPr="00D51B1A">
        <w:t>Административную школу;</w:t>
      </w:r>
    </w:p>
    <w:p w:rsidR="005E01E5" w:rsidRPr="00D51B1A" w:rsidRDefault="005E01E5" w:rsidP="001E6B04">
      <w:pPr>
        <w:widowControl w:val="0"/>
        <w:numPr>
          <w:ilvl w:val="0"/>
          <w:numId w:val="26"/>
        </w:numPr>
        <w:autoSpaceDE w:val="0"/>
        <w:autoSpaceDN w:val="0"/>
        <w:adjustRightInd w:val="0"/>
        <w:ind w:left="0" w:firstLine="360"/>
        <w:contextualSpacing/>
        <w:jc w:val="both"/>
      </w:pPr>
      <w:r w:rsidRPr="00D51B1A">
        <w:t>Школу научного управления;</w:t>
      </w:r>
    </w:p>
    <w:p w:rsidR="005E01E5" w:rsidRPr="00D51B1A" w:rsidRDefault="005E01E5" w:rsidP="001E6B04">
      <w:pPr>
        <w:widowControl w:val="0"/>
        <w:numPr>
          <w:ilvl w:val="0"/>
          <w:numId w:val="26"/>
        </w:numPr>
        <w:autoSpaceDE w:val="0"/>
        <w:autoSpaceDN w:val="0"/>
        <w:adjustRightInd w:val="0"/>
        <w:ind w:left="0" w:firstLine="360"/>
        <w:contextualSpacing/>
        <w:jc w:val="both"/>
      </w:pPr>
      <w:r w:rsidRPr="00D51B1A">
        <w:t>Математическую школу;</w:t>
      </w:r>
    </w:p>
    <w:p w:rsidR="005E01E5" w:rsidRPr="00D51B1A" w:rsidRDefault="005E01E5" w:rsidP="001E6B04">
      <w:pPr>
        <w:widowControl w:val="0"/>
        <w:numPr>
          <w:ilvl w:val="0"/>
          <w:numId w:val="26"/>
        </w:numPr>
        <w:autoSpaceDE w:val="0"/>
        <w:autoSpaceDN w:val="0"/>
        <w:adjustRightInd w:val="0"/>
        <w:ind w:left="0" w:firstLine="360"/>
        <w:contextualSpacing/>
        <w:jc w:val="both"/>
      </w:pPr>
      <w:r w:rsidRPr="00D51B1A">
        <w:t>Школу человеческих отношений.</w:t>
      </w:r>
    </w:p>
    <w:p w:rsidR="005E01E5" w:rsidRPr="00D51B1A" w:rsidRDefault="005E01E5" w:rsidP="00D51B1A">
      <w:pPr>
        <w:widowControl w:val="0"/>
        <w:autoSpaceDE w:val="0"/>
        <w:autoSpaceDN w:val="0"/>
        <w:adjustRightInd w:val="0"/>
        <w:contextualSpacing/>
        <w:jc w:val="both"/>
      </w:pPr>
    </w:p>
    <w:p w:rsidR="005E01E5" w:rsidRPr="00D51B1A" w:rsidRDefault="005E01E5" w:rsidP="001E6B04">
      <w:pPr>
        <w:widowControl w:val="0"/>
        <w:numPr>
          <w:ilvl w:val="0"/>
          <w:numId w:val="17"/>
        </w:numPr>
        <w:autoSpaceDE w:val="0"/>
        <w:autoSpaceDN w:val="0"/>
        <w:adjustRightInd w:val="0"/>
        <w:ind w:left="0" w:firstLine="360"/>
        <w:contextualSpacing/>
        <w:jc w:val="both"/>
      </w:pPr>
      <w:r w:rsidRPr="00D51B1A">
        <w:t>Кто из перечисленных ниже ученых разработал 14 принципов менеджмента:</w:t>
      </w:r>
    </w:p>
    <w:p w:rsidR="005E01E5" w:rsidRPr="00D51B1A" w:rsidRDefault="005E01E5" w:rsidP="001E6B04">
      <w:pPr>
        <w:widowControl w:val="0"/>
        <w:numPr>
          <w:ilvl w:val="0"/>
          <w:numId w:val="27"/>
        </w:numPr>
        <w:autoSpaceDE w:val="0"/>
        <w:autoSpaceDN w:val="0"/>
        <w:adjustRightInd w:val="0"/>
        <w:ind w:left="0" w:firstLine="360"/>
        <w:contextualSpacing/>
        <w:jc w:val="both"/>
      </w:pPr>
      <w:r w:rsidRPr="00D51B1A">
        <w:t>Э. Мэйо;</w:t>
      </w:r>
    </w:p>
    <w:p w:rsidR="005E01E5" w:rsidRPr="00D51B1A" w:rsidRDefault="005E01E5" w:rsidP="001E6B04">
      <w:pPr>
        <w:widowControl w:val="0"/>
        <w:numPr>
          <w:ilvl w:val="0"/>
          <w:numId w:val="27"/>
        </w:numPr>
        <w:autoSpaceDE w:val="0"/>
        <w:autoSpaceDN w:val="0"/>
        <w:adjustRightInd w:val="0"/>
        <w:ind w:left="0" w:firstLine="360"/>
        <w:contextualSpacing/>
        <w:jc w:val="both"/>
      </w:pPr>
      <w:r w:rsidRPr="00D51B1A">
        <w:t>М. Вебер;</w:t>
      </w:r>
    </w:p>
    <w:p w:rsidR="005E01E5" w:rsidRPr="00D51B1A" w:rsidRDefault="005E01E5" w:rsidP="001E6B04">
      <w:pPr>
        <w:widowControl w:val="0"/>
        <w:numPr>
          <w:ilvl w:val="0"/>
          <w:numId w:val="27"/>
        </w:numPr>
        <w:autoSpaceDE w:val="0"/>
        <w:autoSpaceDN w:val="0"/>
        <w:adjustRightInd w:val="0"/>
        <w:ind w:left="0" w:firstLine="360"/>
        <w:contextualSpacing/>
        <w:jc w:val="both"/>
      </w:pPr>
      <w:r w:rsidRPr="00D51B1A">
        <w:t>А. Файоль;</w:t>
      </w:r>
    </w:p>
    <w:p w:rsidR="005E01E5" w:rsidRPr="00D51B1A" w:rsidRDefault="005E01E5" w:rsidP="001E6B04">
      <w:pPr>
        <w:widowControl w:val="0"/>
        <w:numPr>
          <w:ilvl w:val="0"/>
          <w:numId w:val="27"/>
        </w:numPr>
        <w:autoSpaceDE w:val="0"/>
        <w:autoSpaceDN w:val="0"/>
        <w:adjustRightInd w:val="0"/>
        <w:ind w:left="0" w:firstLine="360"/>
        <w:contextualSpacing/>
        <w:jc w:val="both"/>
      </w:pPr>
      <w:r w:rsidRPr="00D51B1A">
        <w:t>Ф. Гилберт?</w:t>
      </w:r>
    </w:p>
    <w:p w:rsidR="005E01E5" w:rsidRPr="00D51B1A" w:rsidRDefault="005E01E5" w:rsidP="00D51B1A">
      <w:pPr>
        <w:widowControl w:val="0"/>
        <w:autoSpaceDE w:val="0"/>
        <w:autoSpaceDN w:val="0"/>
        <w:adjustRightInd w:val="0"/>
        <w:contextualSpacing/>
        <w:jc w:val="both"/>
      </w:pPr>
    </w:p>
    <w:p w:rsidR="005E01E5" w:rsidRPr="00D51B1A" w:rsidRDefault="005E01E5" w:rsidP="001E6B04">
      <w:pPr>
        <w:widowControl w:val="0"/>
        <w:numPr>
          <w:ilvl w:val="0"/>
          <w:numId w:val="17"/>
        </w:numPr>
        <w:autoSpaceDE w:val="0"/>
        <w:autoSpaceDN w:val="0"/>
        <w:adjustRightInd w:val="0"/>
        <w:ind w:left="0" w:firstLine="360"/>
        <w:contextualSpacing/>
        <w:jc w:val="both"/>
      </w:pPr>
      <w:r w:rsidRPr="00D51B1A">
        <w:t>Общими функциями менеджмента являются:</w:t>
      </w:r>
    </w:p>
    <w:p w:rsidR="005E01E5" w:rsidRPr="00D51B1A" w:rsidRDefault="005E01E5" w:rsidP="001E6B04">
      <w:pPr>
        <w:widowControl w:val="0"/>
        <w:numPr>
          <w:ilvl w:val="0"/>
          <w:numId w:val="28"/>
        </w:numPr>
        <w:autoSpaceDE w:val="0"/>
        <w:autoSpaceDN w:val="0"/>
        <w:adjustRightInd w:val="0"/>
        <w:ind w:left="0" w:firstLine="360"/>
        <w:contextualSpacing/>
        <w:jc w:val="both"/>
      </w:pPr>
      <w:r w:rsidRPr="00D51B1A">
        <w:t>Планирование, координация, контроль;</w:t>
      </w:r>
    </w:p>
    <w:p w:rsidR="005E01E5" w:rsidRPr="00D51B1A" w:rsidRDefault="005E01E5" w:rsidP="001E6B04">
      <w:pPr>
        <w:widowControl w:val="0"/>
        <w:numPr>
          <w:ilvl w:val="0"/>
          <w:numId w:val="28"/>
        </w:numPr>
        <w:autoSpaceDE w:val="0"/>
        <w:autoSpaceDN w:val="0"/>
        <w:adjustRightInd w:val="0"/>
        <w:ind w:left="0" w:firstLine="360"/>
        <w:contextualSpacing/>
        <w:jc w:val="both"/>
      </w:pPr>
      <w:r w:rsidRPr="00D51B1A">
        <w:t>Планирование, организация, координация, мотивация и контроль;</w:t>
      </w:r>
    </w:p>
    <w:p w:rsidR="005E01E5" w:rsidRPr="00D51B1A" w:rsidRDefault="005E01E5" w:rsidP="001E6B04">
      <w:pPr>
        <w:widowControl w:val="0"/>
        <w:numPr>
          <w:ilvl w:val="0"/>
          <w:numId w:val="28"/>
        </w:numPr>
        <w:autoSpaceDE w:val="0"/>
        <w:autoSpaceDN w:val="0"/>
        <w:adjustRightInd w:val="0"/>
        <w:ind w:left="0" w:firstLine="360"/>
        <w:contextualSpacing/>
        <w:jc w:val="both"/>
      </w:pPr>
      <w:r w:rsidRPr="00D51B1A">
        <w:t>Организация, мотивация, кооперация и контроль;</w:t>
      </w:r>
    </w:p>
    <w:p w:rsidR="005E01E5" w:rsidRPr="00D51B1A" w:rsidRDefault="005E01E5" w:rsidP="001E6B04">
      <w:pPr>
        <w:widowControl w:val="0"/>
        <w:numPr>
          <w:ilvl w:val="0"/>
          <w:numId w:val="28"/>
        </w:numPr>
        <w:autoSpaceDE w:val="0"/>
        <w:autoSpaceDN w:val="0"/>
        <w:adjustRightInd w:val="0"/>
        <w:ind w:left="0" w:firstLine="360"/>
        <w:contextualSpacing/>
        <w:jc w:val="both"/>
      </w:pPr>
      <w:r w:rsidRPr="00D51B1A">
        <w:t>Нет правильного варианта ответа.</w:t>
      </w:r>
    </w:p>
    <w:p w:rsidR="005E01E5" w:rsidRPr="00D51B1A" w:rsidRDefault="005E01E5" w:rsidP="00D51B1A">
      <w:pPr>
        <w:widowControl w:val="0"/>
        <w:autoSpaceDE w:val="0"/>
        <w:autoSpaceDN w:val="0"/>
        <w:adjustRightInd w:val="0"/>
        <w:contextualSpacing/>
        <w:jc w:val="both"/>
      </w:pPr>
    </w:p>
    <w:p w:rsidR="005E01E5" w:rsidRPr="00D51B1A" w:rsidRDefault="005E01E5" w:rsidP="001E6B04">
      <w:pPr>
        <w:widowControl w:val="0"/>
        <w:numPr>
          <w:ilvl w:val="0"/>
          <w:numId w:val="17"/>
        </w:numPr>
        <w:autoSpaceDE w:val="0"/>
        <w:autoSpaceDN w:val="0"/>
        <w:adjustRightInd w:val="0"/>
        <w:ind w:left="0" w:firstLine="360"/>
        <w:contextualSpacing/>
        <w:jc w:val="both"/>
      </w:pPr>
      <w:r w:rsidRPr="00D51B1A">
        <w:t>Насколько применим зарубежный опыт менеджмента в России:</w:t>
      </w:r>
    </w:p>
    <w:p w:rsidR="005E01E5" w:rsidRPr="00D51B1A" w:rsidRDefault="005E01E5" w:rsidP="001E6B04">
      <w:pPr>
        <w:widowControl w:val="0"/>
        <w:numPr>
          <w:ilvl w:val="0"/>
          <w:numId w:val="29"/>
        </w:numPr>
        <w:autoSpaceDE w:val="0"/>
        <w:autoSpaceDN w:val="0"/>
        <w:adjustRightInd w:val="0"/>
        <w:ind w:left="0" w:firstLine="360"/>
        <w:contextualSpacing/>
        <w:jc w:val="both"/>
      </w:pPr>
      <w:r w:rsidRPr="00D51B1A">
        <w:t>Неприменим;</w:t>
      </w:r>
    </w:p>
    <w:p w:rsidR="005E01E5" w:rsidRPr="00D51B1A" w:rsidRDefault="005E01E5" w:rsidP="001E6B04">
      <w:pPr>
        <w:widowControl w:val="0"/>
        <w:numPr>
          <w:ilvl w:val="0"/>
          <w:numId w:val="29"/>
        </w:numPr>
        <w:autoSpaceDE w:val="0"/>
        <w:autoSpaceDN w:val="0"/>
        <w:adjustRightInd w:val="0"/>
        <w:ind w:left="0" w:firstLine="360"/>
        <w:contextualSpacing/>
        <w:jc w:val="both"/>
      </w:pPr>
      <w:r w:rsidRPr="00D51B1A">
        <w:t>Применим с адаптацией научных знаний и практического опыта;</w:t>
      </w:r>
    </w:p>
    <w:p w:rsidR="005E01E5" w:rsidRPr="00D51B1A" w:rsidRDefault="005E01E5" w:rsidP="001E6B04">
      <w:pPr>
        <w:widowControl w:val="0"/>
        <w:numPr>
          <w:ilvl w:val="0"/>
          <w:numId w:val="29"/>
        </w:numPr>
        <w:autoSpaceDE w:val="0"/>
        <w:autoSpaceDN w:val="0"/>
        <w:adjustRightInd w:val="0"/>
        <w:ind w:left="0" w:firstLine="360"/>
        <w:contextualSpacing/>
        <w:jc w:val="both"/>
      </w:pPr>
      <w:r w:rsidRPr="00D51B1A">
        <w:t>Применим частично;</w:t>
      </w:r>
    </w:p>
    <w:p w:rsidR="005E01E5" w:rsidRPr="00D51B1A" w:rsidRDefault="005E01E5" w:rsidP="001E6B04">
      <w:pPr>
        <w:widowControl w:val="0"/>
        <w:numPr>
          <w:ilvl w:val="0"/>
          <w:numId w:val="29"/>
        </w:numPr>
        <w:autoSpaceDE w:val="0"/>
        <w:autoSpaceDN w:val="0"/>
        <w:adjustRightInd w:val="0"/>
        <w:ind w:left="0" w:firstLine="360"/>
        <w:contextualSpacing/>
        <w:jc w:val="both"/>
      </w:pPr>
      <w:r w:rsidRPr="00D51B1A">
        <w:t>Может быть применим после изучения конкретного опыта?</w:t>
      </w:r>
    </w:p>
    <w:p w:rsidR="005E01E5" w:rsidRPr="00D51B1A" w:rsidRDefault="005E01E5" w:rsidP="00D51B1A">
      <w:pPr>
        <w:widowControl w:val="0"/>
        <w:autoSpaceDE w:val="0"/>
        <w:autoSpaceDN w:val="0"/>
        <w:adjustRightInd w:val="0"/>
        <w:contextualSpacing/>
        <w:jc w:val="both"/>
      </w:pPr>
    </w:p>
    <w:p w:rsidR="005E01E5" w:rsidRPr="00D51B1A" w:rsidRDefault="005E01E5" w:rsidP="001E6B04">
      <w:pPr>
        <w:widowControl w:val="0"/>
        <w:numPr>
          <w:ilvl w:val="0"/>
          <w:numId w:val="17"/>
        </w:numPr>
        <w:autoSpaceDE w:val="0"/>
        <w:autoSpaceDN w:val="0"/>
        <w:adjustRightInd w:val="0"/>
        <w:ind w:left="0" w:firstLine="360"/>
        <w:contextualSpacing/>
        <w:jc w:val="both"/>
      </w:pPr>
      <w:r w:rsidRPr="00D51B1A">
        <w:t>Какой из указанных ниже ученых является основателем школы научного управления:</w:t>
      </w:r>
    </w:p>
    <w:p w:rsidR="005E01E5" w:rsidRPr="00D51B1A" w:rsidRDefault="005E01E5" w:rsidP="001E6B04">
      <w:pPr>
        <w:widowControl w:val="0"/>
        <w:numPr>
          <w:ilvl w:val="0"/>
          <w:numId w:val="30"/>
        </w:numPr>
        <w:autoSpaceDE w:val="0"/>
        <w:autoSpaceDN w:val="0"/>
        <w:adjustRightInd w:val="0"/>
        <w:ind w:left="0" w:firstLine="360"/>
        <w:contextualSpacing/>
        <w:jc w:val="both"/>
      </w:pPr>
      <w:r w:rsidRPr="00D51B1A">
        <w:t>Э. Мейо;</w:t>
      </w:r>
    </w:p>
    <w:p w:rsidR="005E01E5" w:rsidRPr="00D51B1A" w:rsidRDefault="005E01E5" w:rsidP="001E6B04">
      <w:pPr>
        <w:widowControl w:val="0"/>
        <w:numPr>
          <w:ilvl w:val="0"/>
          <w:numId w:val="30"/>
        </w:numPr>
        <w:autoSpaceDE w:val="0"/>
        <w:autoSpaceDN w:val="0"/>
        <w:adjustRightInd w:val="0"/>
        <w:ind w:left="0" w:firstLine="360"/>
        <w:contextualSpacing/>
        <w:jc w:val="both"/>
      </w:pPr>
      <w:r w:rsidRPr="00D51B1A">
        <w:t>Ф. Тейлор;</w:t>
      </w:r>
    </w:p>
    <w:p w:rsidR="005E01E5" w:rsidRPr="00D51B1A" w:rsidRDefault="005E01E5" w:rsidP="001E6B04">
      <w:pPr>
        <w:widowControl w:val="0"/>
        <w:numPr>
          <w:ilvl w:val="0"/>
          <w:numId w:val="30"/>
        </w:numPr>
        <w:autoSpaceDE w:val="0"/>
        <w:autoSpaceDN w:val="0"/>
        <w:adjustRightInd w:val="0"/>
        <w:ind w:left="0" w:firstLine="360"/>
        <w:contextualSpacing/>
        <w:jc w:val="both"/>
      </w:pPr>
      <w:r w:rsidRPr="00D51B1A">
        <w:t>А. Файоль;</w:t>
      </w:r>
    </w:p>
    <w:p w:rsidR="005E01E5" w:rsidRPr="00D51B1A" w:rsidRDefault="005E01E5" w:rsidP="001E6B04">
      <w:pPr>
        <w:widowControl w:val="0"/>
        <w:numPr>
          <w:ilvl w:val="0"/>
          <w:numId w:val="30"/>
        </w:numPr>
        <w:autoSpaceDE w:val="0"/>
        <w:autoSpaceDN w:val="0"/>
        <w:adjustRightInd w:val="0"/>
        <w:ind w:left="0" w:firstLine="360"/>
        <w:contextualSpacing/>
        <w:jc w:val="both"/>
      </w:pPr>
      <w:r w:rsidRPr="00D51B1A">
        <w:t>А. Маслоу;</w:t>
      </w:r>
    </w:p>
    <w:p w:rsidR="005E01E5" w:rsidRPr="00D51B1A" w:rsidRDefault="005E01E5" w:rsidP="001E6B04">
      <w:pPr>
        <w:widowControl w:val="0"/>
        <w:numPr>
          <w:ilvl w:val="0"/>
          <w:numId w:val="30"/>
        </w:numPr>
        <w:autoSpaceDE w:val="0"/>
        <w:autoSpaceDN w:val="0"/>
        <w:adjustRightInd w:val="0"/>
        <w:ind w:left="0" w:firstLine="360"/>
        <w:contextualSpacing/>
        <w:jc w:val="both"/>
      </w:pPr>
      <w:r w:rsidRPr="00D51B1A">
        <w:t>М. Вебер?</w:t>
      </w:r>
    </w:p>
    <w:p w:rsidR="005E01E5" w:rsidRPr="00D51B1A" w:rsidRDefault="005E01E5" w:rsidP="00D51B1A">
      <w:pPr>
        <w:widowControl w:val="0"/>
        <w:autoSpaceDE w:val="0"/>
        <w:autoSpaceDN w:val="0"/>
        <w:adjustRightInd w:val="0"/>
        <w:contextualSpacing/>
        <w:jc w:val="both"/>
      </w:pPr>
    </w:p>
    <w:p w:rsidR="005E01E5" w:rsidRPr="00D51B1A" w:rsidRDefault="005E01E5" w:rsidP="001E6B04">
      <w:pPr>
        <w:widowControl w:val="0"/>
        <w:numPr>
          <w:ilvl w:val="0"/>
          <w:numId w:val="17"/>
        </w:numPr>
        <w:autoSpaceDE w:val="0"/>
        <w:autoSpaceDN w:val="0"/>
        <w:adjustRightInd w:val="0"/>
        <w:ind w:left="0" w:firstLine="360"/>
        <w:contextualSpacing/>
        <w:jc w:val="both"/>
      </w:pPr>
      <w:r w:rsidRPr="00D51B1A">
        <w:t>Когда управление было признано наукой и самостоятельной областью исследования:</w:t>
      </w:r>
    </w:p>
    <w:p w:rsidR="005E01E5" w:rsidRPr="00D51B1A" w:rsidRDefault="005E01E5" w:rsidP="001E6B04">
      <w:pPr>
        <w:widowControl w:val="0"/>
        <w:numPr>
          <w:ilvl w:val="0"/>
          <w:numId w:val="31"/>
        </w:numPr>
        <w:autoSpaceDE w:val="0"/>
        <w:autoSpaceDN w:val="0"/>
        <w:adjustRightInd w:val="0"/>
        <w:ind w:left="0" w:firstLine="360"/>
        <w:contextualSpacing/>
        <w:jc w:val="both"/>
      </w:pPr>
      <w:r w:rsidRPr="00D51B1A">
        <w:t>В конце XV в.;</w:t>
      </w:r>
    </w:p>
    <w:p w:rsidR="005E01E5" w:rsidRPr="00D51B1A" w:rsidRDefault="005E01E5" w:rsidP="001E6B04">
      <w:pPr>
        <w:widowControl w:val="0"/>
        <w:numPr>
          <w:ilvl w:val="0"/>
          <w:numId w:val="31"/>
        </w:numPr>
        <w:autoSpaceDE w:val="0"/>
        <w:autoSpaceDN w:val="0"/>
        <w:adjustRightInd w:val="0"/>
        <w:ind w:left="0" w:firstLine="360"/>
        <w:contextualSpacing/>
        <w:jc w:val="both"/>
      </w:pPr>
      <w:r w:rsidRPr="00D51B1A">
        <w:t>В конце XVII – начале XVIII в.;</w:t>
      </w:r>
    </w:p>
    <w:p w:rsidR="005E01E5" w:rsidRPr="00D51B1A" w:rsidRDefault="005E01E5" w:rsidP="001E6B04">
      <w:pPr>
        <w:widowControl w:val="0"/>
        <w:numPr>
          <w:ilvl w:val="0"/>
          <w:numId w:val="31"/>
        </w:numPr>
        <w:autoSpaceDE w:val="0"/>
        <w:autoSpaceDN w:val="0"/>
        <w:adjustRightInd w:val="0"/>
        <w:ind w:left="0" w:firstLine="360"/>
        <w:contextualSpacing/>
        <w:jc w:val="both"/>
      </w:pPr>
      <w:r w:rsidRPr="00D51B1A">
        <w:t>В конце XIX – начале XX в.;</w:t>
      </w:r>
    </w:p>
    <w:p w:rsidR="005E01E5" w:rsidRPr="00D51B1A" w:rsidRDefault="005E01E5" w:rsidP="001E6B04">
      <w:pPr>
        <w:widowControl w:val="0"/>
        <w:numPr>
          <w:ilvl w:val="0"/>
          <w:numId w:val="31"/>
        </w:numPr>
        <w:autoSpaceDE w:val="0"/>
        <w:autoSpaceDN w:val="0"/>
        <w:adjustRightInd w:val="0"/>
        <w:ind w:left="0" w:firstLine="360"/>
        <w:contextualSpacing/>
        <w:jc w:val="both"/>
      </w:pPr>
      <w:r w:rsidRPr="00D51B1A">
        <w:t>В середине XX в.</w:t>
      </w:r>
    </w:p>
    <w:p w:rsidR="005E01E5" w:rsidRPr="00D51B1A" w:rsidRDefault="005E01E5" w:rsidP="00D51B1A">
      <w:pPr>
        <w:widowControl w:val="0"/>
        <w:autoSpaceDE w:val="0"/>
        <w:autoSpaceDN w:val="0"/>
        <w:adjustRightInd w:val="0"/>
        <w:contextualSpacing/>
        <w:jc w:val="both"/>
      </w:pPr>
    </w:p>
    <w:p w:rsidR="005E01E5" w:rsidRPr="00D51B1A" w:rsidRDefault="005E01E5" w:rsidP="001E6B04">
      <w:pPr>
        <w:widowControl w:val="0"/>
        <w:numPr>
          <w:ilvl w:val="0"/>
          <w:numId w:val="17"/>
        </w:numPr>
        <w:autoSpaceDE w:val="0"/>
        <w:autoSpaceDN w:val="0"/>
        <w:adjustRightInd w:val="0"/>
        <w:ind w:left="0" w:firstLine="360"/>
        <w:contextualSpacing/>
        <w:jc w:val="both"/>
      </w:pPr>
      <w:r w:rsidRPr="00D51B1A">
        <w:t>Какой из указанных ниже ученых внес наибольший вклад в развитие административной школы управления:</w:t>
      </w:r>
    </w:p>
    <w:p w:rsidR="005E01E5" w:rsidRPr="00D51B1A" w:rsidRDefault="005E01E5" w:rsidP="001E6B04">
      <w:pPr>
        <w:widowControl w:val="0"/>
        <w:numPr>
          <w:ilvl w:val="0"/>
          <w:numId w:val="32"/>
        </w:numPr>
        <w:autoSpaceDE w:val="0"/>
        <w:autoSpaceDN w:val="0"/>
        <w:adjustRightInd w:val="0"/>
        <w:ind w:left="0" w:firstLine="360"/>
        <w:contextualSpacing/>
        <w:jc w:val="both"/>
      </w:pPr>
      <w:r w:rsidRPr="00D51B1A">
        <w:t>П. Друкер;</w:t>
      </w:r>
    </w:p>
    <w:p w:rsidR="005E01E5" w:rsidRPr="00D51B1A" w:rsidRDefault="005E01E5" w:rsidP="001E6B04">
      <w:pPr>
        <w:widowControl w:val="0"/>
        <w:numPr>
          <w:ilvl w:val="0"/>
          <w:numId w:val="32"/>
        </w:numPr>
        <w:autoSpaceDE w:val="0"/>
        <w:autoSpaceDN w:val="0"/>
        <w:adjustRightInd w:val="0"/>
        <w:ind w:left="0" w:firstLine="360"/>
        <w:contextualSpacing/>
        <w:jc w:val="both"/>
      </w:pPr>
      <w:r w:rsidRPr="00D51B1A">
        <w:t>А. Файоль;</w:t>
      </w:r>
    </w:p>
    <w:p w:rsidR="005E01E5" w:rsidRPr="00D51B1A" w:rsidRDefault="005E01E5" w:rsidP="001E6B04">
      <w:pPr>
        <w:widowControl w:val="0"/>
        <w:numPr>
          <w:ilvl w:val="0"/>
          <w:numId w:val="32"/>
        </w:numPr>
        <w:autoSpaceDE w:val="0"/>
        <w:autoSpaceDN w:val="0"/>
        <w:adjustRightInd w:val="0"/>
        <w:ind w:left="0" w:firstLine="360"/>
        <w:contextualSpacing/>
        <w:jc w:val="both"/>
      </w:pPr>
      <w:r w:rsidRPr="00D51B1A">
        <w:t>Э. Мэйо;</w:t>
      </w:r>
    </w:p>
    <w:p w:rsidR="005E01E5" w:rsidRPr="00D51B1A" w:rsidRDefault="005E01E5" w:rsidP="001E6B04">
      <w:pPr>
        <w:widowControl w:val="0"/>
        <w:numPr>
          <w:ilvl w:val="0"/>
          <w:numId w:val="32"/>
        </w:numPr>
        <w:autoSpaceDE w:val="0"/>
        <w:autoSpaceDN w:val="0"/>
        <w:adjustRightInd w:val="0"/>
        <w:ind w:left="0" w:firstLine="360"/>
        <w:contextualSpacing/>
        <w:jc w:val="both"/>
      </w:pPr>
      <w:r w:rsidRPr="00D51B1A">
        <w:t>МакКлелланд;</w:t>
      </w:r>
    </w:p>
    <w:p w:rsidR="005E01E5" w:rsidRPr="00D51B1A" w:rsidRDefault="005E01E5" w:rsidP="001E6B04">
      <w:pPr>
        <w:widowControl w:val="0"/>
        <w:numPr>
          <w:ilvl w:val="0"/>
          <w:numId w:val="32"/>
        </w:numPr>
        <w:autoSpaceDE w:val="0"/>
        <w:autoSpaceDN w:val="0"/>
        <w:adjustRightInd w:val="0"/>
        <w:ind w:left="0" w:firstLine="360"/>
        <w:contextualSpacing/>
        <w:jc w:val="both"/>
      </w:pPr>
      <w:r w:rsidRPr="00D51B1A">
        <w:t>Ф. Герцберг?</w:t>
      </w:r>
    </w:p>
    <w:p w:rsidR="005E01E5" w:rsidRPr="00D51B1A" w:rsidRDefault="005E01E5" w:rsidP="00D51B1A">
      <w:pPr>
        <w:widowControl w:val="0"/>
        <w:autoSpaceDE w:val="0"/>
        <w:autoSpaceDN w:val="0"/>
        <w:adjustRightInd w:val="0"/>
        <w:contextualSpacing/>
        <w:jc w:val="both"/>
      </w:pPr>
    </w:p>
    <w:p w:rsidR="005E01E5" w:rsidRPr="00D51B1A" w:rsidRDefault="005E01E5" w:rsidP="001E6B04">
      <w:pPr>
        <w:widowControl w:val="0"/>
        <w:numPr>
          <w:ilvl w:val="0"/>
          <w:numId w:val="17"/>
        </w:numPr>
        <w:autoSpaceDE w:val="0"/>
        <w:autoSpaceDN w:val="0"/>
        <w:adjustRightInd w:val="0"/>
        <w:ind w:left="0" w:firstLine="360"/>
        <w:contextualSpacing/>
        <w:jc w:val="both"/>
      </w:pPr>
      <w:r w:rsidRPr="00D51B1A">
        <w:t>Кто является основателем школы человеческих отношений:</w:t>
      </w:r>
    </w:p>
    <w:p w:rsidR="005E01E5" w:rsidRPr="00D51B1A" w:rsidRDefault="005E01E5" w:rsidP="001E6B04">
      <w:pPr>
        <w:widowControl w:val="0"/>
        <w:numPr>
          <w:ilvl w:val="0"/>
          <w:numId w:val="33"/>
        </w:numPr>
        <w:autoSpaceDE w:val="0"/>
        <w:autoSpaceDN w:val="0"/>
        <w:adjustRightInd w:val="0"/>
        <w:ind w:left="0" w:firstLine="360"/>
        <w:contextualSpacing/>
        <w:jc w:val="both"/>
      </w:pPr>
      <w:r w:rsidRPr="00D51B1A">
        <w:t>М. Вебер;</w:t>
      </w:r>
    </w:p>
    <w:p w:rsidR="005E01E5" w:rsidRPr="00D51B1A" w:rsidRDefault="005E01E5" w:rsidP="001E6B04">
      <w:pPr>
        <w:widowControl w:val="0"/>
        <w:numPr>
          <w:ilvl w:val="0"/>
          <w:numId w:val="33"/>
        </w:numPr>
        <w:autoSpaceDE w:val="0"/>
        <w:autoSpaceDN w:val="0"/>
        <w:adjustRightInd w:val="0"/>
        <w:ind w:left="0" w:firstLine="360"/>
        <w:contextualSpacing/>
        <w:jc w:val="both"/>
      </w:pPr>
      <w:r w:rsidRPr="00D51B1A">
        <w:t>Э. Мейо;</w:t>
      </w:r>
    </w:p>
    <w:p w:rsidR="005E01E5" w:rsidRPr="00D51B1A" w:rsidRDefault="005E01E5" w:rsidP="001E6B04">
      <w:pPr>
        <w:widowControl w:val="0"/>
        <w:numPr>
          <w:ilvl w:val="0"/>
          <w:numId w:val="33"/>
        </w:numPr>
        <w:autoSpaceDE w:val="0"/>
        <w:autoSpaceDN w:val="0"/>
        <w:adjustRightInd w:val="0"/>
        <w:ind w:left="0" w:firstLine="360"/>
        <w:contextualSpacing/>
        <w:jc w:val="both"/>
      </w:pPr>
      <w:r w:rsidRPr="00D51B1A">
        <w:t>П. Друкер;</w:t>
      </w:r>
    </w:p>
    <w:p w:rsidR="005E01E5" w:rsidRPr="00D51B1A" w:rsidRDefault="005E01E5" w:rsidP="001E6B04">
      <w:pPr>
        <w:widowControl w:val="0"/>
        <w:numPr>
          <w:ilvl w:val="0"/>
          <w:numId w:val="33"/>
        </w:numPr>
        <w:autoSpaceDE w:val="0"/>
        <w:autoSpaceDN w:val="0"/>
        <w:adjustRightInd w:val="0"/>
        <w:ind w:left="0" w:firstLine="360"/>
        <w:contextualSpacing/>
        <w:jc w:val="both"/>
      </w:pPr>
      <w:r w:rsidRPr="00D51B1A">
        <w:t>А. Маслоу?</w:t>
      </w:r>
    </w:p>
    <w:p w:rsidR="005E01E5" w:rsidRPr="00D51B1A" w:rsidRDefault="005E01E5" w:rsidP="00D51B1A">
      <w:pPr>
        <w:ind w:left="360"/>
        <w:contextualSpacing/>
        <w:jc w:val="both"/>
      </w:pPr>
    </w:p>
    <w:p w:rsidR="005E01E5" w:rsidRPr="00D51B1A" w:rsidRDefault="005E01E5" w:rsidP="001E6B04">
      <w:pPr>
        <w:widowControl w:val="0"/>
        <w:numPr>
          <w:ilvl w:val="0"/>
          <w:numId w:val="17"/>
        </w:numPr>
        <w:autoSpaceDE w:val="0"/>
        <w:autoSpaceDN w:val="0"/>
        <w:adjustRightInd w:val="0"/>
        <w:ind w:left="0" w:firstLine="360"/>
        <w:contextualSpacing/>
        <w:jc w:val="both"/>
      </w:pPr>
      <w:r w:rsidRPr="00D51B1A">
        <w:t>Какая школа управления впервые стала официально учитывать человеческий фактор:</w:t>
      </w:r>
    </w:p>
    <w:p w:rsidR="005E01E5" w:rsidRPr="00D51B1A" w:rsidRDefault="005E01E5" w:rsidP="001E6B04">
      <w:pPr>
        <w:widowControl w:val="0"/>
        <w:numPr>
          <w:ilvl w:val="0"/>
          <w:numId w:val="34"/>
        </w:numPr>
        <w:autoSpaceDE w:val="0"/>
        <w:autoSpaceDN w:val="0"/>
        <w:adjustRightInd w:val="0"/>
        <w:ind w:left="0" w:firstLine="360"/>
        <w:contextualSpacing/>
        <w:jc w:val="both"/>
      </w:pPr>
      <w:r w:rsidRPr="00D51B1A">
        <w:t>Классическая школа управления;</w:t>
      </w:r>
    </w:p>
    <w:p w:rsidR="005E01E5" w:rsidRPr="00D51B1A" w:rsidRDefault="005E01E5" w:rsidP="001E6B04">
      <w:pPr>
        <w:widowControl w:val="0"/>
        <w:numPr>
          <w:ilvl w:val="0"/>
          <w:numId w:val="34"/>
        </w:numPr>
        <w:autoSpaceDE w:val="0"/>
        <w:autoSpaceDN w:val="0"/>
        <w:adjustRightInd w:val="0"/>
        <w:ind w:left="0" w:firstLine="360"/>
        <w:contextualSpacing/>
        <w:jc w:val="both"/>
      </w:pPr>
      <w:r w:rsidRPr="00D51B1A">
        <w:t>Школа научного управления;</w:t>
      </w:r>
    </w:p>
    <w:p w:rsidR="005E01E5" w:rsidRPr="00D51B1A" w:rsidRDefault="005E01E5" w:rsidP="001E6B04">
      <w:pPr>
        <w:widowControl w:val="0"/>
        <w:numPr>
          <w:ilvl w:val="0"/>
          <w:numId w:val="34"/>
        </w:numPr>
        <w:autoSpaceDE w:val="0"/>
        <w:autoSpaceDN w:val="0"/>
        <w:adjustRightInd w:val="0"/>
        <w:ind w:left="0" w:firstLine="360"/>
        <w:contextualSpacing/>
        <w:jc w:val="both"/>
      </w:pPr>
      <w:r w:rsidRPr="00D51B1A">
        <w:t>Школа человеческих отношений;</w:t>
      </w:r>
    </w:p>
    <w:p w:rsidR="005E01E5" w:rsidRPr="00D51B1A" w:rsidRDefault="005E01E5" w:rsidP="001E6B04">
      <w:pPr>
        <w:widowControl w:val="0"/>
        <w:numPr>
          <w:ilvl w:val="0"/>
          <w:numId w:val="34"/>
        </w:numPr>
        <w:autoSpaceDE w:val="0"/>
        <w:autoSpaceDN w:val="0"/>
        <w:adjustRightInd w:val="0"/>
        <w:ind w:left="0" w:firstLine="360"/>
        <w:contextualSpacing/>
        <w:jc w:val="both"/>
      </w:pPr>
      <w:r w:rsidRPr="00D51B1A">
        <w:t>Школа человеческих резервов?</w:t>
      </w:r>
    </w:p>
    <w:p w:rsidR="005E01E5" w:rsidRPr="00D51B1A" w:rsidRDefault="005E01E5" w:rsidP="00D51B1A">
      <w:pPr>
        <w:widowControl w:val="0"/>
        <w:autoSpaceDE w:val="0"/>
        <w:autoSpaceDN w:val="0"/>
        <w:adjustRightInd w:val="0"/>
        <w:contextualSpacing/>
        <w:jc w:val="both"/>
      </w:pPr>
    </w:p>
    <w:p w:rsidR="005E01E5" w:rsidRPr="00D51B1A" w:rsidRDefault="005E01E5" w:rsidP="001E6B04">
      <w:pPr>
        <w:widowControl w:val="0"/>
        <w:numPr>
          <w:ilvl w:val="0"/>
          <w:numId w:val="17"/>
        </w:numPr>
        <w:autoSpaceDE w:val="0"/>
        <w:autoSpaceDN w:val="0"/>
        <w:adjustRightInd w:val="0"/>
        <w:ind w:left="0" w:firstLine="360"/>
        <w:contextualSpacing/>
        <w:jc w:val="both"/>
      </w:pPr>
      <w:r w:rsidRPr="00D51B1A">
        <w:t>Какая из указанных ниже функций является первой в процессе управления:</w:t>
      </w:r>
    </w:p>
    <w:p w:rsidR="005E01E5" w:rsidRPr="00D51B1A" w:rsidRDefault="005E01E5" w:rsidP="001E6B04">
      <w:pPr>
        <w:widowControl w:val="0"/>
        <w:numPr>
          <w:ilvl w:val="0"/>
          <w:numId w:val="35"/>
        </w:numPr>
        <w:autoSpaceDE w:val="0"/>
        <w:autoSpaceDN w:val="0"/>
        <w:adjustRightInd w:val="0"/>
        <w:ind w:left="0" w:firstLine="360"/>
        <w:contextualSpacing/>
        <w:jc w:val="both"/>
      </w:pPr>
      <w:r w:rsidRPr="00D51B1A">
        <w:t>Организация;</w:t>
      </w:r>
    </w:p>
    <w:p w:rsidR="005E01E5" w:rsidRPr="00D51B1A" w:rsidRDefault="005E01E5" w:rsidP="001E6B04">
      <w:pPr>
        <w:widowControl w:val="0"/>
        <w:numPr>
          <w:ilvl w:val="0"/>
          <w:numId w:val="35"/>
        </w:numPr>
        <w:autoSpaceDE w:val="0"/>
        <w:autoSpaceDN w:val="0"/>
        <w:adjustRightInd w:val="0"/>
        <w:ind w:left="0" w:firstLine="360"/>
        <w:contextualSpacing/>
        <w:jc w:val="both"/>
      </w:pPr>
      <w:r w:rsidRPr="00D51B1A">
        <w:t>Мотивация;</w:t>
      </w:r>
    </w:p>
    <w:p w:rsidR="005E01E5" w:rsidRPr="00D51B1A" w:rsidRDefault="005E01E5" w:rsidP="001E6B04">
      <w:pPr>
        <w:widowControl w:val="0"/>
        <w:numPr>
          <w:ilvl w:val="0"/>
          <w:numId w:val="35"/>
        </w:numPr>
        <w:autoSpaceDE w:val="0"/>
        <w:autoSpaceDN w:val="0"/>
        <w:adjustRightInd w:val="0"/>
        <w:ind w:left="0" w:firstLine="360"/>
        <w:contextualSpacing/>
        <w:jc w:val="both"/>
      </w:pPr>
      <w:r w:rsidRPr="00D51B1A">
        <w:t>Планирование;</w:t>
      </w:r>
    </w:p>
    <w:p w:rsidR="005E01E5" w:rsidRPr="00D51B1A" w:rsidRDefault="005E01E5" w:rsidP="001E6B04">
      <w:pPr>
        <w:widowControl w:val="0"/>
        <w:numPr>
          <w:ilvl w:val="0"/>
          <w:numId w:val="35"/>
        </w:numPr>
        <w:autoSpaceDE w:val="0"/>
        <w:autoSpaceDN w:val="0"/>
        <w:adjustRightInd w:val="0"/>
        <w:ind w:left="0" w:firstLine="360"/>
        <w:contextualSpacing/>
        <w:jc w:val="both"/>
      </w:pPr>
      <w:r w:rsidRPr="00D51B1A">
        <w:t>Координация;</w:t>
      </w:r>
    </w:p>
    <w:p w:rsidR="005E01E5" w:rsidRPr="00D51B1A" w:rsidRDefault="005E01E5" w:rsidP="001E6B04">
      <w:pPr>
        <w:widowControl w:val="0"/>
        <w:numPr>
          <w:ilvl w:val="0"/>
          <w:numId w:val="35"/>
        </w:numPr>
        <w:autoSpaceDE w:val="0"/>
        <w:autoSpaceDN w:val="0"/>
        <w:adjustRightInd w:val="0"/>
        <w:ind w:left="0" w:firstLine="360"/>
        <w:contextualSpacing/>
        <w:jc w:val="both"/>
      </w:pPr>
      <w:r w:rsidRPr="00D51B1A">
        <w:t>Контроль?</w:t>
      </w:r>
    </w:p>
    <w:p w:rsidR="005E01E5" w:rsidRPr="00D51B1A" w:rsidRDefault="005E01E5" w:rsidP="00D51B1A">
      <w:pPr>
        <w:widowControl w:val="0"/>
        <w:autoSpaceDE w:val="0"/>
        <w:autoSpaceDN w:val="0"/>
        <w:adjustRightInd w:val="0"/>
        <w:contextualSpacing/>
        <w:jc w:val="both"/>
      </w:pPr>
    </w:p>
    <w:p w:rsidR="005E01E5" w:rsidRPr="00D51B1A" w:rsidRDefault="005E01E5" w:rsidP="001E6B04">
      <w:pPr>
        <w:widowControl w:val="0"/>
        <w:numPr>
          <w:ilvl w:val="0"/>
          <w:numId w:val="17"/>
        </w:numPr>
        <w:autoSpaceDE w:val="0"/>
        <w:autoSpaceDN w:val="0"/>
        <w:adjustRightInd w:val="0"/>
        <w:ind w:left="0" w:firstLine="360"/>
        <w:contextualSpacing/>
        <w:jc w:val="both"/>
      </w:pPr>
      <w:r w:rsidRPr="00D51B1A">
        <w:t>Главная идея ситуационного подхода в управлении заключается в том, что:</w:t>
      </w:r>
    </w:p>
    <w:p w:rsidR="005E01E5" w:rsidRPr="00D51B1A" w:rsidRDefault="005E01E5" w:rsidP="001E6B04">
      <w:pPr>
        <w:widowControl w:val="0"/>
        <w:numPr>
          <w:ilvl w:val="0"/>
          <w:numId w:val="36"/>
        </w:numPr>
        <w:autoSpaceDE w:val="0"/>
        <w:autoSpaceDN w:val="0"/>
        <w:adjustRightInd w:val="0"/>
        <w:ind w:left="0" w:firstLine="360"/>
        <w:contextualSpacing/>
        <w:jc w:val="both"/>
      </w:pPr>
      <w:r w:rsidRPr="00D51B1A">
        <w:t>Разделение труда необходимо осуществлять по функциональному принципу;</w:t>
      </w:r>
    </w:p>
    <w:p w:rsidR="005E01E5" w:rsidRPr="00D51B1A" w:rsidRDefault="005E01E5" w:rsidP="001E6B04">
      <w:pPr>
        <w:widowControl w:val="0"/>
        <w:numPr>
          <w:ilvl w:val="0"/>
          <w:numId w:val="36"/>
        </w:numPr>
        <w:autoSpaceDE w:val="0"/>
        <w:autoSpaceDN w:val="0"/>
        <w:adjustRightInd w:val="0"/>
        <w:ind w:left="0" w:firstLine="360"/>
        <w:contextualSpacing/>
        <w:jc w:val="both"/>
      </w:pPr>
      <w:r w:rsidRPr="00D51B1A">
        <w:t>Управление необходимо рассматривать как непрерывный процесс;</w:t>
      </w:r>
    </w:p>
    <w:p w:rsidR="005E01E5" w:rsidRPr="00D51B1A" w:rsidRDefault="005E01E5" w:rsidP="001E6B04">
      <w:pPr>
        <w:widowControl w:val="0"/>
        <w:numPr>
          <w:ilvl w:val="0"/>
          <w:numId w:val="36"/>
        </w:numPr>
        <w:autoSpaceDE w:val="0"/>
        <w:autoSpaceDN w:val="0"/>
        <w:adjustRightInd w:val="0"/>
        <w:ind w:left="0" w:firstLine="360"/>
        <w:contextualSpacing/>
        <w:jc w:val="both"/>
      </w:pPr>
      <w:r w:rsidRPr="00D51B1A">
        <w:t>Управленческое поведение должно быть разными в различных ситуациях;</w:t>
      </w:r>
    </w:p>
    <w:p w:rsidR="005E01E5" w:rsidRPr="00D51B1A" w:rsidRDefault="005E01E5" w:rsidP="001E6B04">
      <w:pPr>
        <w:widowControl w:val="0"/>
        <w:numPr>
          <w:ilvl w:val="0"/>
          <w:numId w:val="36"/>
        </w:numPr>
        <w:autoSpaceDE w:val="0"/>
        <w:autoSpaceDN w:val="0"/>
        <w:adjustRightInd w:val="0"/>
        <w:ind w:left="0" w:firstLine="360"/>
        <w:contextualSpacing/>
        <w:jc w:val="both"/>
      </w:pPr>
      <w:r w:rsidRPr="00D51B1A">
        <w:t>Необходимо соблюдать подчинение индивидуальных интересов общим.</w:t>
      </w:r>
    </w:p>
    <w:p w:rsidR="005E01E5" w:rsidRPr="00D51B1A" w:rsidRDefault="005E01E5" w:rsidP="00D51B1A">
      <w:pPr>
        <w:widowControl w:val="0"/>
        <w:autoSpaceDE w:val="0"/>
        <w:autoSpaceDN w:val="0"/>
        <w:adjustRightInd w:val="0"/>
        <w:contextualSpacing/>
        <w:jc w:val="both"/>
      </w:pPr>
    </w:p>
    <w:p w:rsidR="005E01E5" w:rsidRPr="00D51B1A" w:rsidRDefault="005E01E5" w:rsidP="001E6B04">
      <w:pPr>
        <w:widowControl w:val="0"/>
        <w:numPr>
          <w:ilvl w:val="0"/>
          <w:numId w:val="17"/>
        </w:numPr>
        <w:autoSpaceDE w:val="0"/>
        <w:autoSpaceDN w:val="0"/>
        <w:adjustRightInd w:val="0"/>
        <w:ind w:left="0" w:firstLine="360"/>
        <w:contextualSpacing/>
        <w:jc w:val="both"/>
      </w:pPr>
      <w:r w:rsidRPr="00D51B1A">
        <w:t>Сущность системного подхода в управлении заключается в том, что:</w:t>
      </w:r>
    </w:p>
    <w:p w:rsidR="005E01E5" w:rsidRPr="00D51B1A" w:rsidRDefault="005E01E5" w:rsidP="001E6B04">
      <w:pPr>
        <w:widowControl w:val="0"/>
        <w:numPr>
          <w:ilvl w:val="0"/>
          <w:numId w:val="37"/>
        </w:numPr>
        <w:autoSpaceDE w:val="0"/>
        <w:autoSpaceDN w:val="0"/>
        <w:adjustRightInd w:val="0"/>
        <w:ind w:left="0" w:firstLine="360"/>
        <w:contextualSpacing/>
        <w:jc w:val="both"/>
      </w:pPr>
      <w:r w:rsidRPr="00D51B1A">
        <w:t>Управление необходимо рассматривать как непрерывный процесс;</w:t>
      </w:r>
    </w:p>
    <w:p w:rsidR="005E01E5" w:rsidRPr="00D51B1A" w:rsidRDefault="005E01E5" w:rsidP="001E6B04">
      <w:pPr>
        <w:widowControl w:val="0"/>
        <w:numPr>
          <w:ilvl w:val="0"/>
          <w:numId w:val="37"/>
        </w:numPr>
        <w:autoSpaceDE w:val="0"/>
        <w:autoSpaceDN w:val="0"/>
        <w:adjustRightInd w:val="0"/>
        <w:ind w:left="0" w:firstLine="360"/>
        <w:contextualSpacing/>
        <w:jc w:val="both"/>
      </w:pPr>
      <w:r w:rsidRPr="00D51B1A">
        <w:t>Управленческое поведение должно быть разным в различных ситуациях;</w:t>
      </w:r>
    </w:p>
    <w:p w:rsidR="005E01E5" w:rsidRPr="00D51B1A" w:rsidRDefault="005E01E5" w:rsidP="001E6B04">
      <w:pPr>
        <w:widowControl w:val="0"/>
        <w:numPr>
          <w:ilvl w:val="0"/>
          <w:numId w:val="37"/>
        </w:numPr>
        <w:autoSpaceDE w:val="0"/>
        <w:autoSpaceDN w:val="0"/>
        <w:adjustRightInd w:val="0"/>
        <w:ind w:left="0" w:firstLine="360"/>
        <w:contextualSpacing/>
        <w:jc w:val="both"/>
      </w:pPr>
      <w:r w:rsidRPr="00D51B1A">
        <w:t>Необходимо соблюдать подчинение индивидуальных интересов общим;</w:t>
      </w:r>
    </w:p>
    <w:p w:rsidR="005E01E5" w:rsidRPr="00D51B1A" w:rsidRDefault="005E01E5" w:rsidP="001E6B04">
      <w:pPr>
        <w:widowControl w:val="0"/>
        <w:numPr>
          <w:ilvl w:val="0"/>
          <w:numId w:val="37"/>
        </w:numPr>
        <w:autoSpaceDE w:val="0"/>
        <w:autoSpaceDN w:val="0"/>
        <w:adjustRightInd w:val="0"/>
        <w:ind w:left="0" w:firstLine="360"/>
        <w:contextualSpacing/>
        <w:jc w:val="both"/>
      </w:pPr>
      <w:r w:rsidRPr="00D51B1A">
        <w:t>Организация рассматривается как открытая система, в которой все её части взаимосвязаны и изменение одной из них оказывает влияние на все остальные.</w:t>
      </w:r>
    </w:p>
    <w:p w:rsidR="005E01E5" w:rsidRPr="00D51B1A" w:rsidRDefault="005E01E5" w:rsidP="00D51B1A">
      <w:pPr>
        <w:widowControl w:val="0"/>
        <w:autoSpaceDE w:val="0"/>
        <w:autoSpaceDN w:val="0"/>
        <w:adjustRightInd w:val="0"/>
        <w:jc w:val="both"/>
      </w:pPr>
    </w:p>
    <w:p w:rsidR="005E01E5" w:rsidRPr="00D51B1A" w:rsidRDefault="005E01E5" w:rsidP="00D51B1A">
      <w:pPr>
        <w:jc w:val="both"/>
      </w:pPr>
      <w:r w:rsidRPr="00D51B1A">
        <w:t>22.К каким факторам среды относятся потребители продукции организации:</w:t>
      </w:r>
    </w:p>
    <w:p w:rsidR="005E01E5" w:rsidRPr="00D51B1A" w:rsidRDefault="005E01E5" w:rsidP="001E6B04">
      <w:pPr>
        <w:widowControl w:val="0"/>
        <w:numPr>
          <w:ilvl w:val="0"/>
          <w:numId w:val="38"/>
        </w:numPr>
        <w:autoSpaceDE w:val="0"/>
        <w:autoSpaceDN w:val="0"/>
        <w:adjustRightInd w:val="0"/>
        <w:ind w:left="0" w:firstLine="0"/>
        <w:contextualSpacing/>
        <w:jc w:val="both"/>
      </w:pPr>
      <w:r w:rsidRPr="00D51B1A">
        <w:t>К факторам внутренней среды;</w:t>
      </w:r>
    </w:p>
    <w:p w:rsidR="005E01E5" w:rsidRPr="00D51B1A" w:rsidRDefault="005E01E5" w:rsidP="001E6B04">
      <w:pPr>
        <w:widowControl w:val="0"/>
        <w:numPr>
          <w:ilvl w:val="0"/>
          <w:numId w:val="38"/>
        </w:numPr>
        <w:autoSpaceDE w:val="0"/>
        <w:autoSpaceDN w:val="0"/>
        <w:adjustRightInd w:val="0"/>
        <w:ind w:left="0" w:firstLine="0"/>
        <w:contextualSpacing/>
        <w:jc w:val="both"/>
      </w:pPr>
      <w:r w:rsidRPr="00D51B1A">
        <w:t>К факторам внутренней и внешней среды;</w:t>
      </w:r>
    </w:p>
    <w:p w:rsidR="005E01E5" w:rsidRPr="00D51B1A" w:rsidRDefault="005E01E5" w:rsidP="001E6B04">
      <w:pPr>
        <w:widowControl w:val="0"/>
        <w:numPr>
          <w:ilvl w:val="0"/>
          <w:numId w:val="38"/>
        </w:numPr>
        <w:autoSpaceDE w:val="0"/>
        <w:autoSpaceDN w:val="0"/>
        <w:adjustRightInd w:val="0"/>
        <w:ind w:left="0" w:firstLine="0"/>
        <w:contextualSpacing/>
        <w:jc w:val="both"/>
      </w:pPr>
      <w:r w:rsidRPr="00D51B1A">
        <w:t>К факторам непосредственного окружения;</w:t>
      </w:r>
    </w:p>
    <w:p w:rsidR="005E01E5" w:rsidRPr="00D51B1A" w:rsidRDefault="005E01E5" w:rsidP="001E6B04">
      <w:pPr>
        <w:widowControl w:val="0"/>
        <w:numPr>
          <w:ilvl w:val="0"/>
          <w:numId w:val="38"/>
        </w:numPr>
        <w:autoSpaceDE w:val="0"/>
        <w:autoSpaceDN w:val="0"/>
        <w:adjustRightInd w:val="0"/>
        <w:ind w:left="0" w:firstLine="0"/>
        <w:contextualSpacing/>
        <w:jc w:val="both"/>
      </w:pPr>
      <w:r w:rsidRPr="00D51B1A">
        <w:t>К факторам общего внешнего окружения?</w:t>
      </w:r>
    </w:p>
    <w:p w:rsidR="005E01E5" w:rsidRPr="00D51B1A" w:rsidRDefault="005E01E5" w:rsidP="00D51B1A">
      <w:pPr>
        <w:widowControl w:val="0"/>
        <w:autoSpaceDE w:val="0"/>
        <w:autoSpaceDN w:val="0"/>
        <w:adjustRightInd w:val="0"/>
        <w:contextualSpacing/>
        <w:jc w:val="both"/>
      </w:pPr>
    </w:p>
    <w:p w:rsidR="005E01E5" w:rsidRPr="00D51B1A" w:rsidRDefault="005E01E5" w:rsidP="00D51B1A">
      <w:pPr>
        <w:jc w:val="both"/>
      </w:pPr>
      <w:r w:rsidRPr="00D51B1A">
        <w:t>23.Дерево целей – это:</w:t>
      </w:r>
    </w:p>
    <w:p w:rsidR="005E01E5" w:rsidRPr="00D51B1A" w:rsidRDefault="005E01E5" w:rsidP="001E6B04">
      <w:pPr>
        <w:widowControl w:val="0"/>
        <w:numPr>
          <w:ilvl w:val="0"/>
          <w:numId w:val="39"/>
        </w:numPr>
        <w:autoSpaceDE w:val="0"/>
        <w:autoSpaceDN w:val="0"/>
        <w:adjustRightInd w:val="0"/>
        <w:ind w:left="0" w:firstLine="0"/>
        <w:contextualSpacing/>
        <w:jc w:val="both"/>
      </w:pPr>
      <w:r w:rsidRPr="00D51B1A">
        <w:t>Передача на нижние уровни управления задач и полномочий;</w:t>
      </w:r>
    </w:p>
    <w:p w:rsidR="005E01E5" w:rsidRPr="00D51B1A" w:rsidRDefault="005E01E5" w:rsidP="001E6B04">
      <w:pPr>
        <w:widowControl w:val="0"/>
        <w:numPr>
          <w:ilvl w:val="0"/>
          <w:numId w:val="39"/>
        </w:numPr>
        <w:autoSpaceDE w:val="0"/>
        <w:autoSpaceDN w:val="0"/>
        <w:adjustRightInd w:val="0"/>
        <w:ind w:left="0" w:firstLine="0"/>
        <w:contextualSpacing/>
        <w:jc w:val="both"/>
      </w:pPr>
      <w:r w:rsidRPr="00D51B1A">
        <w:t>Средство распределения задач для достижения целей организации;</w:t>
      </w:r>
    </w:p>
    <w:p w:rsidR="005E01E5" w:rsidRPr="00D51B1A" w:rsidRDefault="005E01E5" w:rsidP="001E6B04">
      <w:pPr>
        <w:widowControl w:val="0"/>
        <w:numPr>
          <w:ilvl w:val="0"/>
          <w:numId w:val="39"/>
        </w:numPr>
        <w:autoSpaceDE w:val="0"/>
        <w:autoSpaceDN w:val="0"/>
        <w:adjustRightInd w:val="0"/>
        <w:ind w:left="0" w:firstLine="0"/>
        <w:contextualSpacing/>
        <w:jc w:val="both"/>
      </w:pPr>
      <w:r w:rsidRPr="00D51B1A">
        <w:t>Обоснованные долгосрочные и краткосрочные цели;</w:t>
      </w:r>
    </w:p>
    <w:p w:rsidR="005E01E5" w:rsidRPr="00D51B1A" w:rsidRDefault="005E01E5" w:rsidP="001E6B04">
      <w:pPr>
        <w:widowControl w:val="0"/>
        <w:numPr>
          <w:ilvl w:val="0"/>
          <w:numId w:val="39"/>
        </w:numPr>
        <w:autoSpaceDE w:val="0"/>
        <w:autoSpaceDN w:val="0"/>
        <w:adjustRightInd w:val="0"/>
        <w:ind w:left="0" w:firstLine="0"/>
        <w:contextualSpacing/>
        <w:jc w:val="both"/>
      </w:pPr>
      <w:r w:rsidRPr="00D51B1A">
        <w:t>Ранжированная по уровням совокупность целей, в которой выделены главная цель и подчиненные ей цели.</w:t>
      </w:r>
    </w:p>
    <w:p w:rsidR="005E01E5" w:rsidRPr="00D51B1A" w:rsidRDefault="005E01E5" w:rsidP="00D51B1A">
      <w:pPr>
        <w:widowControl w:val="0"/>
        <w:autoSpaceDE w:val="0"/>
        <w:autoSpaceDN w:val="0"/>
        <w:adjustRightInd w:val="0"/>
        <w:contextualSpacing/>
        <w:jc w:val="both"/>
      </w:pPr>
    </w:p>
    <w:p w:rsidR="005E01E5" w:rsidRPr="00D51B1A" w:rsidRDefault="005E01E5" w:rsidP="001E6B04">
      <w:pPr>
        <w:widowControl w:val="0"/>
        <w:numPr>
          <w:ilvl w:val="0"/>
          <w:numId w:val="17"/>
        </w:numPr>
        <w:autoSpaceDE w:val="0"/>
        <w:autoSpaceDN w:val="0"/>
        <w:adjustRightInd w:val="0"/>
        <w:ind w:left="0" w:firstLine="0"/>
        <w:contextualSpacing/>
        <w:jc w:val="both"/>
      </w:pPr>
      <w:r w:rsidRPr="00D51B1A">
        <w:t>Что из указанного ниже не относится к требованиям при установке целей:</w:t>
      </w:r>
    </w:p>
    <w:p w:rsidR="005E01E5" w:rsidRPr="00D51B1A" w:rsidRDefault="005E01E5" w:rsidP="001E6B04">
      <w:pPr>
        <w:widowControl w:val="0"/>
        <w:numPr>
          <w:ilvl w:val="0"/>
          <w:numId w:val="40"/>
        </w:numPr>
        <w:autoSpaceDE w:val="0"/>
        <w:autoSpaceDN w:val="0"/>
        <w:adjustRightInd w:val="0"/>
        <w:ind w:left="0" w:firstLine="0"/>
        <w:contextualSpacing/>
        <w:jc w:val="both"/>
      </w:pPr>
      <w:r w:rsidRPr="00D51B1A">
        <w:t>Конкретность;</w:t>
      </w:r>
    </w:p>
    <w:p w:rsidR="005E01E5" w:rsidRPr="00D51B1A" w:rsidRDefault="005E01E5" w:rsidP="001E6B04">
      <w:pPr>
        <w:widowControl w:val="0"/>
        <w:numPr>
          <w:ilvl w:val="0"/>
          <w:numId w:val="40"/>
        </w:numPr>
        <w:autoSpaceDE w:val="0"/>
        <w:autoSpaceDN w:val="0"/>
        <w:adjustRightInd w:val="0"/>
        <w:ind w:left="0" w:firstLine="0"/>
        <w:contextualSpacing/>
        <w:jc w:val="both"/>
      </w:pPr>
      <w:r w:rsidRPr="00D51B1A">
        <w:t>Измеримость;</w:t>
      </w:r>
    </w:p>
    <w:p w:rsidR="005E01E5" w:rsidRPr="00D51B1A" w:rsidRDefault="005E01E5" w:rsidP="001E6B04">
      <w:pPr>
        <w:widowControl w:val="0"/>
        <w:numPr>
          <w:ilvl w:val="0"/>
          <w:numId w:val="40"/>
        </w:numPr>
        <w:autoSpaceDE w:val="0"/>
        <w:autoSpaceDN w:val="0"/>
        <w:adjustRightInd w:val="0"/>
        <w:ind w:left="0" w:firstLine="0"/>
        <w:contextualSpacing/>
        <w:jc w:val="both"/>
      </w:pPr>
      <w:r w:rsidRPr="00D51B1A">
        <w:t>Приемлемость для организаций, выпускающих аналогичную продукцию;</w:t>
      </w:r>
    </w:p>
    <w:p w:rsidR="005E01E5" w:rsidRPr="00D51B1A" w:rsidRDefault="005E01E5" w:rsidP="001E6B04">
      <w:pPr>
        <w:widowControl w:val="0"/>
        <w:numPr>
          <w:ilvl w:val="0"/>
          <w:numId w:val="40"/>
        </w:numPr>
        <w:autoSpaceDE w:val="0"/>
        <w:autoSpaceDN w:val="0"/>
        <w:adjustRightInd w:val="0"/>
        <w:ind w:left="0" w:firstLine="0"/>
        <w:contextualSpacing/>
        <w:jc w:val="both"/>
      </w:pPr>
      <w:r w:rsidRPr="00D51B1A">
        <w:t>Гибкость и достижимость?</w:t>
      </w:r>
    </w:p>
    <w:p w:rsidR="005E01E5" w:rsidRPr="00D51B1A" w:rsidRDefault="005E01E5" w:rsidP="00D51B1A">
      <w:pPr>
        <w:widowControl w:val="0"/>
        <w:autoSpaceDE w:val="0"/>
        <w:autoSpaceDN w:val="0"/>
        <w:adjustRightInd w:val="0"/>
        <w:contextualSpacing/>
        <w:jc w:val="both"/>
      </w:pPr>
    </w:p>
    <w:p w:rsidR="005E01E5" w:rsidRPr="00D51B1A" w:rsidRDefault="005E01E5" w:rsidP="001E6B04">
      <w:pPr>
        <w:widowControl w:val="0"/>
        <w:numPr>
          <w:ilvl w:val="0"/>
          <w:numId w:val="17"/>
        </w:numPr>
        <w:autoSpaceDE w:val="0"/>
        <w:autoSpaceDN w:val="0"/>
        <w:adjustRightInd w:val="0"/>
        <w:ind w:left="0" w:firstLine="0"/>
        <w:contextualSpacing/>
        <w:jc w:val="both"/>
      </w:pPr>
      <w:r w:rsidRPr="00D51B1A">
        <w:t>Какого назначение функции координации в процессе управления:</w:t>
      </w:r>
    </w:p>
    <w:p w:rsidR="005E01E5" w:rsidRPr="00D51B1A" w:rsidRDefault="005E01E5" w:rsidP="001E6B04">
      <w:pPr>
        <w:widowControl w:val="0"/>
        <w:numPr>
          <w:ilvl w:val="0"/>
          <w:numId w:val="41"/>
        </w:numPr>
        <w:autoSpaceDE w:val="0"/>
        <w:autoSpaceDN w:val="0"/>
        <w:adjustRightInd w:val="0"/>
        <w:ind w:left="0" w:firstLine="0"/>
        <w:contextualSpacing/>
        <w:jc w:val="both"/>
      </w:pPr>
      <w:r w:rsidRPr="00D51B1A">
        <w:t>Обеспечивать связь между подразделениями;</w:t>
      </w:r>
    </w:p>
    <w:p w:rsidR="005E01E5" w:rsidRPr="00D51B1A" w:rsidRDefault="005E01E5" w:rsidP="001E6B04">
      <w:pPr>
        <w:widowControl w:val="0"/>
        <w:numPr>
          <w:ilvl w:val="0"/>
          <w:numId w:val="41"/>
        </w:numPr>
        <w:autoSpaceDE w:val="0"/>
        <w:autoSpaceDN w:val="0"/>
        <w:adjustRightInd w:val="0"/>
        <w:ind w:left="0" w:firstLine="0"/>
        <w:contextualSpacing/>
        <w:jc w:val="both"/>
      </w:pPr>
      <w:r w:rsidRPr="00D51B1A">
        <w:t>Распределять задачи и полномочия межу органами;</w:t>
      </w:r>
    </w:p>
    <w:p w:rsidR="005E01E5" w:rsidRPr="00D51B1A" w:rsidRDefault="005E01E5" w:rsidP="001E6B04">
      <w:pPr>
        <w:widowControl w:val="0"/>
        <w:numPr>
          <w:ilvl w:val="0"/>
          <w:numId w:val="41"/>
        </w:numPr>
        <w:autoSpaceDE w:val="0"/>
        <w:autoSpaceDN w:val="0"/>
        <w:adjustRightInd w:val="0"/>
        <w:ind w:left="0" w:firstLine="0"/>
        <w:contextualSpacing/>
        <w:jc w:val="both"/>
      </w:pPr>
      <w:r w:rsidRPr="00D51B1A">
        <w:t>Обеспечивать взаимодействие и согласованность подразделений и работников;</w:t>
      </w:r>
    </w:p>
    <w:p w:rsidR="005E01E5" w:rsidRPr="00D51B1A" w:rsidRDefault="005E01E5" w:rsidP="001E6B04">
      <w:pPr>
        <w:widowControl w:val="0"/>
        <w:numPr>
          <w:ilvl w:val="0"/>
          <w:numId w:val="41"/>
        </w:numPr>
        <w:autoSpaceDE w:val="0"/>
        <w:autoSpaceDN w:val="0"/>
        <w:adjustRightInd w:val="0"/>
        <w:ind w:left="0" w:firstLine="0"/>
        <w:contextualSpacing/>
        <w:jc w:val="both"/>
      </w:pPr>
      <w:r w:rsidRPr="00D51B1A">
        <w:t>Формировать структуру управления?</w:t>
      </w:r>
    </w:p>
    <w:p w:rsidR="005E01E5" w:rsidRPr="00D51B1A" w:rsidRDefault="005E01E5" w:rsidP="00D51B1A">
      <w:pPr>
        <w:widowControl w:val="0"/>
        <w:autoSpaceDE w:val="0"/>
        <w:autoSpaceDN w:val="0"/>
        <w:adjustRightInd w:val="0"/>
        <w:contextualSpacing/>
        <w:jc w:val="both"/>
      </w:pPr>
    </w:p>
    <w:p w:rsidR="005E01E5" w:rsidRPr="00D51B1A" w:rsidRDefault="005E01E5" w:rsidP="001E6B04">
      <w:pPr>
        <w:widowControl w:val="0"/>
        <w:numPr>
          <w:ilvl w:val="0"/>
          <w:numId w:val="17"/>
        </w:numPr>
        <w:autoSpaceDE w:val="0"/>
        <w:autoSpaceDN w:val="0"/>
        <w:adjustRightInd w:val="0"/>
        <w:ind w:left="0" w:firstLine="0"/>
        <w:contextualSpacing/>
        <w:jc w:val="both"/>
      </w:pPr>
      <w:r w:rsidRPr="00D51B1A">
        <w:t>Какие из указанных ниже характеристик организации не обязательно отражать в ее миссии:</w:t>
      </w:r>
    </w:p>
    <w:p w:rsidR="005E01E5" w:rsidRPr="00D51B1A" w:rsidRDefault="005E01E5" w:rsidP="001E6B04">
      <w:pPr>
        <w:widowControl w:val="0"/>
        <w:numPr>
          <w:ilvl w:val="0"/>
          <w:numId w:val="42"/>
        </w:numPr>
        <w:autoSpaceDE w:val="0"/>
        <w:autoSpaceDN w:val="0"/>
        <w:adjustRightInd w:val="0"/>
        <w:ind w:left="0" w:firstLine="0"/>
        <w:contextualSpacing/>
        <w:jc w:val="both"/>
      </w:pPr>
      <w:r w:rsidRPr="00D51B1A">
        <w:t>Целевые ориентиры;</w:t>
      </w:r>
    </w:p>
    <w:p w:rsidR="005E01E5" w:rsidRPr="00D51B1A" w:rsidRDefault="005E01E5" w:rsidP="001E6B04">
      <w:pPr>
        <w:widowControl w:val="0"/>
        <w:numPr>
          <w:ilvl w:val="0"/>
          <w:numId w:val="42"/>
        </w:numPr>
        <w:autoSpaceDE w:val="0"/>
        <w:autoSpaceDN w:val="0"/>
        <w:adjustRightInd w:val="0"/>
        <w:ind w:left="0" w:firstLine="0"/>
        <w:contextualSpacing/>
        <w:jc w:val="both"/>
      </w:pPr>
      <w:r w:rsidRPr="00D51B1A">
        <w:t>Философию организации;</w:t>
      </w:r>
    </w:p>
    <w:p w:rsidR="005E01E5" w:rsidRPr="00D51B1A" w:rsidRDefault="005E01E5" w:rsidP="001E6B04">
      <w:pPr>
        <w:widowControl w:val="0"/>
        <w:numPr>
          <w:ilvl w:val="0"/>
          <w:numId w:val="42"/>
        </w:numPr>
        <w:autoSpaceDE w:val="0"/>
        <w:autoSpaceDN w:val="0"/>
        <w:adjustRightInd w:val="0"/>
        <w:ind w:left="0" w:firstLine="0"/>
        <w:contextualSpacing/>
        <w:jc w:val="both"/>
      </w:pPr>
      <w:r w:rsidRPr="00D51B1A">
        <w:t>Сферу деятельности;</w:t>
      </w:r>
    </w:p>
    <w:p w:rsidR="005E01E5" w:rsidRPr="00D51B1A" w:rsidRDefault="005E01E5" w:rsidP="001E6B04">
      <w:pPr>
        <w:widowControl w:val="0"/>
        <w:numPr>
          <w:ilvl w:val="0"/>
          <w:numId w:val="42"/>
        </w:numPr>
        <w:autoSpaceDE w:val="0"/>
        <w:autoSpaceDN w:val="0"/>
        <w:adjustRightInd w:val="0"/>
        <w:ind w:left="0" w:firstLine="0"/>
        <w:contextualSpacing/>
        <w:jc w:val="both"/>
      </w:pPr>
      <w:r w:rsidRPr="00D51B1A">
        <w:t>Покупателей продукции;</w:t>
      </w:r>
    </w:p>
    <w:p w:rsidR="005E01E5" w:rsidRPr="00D51B1A" w:rsidRDefault="005E01E5" w:rsidP="001E6B04">
      <w:pPr>
        <w:widowControl w:val="0"/>
        <w:numPr>
          <w:ilvl w:val="0"/>
          <w:numId w:val="42"/>
        </w:numPr>
        <w:autoSpaceDE w:val="0"/>
        <w:autoSpaceDN w:val="0"/>
        <w:adjustRightInd w:val="0"/>
        <w:ind w:left="0" w:firstLine="0"/>
        <w:contextualSpacing/>
        <w:jc w:val="both"/>
      </w:pPr>
      <w:r w:rsidRPr="00D51B1A">
        <w:t>Отличительные особенности?</w:t>
      </w:r>
    </w:p>
    <w:p w:rsidR="005E01E5" w:rsidRPr="00D51B1A" w:rsidRDefault="005E01E5" w:rsidP="00D51B1A">
      <w:pPr>
        <w:widowControl w:val="0"/>
        <w:autoSpaceDE w:val="0"/>
        <w:autoSpaceDN w:val="0"/>
        <w:adjustRightInd w:val="0"/>
        <w:contextualSpacing/>
        <w:jc w:val="both"/>
      </w:pPr>
    </w:p>
    <w:p w:rsidR="005E01E5" w:rsidRPr="00D51B1A" w:rsidRDefault="005E01E5" w:rsidP="001E6B04">
      <w:pPr>
        <w:widowControl w:val="0"/>
        <w:numPr>
          <w:ilvl w:val="0"/>
          <w:numId w:val="17"/>
        </w:numPr>
        <w:autoSpaceDE w:val="0"/>
        <w:autoSpaceDN w:val="0"/>
        <w:adjustRightInd w:val="0"/>
        <w:ind w:left="0" w:firstLine="0"/>
        <w:contextualSpacing/>
        <w:jc w:val="both"/>
      </w:pPr>
      <w:r w:rsidRPr="00D51B1A">
        <w:t>Коммуникации в системе управления – это:</w:t>
      </w:r>
    </w:p>
    <w:p w:rsidR="005E01E5" w:rsidRPr="00D51B1A" w:rsidRDefault="005E01E5" w:rsidP="001E6B04">
      <w:pPr>
        <w:widowControl w:val="0"/>
        <w:numPr>
          <w:ilvl w:val="0"/>
          <w:numId w:val="43"/>
        </w:numPr>
        <w:autoSpaceDE w:val="0"/>
        <w:autoSpaceDN w:val="0"/>
        <w:adjustRightInd w:val="0"/>
        <w:ind w:left="0" w:firstLine="0"/>
        <w:contextualSpacing/>
        <w:jc w:val="both"/>
      </w:pPr>
      <w:r w:rsidRPr="00D51B1A">
        <w:t>Коммуникабельность специалистов аппарата управления;</w:t>
      </w:r>
    </w:p>
    <w:p w:rsidR="005E01E5" w:rsidRPr="00D51B1A" w:rsidRDefault="005E01E5" w:rsidP="001E6B04">
      <w:pPr>
        <w:widowControl w:val="0"/>
        <w:numPr>
          <w:ilvl w:val="0"/>
          <w:numId w:val="43"/>
        </w:numPr>
        <w:autoSpaceDE w:val="0"/>
        <w:autoSpaceDN w:val="0"/>
        <w:adjustRightInd w:val="0"/>
        <w:ind w:left="0" w:firstLine="0"/>
        <w:contextualSpacing/>
        <w:jc w:val="both"/>
      </w:pPr>
      <w:r w:rsidRPr="00D51B1A">
        <w:t>Деловые и межличностные связи в организации, сопровождающиеся процессом передачи информации от источника к получателю с целью изменения его знаний, установок или поведения;</w:t>
      </w:r>
    </w:p>
    <w:p w:rsidR="005E01E5" w:rsidRPr="00D51B1A" w:rsidRDefault="005E01E5" w:rsidP="001E6B04">
      <w:pPr>
        <w:widowControl w:val="0"/>
        <w:numPr>
          <w:ilvl w:val="0"/>
          <w:numId w:val="43"/>
        </w:numPr>
        <w:autoSpaceDE w:val="0"/>
        <w:autoSpaceDN w:val="0"/>
        <w:adjustRightInd w:val="0"/>
        <w:ind w:left="0" w:firstLine="0"/>
        <w:contextualSpacing/>
        <w:jc w:val="both"/>
      </w:pPr>
      <w:r w:rsidRPr="00D51B1A">
        <w:t>Технические установки (средства) с сетью линий передачи управленческой информации;</w:t>
      </w:r>
    </w:p>
    <w:p w:rsidR="005E01E5" w:rsidRPr="00D51B1A" w:rsidRDefault="005E01E5" w:rsidP="001E6B04">
      <w:pPr>
        <w:widowControl w:val="0"/>
        <w:numPr>
          <w:ilvl w:val="0"/>
          <w:numId w:val="43"/>
        </w:numPr>
        <w:autoSpaceDE w:val="0"/>
        <w:autoSpaceDN w:val="0"/>
        <w:adjustRightInd w:val="0"/>
        <w:ind w:left="0" w:firstLine="0"/>
        <w:contextualSpacing/>
        <w:jc w:val="both"/>
      </w:pPr>
      <w:r w:rsidRPr="00D51B1A">
        <w:t>Способ передачи распоряжений руководителя.</w:t>
      </w:r>
    </w:p>
    <w:p w:rsidR="005E01E5" w:rsidRPr="00D51B1A" w:rsidRDefault="005E01E5" w:rsidP="00D51B1A">
      <w:pPr>
        <w:widowControl w:val="0"/>
        <w:autoSpaceDE w:val="0"/>
        <w:autoSpaceDN w:val="0"/>
        <w:adjustRightInd w:val="0"/>
        <w:contextualSpacing/>
        <w:jc w:val="both"/>
      </w:pPr>
    </w:p>
    <w:p w:rsidR="005E01E5" w:rsidRPr="00D51B1A" w:rsidRDefault="005E01E5" w:rsidP="001E6B04">
      <w:pPr>
        <w:widowControl w:val="0"/>
        <w:numPr>
          <w:ilvl w:val="0"/>
          <w:numId w:val="17"/>
        </w:numPr>
        <w:autoSpaceDE w:val="0"/>
        <w:autoSpaceDN w:val="0"/>
        <w:adjustRightInd w:val="0"/>
        <w:ind w:left="0" w:firstLine="0"/>
        <w:contextualSpacing/>
        <w:jc w:val="both"/>
      </w:pPr>
      <w:r w:rsidRPr="00D51B1A">
        <w:t>Какие формы власти вы знаете:</w:t>
      </w:r>
    </w:p>
    <w:p w:rsidR="005E01E5" w:rsidRPr="00D51B1A" w:rsidRDefault="005E01E5" w:rsidP="001E6B04">
      <w:pPr>
        <w:widowControl w:val="0"/>
        <w:numPr>
          <w:ilvl w:val="0"/>
          <w:numId w:val="44"/>
        </w:numPr>
        <w:autoSpaceDE w:val="0"/>
        <w:autoSpaceDN w:val="0"/>
        <w:adjustRightInd w:val="0"/>
        <w:ind w:left="0" w:firstLine="0"/>
        <w:contextualSpacing/>
        <w:jc w:val="both"/>
      </w:pPr>
      <w:r w:rsidRPr="00D51B1A">
        <w:t>Единоличная, общественная, коллективная;</w:t>
      </w:r>
    </w:p>
    <w:p w:rsidR="005E01E5" w:rsidRPr="00D51B1A" w:rsidRDefault="005E01E5" w:rsidP="001E6B04">
      <w:pPr>
        <w:widowControl w:val="0"/>
        <w:numPr>
          <w:ilvl w:val="0"/>
          <w:numId w:val="44"/>
        </w:numPr>
        <w:autoSpaceDE w:val="0"/>
        <w:autoSpaceDN w:val="0"/>
        <w:adjustRightInd w:val="0"/>
        <w:ind w:left="0" w:firstLine="0"/>
        <w:contextualSpacing/>
        <w:jc w:val="both"/>
      </w:pPr>
      <w:r w:rsidRPr="00D51B1A">
        <w:t>Полная, частичная, делегированная, персональная;</w:t>
      </w:r>
    </w:p>
    <w:p w:rsidR="005E01E5" w:rsidRPr="00D51B1A" w:rsidRDefault="005E01E5" w:rsidP="001E6B04">
      <w:pPr>
        <w:widowControl w:val="0"/>
        <w:numPr>
          <w:ilvl w:val="0"/>
          <w:numId w:val="44"/>
        </w:numPr>
        <w:autoSpaceDE w:val="0"/>
        <w:autoSpaceDN w:val="0"/>
        <w:adjustRightInd w:val="0"/>
        <w:ind w:left="0" w:firstLine="0"/>
        <w:contextualSpacing/>
        <w:jc w:val="both"/>
      </w:pPr>
      <w:r w:rsidRPr="00D51B1A">
        <w:t>Обязательная, демократичная, общая, на уважении;</w:t>
      </w:r>
    </w:p>
    <w:p w:rsidR="005E01E5" w:rsidRPr="00D51B1A" w:rsidRDefault="005E01E5" w:rsidP="001E6B04">
      <w:pPr>
        <w:widowControl w:val="0"/>
        <w:numPr>
          <w:ilvl w:val="0"/>
          <w:numId w:val="44"/>
        </w:numPr>
        <w:autoSpaceDE w:val="0"/>
        <w:autoSpaceDN w:val="0"/>
        <w:adjustRightInd w:val="0"/>
        <w:ind w:left="0" w:firstLine="0"/>
        <w:contextualSpacing/>
        <w:jc w:val="both"/>
      </w:pPr>
      <w:r w:rsidRPr="00D51B1A">
        <w:t>Законная (традиционная), экспертная, эталонная, на принуждении, на вознаграждении?</w:t>
      </w:r>
    </w:p>
    <w:p w:rsidR="005E01E5" w:rsidRPr="00D51B1A" w:rsidRDefault="005E01E5" w:rsidP="00D51B1A">
      <w:pPr>
        <w:widowControl w:val="0"/>
        <w:autoSpaceDE w:val="0"/>
        <w:autoSpaceDN w:val="0"/>
        <w:adjustRightInd w:val="0"/>
        <w:contextualSpacing/>
        <w:jc w:val="both"/>
      </w:pPr>
    </w:p>
    <w:p w:rsidR="005E01E5" w:rsidRPr="00D51B1A" w:rsidRDefault="005E01E5" w:rsidP="001E6B04">
      <w:pPr>
        <w:widowControl w:val="0"/>
        <w:numPr>
          <w:ilvl w:val="0"/>
          <w:numId w:val="17"/>
        </w:numPr>
        <w:autoSpaceDE w:val="0"/>
        <w:autoSpaceDN w:val="0"/>
        <w:adjustRightInd w:val="0"/>
        <w:ind w:left="0" w:firstLine="0"/>
        <w:contextualSpacing/>
        <w:jc w:val="both"/>
      </w:pPr>
      <w:r w:rsidRPr="00D51B1A">
        <w:t>Планирование – это:</w:t>
      </w:r>
    </w:p>
    <w:p w:rsidR="005E01E5" w:rsidRPr="00D51B1A" w:rsidRDefault="005E01E5" w:rsidP="001E6B04">
      <w:pPr>
        <w:widowControl w:val="0"/>
        <w:numPr>
          <w:ilvl w:val="0"/>
          <w:numId w:val="45"/>
        </w:numPr>
        <w:autoSpaceDE w:val="0"/>
        <w:autoSpaceDN w:val="0"/>
        <w:adjustRightInd w:val="0"/>
        <w:ind w:left="0" w:firstLine="0"/>
        <w:contextualSpacing/>
        <w:jc w:val="both"/>
      </w:pPr>
      <w:r w:rsidRPr="00D51B1A">
        <w:t>Процесс определения целей;</w:t>
      </w:r>
    </w:p>
    <w:p w:rsidR="005E01E5" w:rsidRPr="00D51B1A" w:rsidRDefault="005E01E5" w:rsidP="001E6B04">
      <w:pPr>
        <w:widowControl w:val="0"/>
        <w:numPr>
          <w:ilvl w:val="0"/>
          <w:numId w:val="45"/>
        </w:numPr>
        <w:autoSpaceDE w:val="0"/>
        <w:autoSpaceDN w:val="0"/>
        <w:adjustRightInd w:val="0"/>
        <w:ind w:left="0" w:firstLine="0"/>
        <w:contextualSpacing/>
        <w:jc w:val="both"/>
      </w:pPr>
      <w:r w:rsidRPr="00D51B1A">
        <w:t>Стратегия достижения целей;</w:t>
      </w:r>
    </w:p>
    <w:p w:rsidR="005E01E5" w:rsidRPr="00D51B1A" w:rsidRDefault="005E01E5" w:rsidP="001E6B04">
      <w:pPr>
        <w:widowControl w:val="0"/>
        <w:numPr>
          <w:ilvl w:val="0"/>
          <w:numId w:val="45"/>
        </w:numPr>
        <w:autoSpaceDE w:val="0"/>
        <w:autoSpaceDN w:val="0"/>
        <w:adjustRightInd w:val="0"/>
        <w:ind w:left="0" w:firstLine="0"/>
        <w:contextualSpacing/>
        <w:jc w:val="both"/>
      </w:pPr>
      <w:r w:rsidRPr="00D51B1A">
        <w:t>Процесс определения целей и путей их достижения;</w:t>
      </w:r>
    </w:p>
    <w:p w:rsidR="005E01E5" w:rsidRPr="00D51B1A" w:rsidRDefault="005E01E5" w:rsidP="001E6B04">
      <w:pPr>
        <w:widowControl w:val="0"/>
        <w:numPr>
          <w:ilvl w:val="0"/>
          <w:numId w:val="45"/>
        </w:numPr>
        <w:autoSpaceDE w:val="0"/>
        <w:autoSpaceDN w:val="0"/>
        <w:adjustRightInd w:val="0"/>
        <w:ind w:left="0" w:firstLine="0"/>
        <w:contextualSpacing/>
        <w:jc w:val="both"/>
      </w:pPr>
      <w:r w:rsidRPr="00D51B1A">
        <w:t>Анализ внутренней и внешней среды организации.</w:t>
      </w:r>
    </w:p>
    <w:p w:rsidR="005E01E5" w:rsidRPr="00D51B1A" w:rsidRDefault="005E01E5" w:rsidP="00D51B1A">
      <w:pPr>
        <w:widowControl w:val="0"/>
        <w:autoSpaceDE w:val="0"/>
        <w:autoSpaceDN w:val="0"/>
        <w:adjustRightInd w:val="0"/>
        <w:contextualSpacing/>
        <w:jc w:val="both"/>
      </w:pPr>
    </w:p>
    <w:p w:rsidR="005E01E5" w:rsidRPr="00D51B1A" w:rsidRDefault="005E01E5" w:rsidP="001E6B04">
      <w:pPr>
        <w:widowControl w:val="0"/>
        <w:numPr>
          <w:ilvl w:val="0"/>
          <w:numId w:val="17"/>
        </w:numPr>
        <w:autoSpaceDE w:val="0"/>
        <w:autoSpaceDN w:val="0"/>
        <w:adjustRightInd w:val="0"/>
        <w:ind w:left="0" w:firstLine="0"/>
        <w:contextualSpacing/>
        <w:jc w:val="both"/>
      </w:pPr>
      <w:r w:rsidRPr="00D51B1A">
        <w:t>Элементы внутренней среды организации – это:</w:t>
      </w:r>
    </w:p>
    <w:p w:rsidR="005E01E5" w:rsidRPr="00D51B1A" w:rsidRDefault="005E01E5" w:rsidP="001E6B04">
      <w:pPr>
        <w:widowControl w:val="0"/>
        <w:numPr>
          <w:ilvl w:val="0"/>
          <w:numId w:val="46"/>
        </w:numPr>
        <w:autoSpaceDE w:val="0"/>
        <w:autoSpaceDN w:val="0"/>
        <w:adjustRightInd w:val="0"/>
        <w:ind w:left="0" w:firstLine="0"/>
        <w:contextualSpacing/>
        <w:jc w:val="both"/>
      </w:pPr>
      <w:r w:rsidRPr="00D51B1A">
        <w:t>Цели, задачи, структура, люди, технология, организационная культура;</w:t>
      </w:r>
    </w:p>
    <w:p w:rsidR="005E01E5" w:rsidRPr="00D51B1A" w:rsidRDefault="005E01E5" w:rsidP="001E6B04">
      <w:pPr>
        <w:widowControl w:val="0"/>
        <w:numPr>
          <w:ilvl w:val="0"/>
          <w:numId w:val="46"/>
        </w:numPr>
        <w:autoSpaceDE w:val="0"/>
        <w:autoSpaceDN w:val="0"/>
        <w:adjustRightInd w:val="0"/>
        <w:ind w:left="0" w:firstLine="0"/>
        <w:contextualSpacing/>
        <w:jc w:val="both"/>
      </w:pPr>
      <w:r w:rsidRPr="00D51B1A">
        <w:t>Поставщики, потребители, конкуренты, профсоюзы;</w:t>
      </w:r>
    </w:p>
    <w:p w:rsidR="005E01E5" w:rsidRPr="00D51B1A" w:rsidRDefault="005E01E5" w:rsidP="001E6B04">
      <w:pPr>
        <w:widowControl w:val="0"/>
        <w:numPr>
          <w:ilvl w:val="0"/>
          <w:numId w:val="46"/>
        </w:numPr>
        <w:autoSpaceDE w:val="0"/>
        <w:autoSpaceDN w:val="0"/>
        <w:adjustRightInd w:val="0"/>
        <w:ind w:left="0" w:firstLine="0"/>
        <w:contextualSpacing/>
        <w:jc w:val="both"/>
      </w:pPr>
      <w:r w:rsidRPr="00D51B1A">
        <w:t>Система стимулирования работников;</w:t>
      </w:r>
    </w:p>
    <w:p w:rsidR="005E01E5" w:rsidRPr="00D51B1A" w:rsidRDefault="005E01E5" w:rsidP="001E6B04">
      <w:pPr>
        <w:widowControl w:val="0"/>
        <w:numPr>
          <w:ilvl w:val="0"/>
          <w:numId w:val="46"/>
        </w:numPr>
        <w:autoSpaceDE w:val="0"/>
        <w:autoSpaceDN w:val="0"/>
        <w:adjustRightInd w:val="0"/>
        <w:ind w:left="0" w:firstLine="0"/>
        <w:contextualSpacing/>
        <w:jc w:val="both"/>
      </w:pPr>
      <w:r w:rsidRPr="00D51B1A">
        <w:t>Иерархия, дисциплина, порядок, права, обязанности, ответственность, стимулирование.</w:t>
      </w:r>
    </w:p>
    <w:p w:rsidR="005E01E5" w:rsidRPr="00D51B1A" w:rsidRDefault="005E01E5" w:rsidP="00D51B1A">
      <w:pPr>
        <w:widowControl w:val="0"/>
        <w:autoSpaceDE w:val="0"/>
        <w:autoSpaceDN w:val="0"/>
        <w:adjustRightInd w:val="0"/>
        <w:contextualSpacing/>
        <w:jc w:val="both"/>
      </w:pPr>
    </w:p>
    <w:p w:rsidR="005E01E5" w:rsidRPr="00D51B1A" w:rsidRDefault="005E01E5" w:rsidP="001E6B04">
      <w:pPr>
        <w:widowControl w:val="0"/>
        <w:numPr>
          <w:ilvl w:val="0"/>
          <w:numId w:val="17"/>
        </w:numPr>
        <w:autoSpaceDE w:val="0"/>
        <w:autoSpaceDN w:val="0"/>
        <w:adjustRightInd w:val="0"/>
        <w:ind w:left="0" w:firstLine="0"/>
        <w:contextualSpacing/>
        <w:jc w:val="both"/>
      </w:pPr>
      <w:r w:rsidRPr="00D51B1A">
        <w:t xml:space="preserve"> Под структурой управления организацией понимается:</w:t>
      </w:r>
    </w:p>
    <w:p w:rsidR="005E01E5" w:rsidRPr="00D51B1A" w:rsidRDefault="005E01E5" w:rsidP="001E6B04">
      <w:pPr>
        <w:widowControl w:val="0"/>
        <w:numPr>
          <w:ilvl w:val="0"/>
          <w:numId w:val="47"/>
        </w:numPr>
        <w:autoSpaceDE w:val="0"/>
        <w:autoSpaceDN w:val="0"/>
        <w:adjustRightInd w:val="0"/>
        <w:ind w:left="0" w:firstLine="0"/>
        <w:contextualSpacing/>
        <w:jc w:val="both"/>
      </w:pPr>
      <w:r w:rsidRPr="00D51B1A">
        <w:t>Упорядоченная совокупность взаимосвязанных элементов;</w:t>
      </w:r>
    </w:p>
    <w:p w:rsidR="005E01E5" w:rsidRPr="00D51B1A" w:rsidRDefault="005E01E5" w:rsidP="001E6B04">
      <w:pPr>
        <w:widowControl w:val="0"/>
        <w:numPr>
          <w:ilvl w:val="0"/>
          <w:numId w:val="47"/>
        </w:numPr>
        <w:autoSpaceDE w:val="0"/>
        <w:autoSpaceDN w:val="0"/>
        <w:adjustRightInd w:val="0"/>
        <w:ind w:left="0" w:firstLine="0"/>
        <w:contextualSpacing/>
        <w:jc w:val="both"/>
      </w:pPr>
      <w:r w:rsidRPr="00D51B1A">
        <w:t>Устойчивые отношения между подразделениями организации;</w:t>
      </w:r>
    </w:p>
    <w:p w:rsidR="005E01E5" w:rsidRPr="00D51B1A" w:rsidRDefault="005E01E5" w:rsidP="001E6B04">
      <w:pPr>
        <w:widowControl w:val="0"/>
        <w:numPr>
          <w:ilvl w:val="0"/>
          <w:numId w:val="47"/>
        </w:numPr>
        <w:autoSpaceDE w:val="0"/>
        <w:autoSpaceDN w:val="0"/>
        <w:adjustRightInd w:val="0"/>
        <w:ind w:left="0" w:firstLine="0"/>
        <w:contextualSpacing/>
        <w:jc w:val="both"/>
      </w:pPr>
      <w:r w:rsidRPr="00D51B1A">
        <w:t>Распределение задач и полномочий между подразделениями;</w:t>
      </w:r>
    </w:p>
    <w:p w:rsidR="005E01E5" w:rsidRPr="00D51B1A" w:rsidRDefault="005E01E5" w:rsidP="001E6B04">
      <w:pPr>
        <w:widowControl w:val="0"/>
        <w:numPr>
          <w:ilvl w:val="0"/>
          <w:numId w:val="47"/>
        </w:numPr>
        <w:autoSpaceDE w:val="0"/>
        <w:autoSpaceDN w:val="0"/>
        <w:adjustRightInd w:val="0"/>
        <w:ind w:left="0" w:firstLine="0"/>
        <w:contextualSpacing/>
        <w:jc w:val="both"/>
      </w:pPr>
      <w:r w:rsidRPr="00D51B1A">
        <w:t>Упорядоченная совокупность органов, находящихся между собой в устойчивых отношениях и обеспечивающих функционирование и развитие организации.</w:t>
      </w:r>
    </w:p>
    <w:p w:rsidR="005E01E5" w:rsidRPr="00D51B1A" w:rsidRDefault="005E01E5" w:rsidP="00D51B1A">
      <w:pPr>
        <w:widowControl w:val="0"/>
        <w:autoSpaceDE w:val="0"/>
        <w:autoSpaceDN w:val="0"/>
        <w:adjustRightInd w:val="0"/>
        <w:contextualSpacing/>
        <w:jc w:val="both"/>
      </w:pPr>
    </w:p>
    <w:p w:rsidR="005E01E5" w:rsidRPr="00D51B1A" w:rsidRDefault="005E01E5" w:rsidP="001E6B04">
      <w:pPr>
        <w:widowControl w:val="0"/>
        <w:numPr>
          <w:ilvl w:val="0"/>
          <w:numId w:val="17"/>
        </w:numPr>
        <w:autoSpaceDE w:val="0"/>
        <w:autoSpaceDN w:val="0"/>
        <w:adjustRightInd w:val="0"/>
        <w:ind w:left="0" w:firstLine="0"/>
        <w:contextualSpacing/>
        <w:jc w:val="both"/>
      </w:pPr>
      <w:r w:rsidRPr="00D51B1A">
        <w:t>Какие из перечисленных направлений не относятся к предварительному контролю организации?</w:t>
      </w:r>
    </w:p>
    <w:p w:rsidR="005E01E5" w:rsidRPr="00D51B1A" w:rsidRDefault="005E01E5" w:rsidP="001E6B04">
      <w:pPr>
        <w:widowControl w:val="0"/>
        <w:numPr>
          <w:ilvl w:val="0"/>
          <w:numId w:val="48"/>
        </w:numPr>
        <w:autoSpaceDE w:val="0"/>
        <w:autoSpaceDN w:val="0"/>
        <w:adjustRightInd w:val="0"/>
        <w:ind w:left="0" w:firstLine="0"/>
        <w:contextualSpacing/>
        <w:jc w:val="both"/>
      </w:pPr>
      <w:r w:rsidRPr="00D51B1A">
        <w:t>Анализ производственно-хозяйственной деятельности;</w:t>
      </w:r>
    </w:p>
    <w:p w:rsidR="005E01E5" w:rsidRPr="00D51B1A" w:rsidRDefault="005E01E5" w:rsidP="001E6B04">
      <w:pPr>
        <w:widowControl w:val="0"/>
        <w:numPr>
          <w:ilvl w:val="0"/>
          <w:numId w:val="48"/>
        </w:numPr>
        <w:autoSpaceDE w:val="0"/>
        <w:autoSpaceDN w:val="0"/>
        <w:adjustRightInd w:val="0"/>
        <w:ind w:left="0" w:firstLine="0"/>
        <w:contextualSpacing/>
        <w:jc w:val="both"/>
      </w:pPr>
      <w:r w:rsidRPr="00D51B1A">
        <w:t>Проверка учредительных документов и управленческих решений;</w:t>
      </w:r>
    </w:p>
    <w:p w:rsidR="005E01E5" w:rsidRPr="00D51B1A" w:rsidRDefault="005E01E5" w:rsidP="001E6B04">
      <w:pPr>
        <w:widowControl w:val="0"/>
        <w:numPr>
          <w:ilvl w:val="0"/>
          <w:numId w:val="48"/>
        </w:numPr>
        <w:autoSpaceDE w:val="0"/>
        <w:autoSpaceDN w:val="0"/>
        <w:adjustRightInd w:val="0"/>
        <w:ind w:left="0" w:firstLine="0"/>
        <w:contextualSpacing/>
        <w:jc w:val="both"/>
      </w:pPr>
      <w:r w:rsidRPr="00D51B1A">
        <w:t>Оценка персонала;</w:t>
      </w:r>
    </w:p>
    <w:p w:rsidR="005E01E5" w:rsidRPr="00D51B1A" w:rsidRDefault="005E01E5" w:rsidP="001E6B04">
      <w:pPr>
        <w:widowControl w:val="0"/>
        <w:numPr>
          <w:ilvl w:val="0"/>
          <w:numId w:val="48"/>
        </w:numPr>
        <w:autoSpaceDE w:val="0"/>
        <w:autoSpaceDN w:val="0"/>
        <w:adjustRightInd w:val="0"/>
        <w:ind w:left="0" w:firstLine="0"/>
        <w:contextualSpacing/>
        <w:jc w:val="both"/>
      </w:pPr>
      <w:r w:rsidRPr="00D51B1A">
        <w:t>Оценка состояния материальных и финансовых ресурсов организации</w:t>
      </w:r>
    </w:p>
    <w:p w:rsidR="005E01E5" w:rsidRPr="00D51B1A" w:rsidRDefault="005E01E5" w:rsidP="00D51B1A">
      <w:pPr>
        <w:widowControl w:val="0"/>
        <w:autoSpaceDE w:val="0"/>
        <w:autoSpaceDN w:val="0"/>
        <w:adjustRightInd w:val="0"/>
        <w:contextualSpacing/>
        <w:jc w:val="both"/>
      </w:pPr>
    </w:p>
    <w:p w:rsidR="005E01E5" w:rsidRPr="00D51B1A" w:rsidRDefault="005E01E5" w:rsidP="001E6B04">
      <w:pPr>
        <w:widowControl w:val="0"/>
        <w:numPr>
          <w:ilvl w:val="0"/>
          <w:numId w:val="17"/>
        </w:numPr>
        <w:autoSpaceDE w:val="0"/>
        <w:autoSpaceDN w:val="0"/>
        <w:adjustRightInd w:val="0"/>
        <w:ind w:left="0" w:firstLine="0"/>
        <w:contextualSpacing/>
        <w:jc w:val="both"/>
      </w:pPr>
      <w:r w:rsidRPr="00D51B1A">
        <w:t>Что из указанного ниже не характеризует миссию организации:</w:t>
      </w:r>
    </w:p>
    <w:p w:rsidR="005E01E5" w:rsidRPr="00D51B1A" w:rsidRDefault="005E01E5" w:rsidP="001E6B04">
      <w:pPr>
        <w:widowControl w:val="0"/>
        <w:numPr>
          <w:ilvl w:val="0"/>
          <w:numId w:val="49"/>
        </w:numPr>
        <w:autoSpaceDE w:val="0"/>
        <w:autoSpaceDN w:val="0"/>
        <w:adjustRightInd w:val="0"/>
        <w:ind w:left="0" w:firstLine="0"/>
        <w:contextualSpacing/>
        <w:jc w:val="both"/>
      </w:pPr>
      <w:r w:rsidRPr="00D51B1A">
        <w:t>предназначение организации в условиях постоянно меняющейся внешней среды;</w:t>
      </w:r>
    </w:p>
    <w:p w:rsidR="005E01E5" w:rsidRPr="00D51B1A" w:rsidRDefault="005E01E5" w:rsidP="001E6B04">
      <w:pPr>
        <w:widowControl w:val="0"/>
        <w:numPr>
          <w:ilvl w:val="0"/>
          <w:numId w:val="49"/>
        </w:numPr>
        <w:autoSpaceDE w:val="0"/>
        <w:autoSpaceDN w:val="0"/>
        <w:adjustRightInd w:val="0"/>
        <w:ind w:left="0" w:firstLine="0"/>
        <w:contextualSpacing/>
        <w:jc w:val="both"/>
      </w:pPr>
      <w:r w:rsidRPr="00D51B1A">
        <w:t>наиболее общая цель организации, представленная в общей форме и выражающая причину ее существования;</w:t>
      </w:r>
    </w:p>
    <w:p w:rsidR="005E01E5" w:rsidRPr="00D51B1A" w:rsidRDefault="005E01E5" w:rsidP="001E6B04">
      <w:pPr>
        <w:widowControl w:val="0"/>
        <w:numPr>
          <w:ilvl w:val="0"/>
          <w:numId w:val="49"/>
        </w:numPr>
        <w:autoSpaceDE w:val="0"/>
        <w:autoSpaceDN w:val="0"/>
        <w:adjustRightInd w:val="0"/>
        <w:ind w:left="0" w:firstLine="0"/>
        <w:contextualSpacing/>
        <w:jc w:val="both"/>
      </w:pPr>
      <w:r w:rsidRPr="00D51B1A">
        <w:t xml:space="preserve"> долгосрочный план развития; </w:t>
      </w:r>
    </w:p>
    <w:p w:rsidR="005E01E5" w:rsidRPr="00D51B1A" w:rsidRDefault="005E01E5" w:rsidP="001E6B04">
      <w:pPr>
        <w:widowControl w:val="0"/>
        <w:numPr>
          <w:ilvl w:val="0"/>
          <w:numId w:val="49"/>
        </w:numPr>
        <w:autoSpaceDE w:val="0"/>
        <w:autoSpaceDN w:val="0"/>
        <w:adjustRightInd w:val="0"/>
        <w:ind w:left="0" w:firstLine="0"/>
        <w:contextualSpacing/>
        <w:jc w:val="both"/>
      </w:pPr>
      <w:r w:rsidRPr="00D51B1A">
        <w:t>иерархия целей</w:t>
      </w:r>
    </w:p>
    <w:p w:rsidR="005E01E5" w:rsidRPr="00D51B1A" w:rsidRDefault="005E01E5" w:rsidP="00D51B1A">
      <w:pPr>
        <w:widowControl w:val="0"/>
        <w:autoSpaceDE w:val="0"/>
        <w:autoSpaceDN w:val="0"/>
        <w:adjustRightInd w:val="0"/>
        <w:contextualSpacing/>
        <w:jc w:val="both"/>
      </w:pPr>
    </w:p>
    <w:p w:rsidR="005E01E5" w:rsidRPr="00D51B1A" w:rsidRDefault="005E01E5" w:rsidP="001E6B04">
      <w:pPr>
        <w:widowControl w:val="0"/>
        <w:numPr>
          <w:ilvl w:val="0"/>
          <w:numId w:val="17"/>
        </w:numPr>
        <w:autoSpaceDE w:val="0"/>
        <w:autoSpaceDN w:val="0"/>
        <w:adjustRightInd w:val="0"/>
        <w:ind w:left="0" w:firstLine="0"/>
        <w:contextualSpacing/>
        <w:jc w:val="both"/>
      </w:pPr>
      <w:r w:rsidRPr="00D51B1A">
        <w:t>Что из указанного ниже не раскрывает сущность стратегии организации:</w:t>
      </w:r>
    </w:p>
    <w:p w:rsidR="005E01E5" w:rsidRPr="00D51B1A" w:rsidRDefault="005E01E5" w:rsidP="001E6B04">
      <w:pPr>
        <w:widowControl w:val="0"/>
        <w:numPr>
          <w:ilvl w:val="0"/>
          <w:numId w:val="50"/>
        </w:numPr>
        <w:autoSpaceDE w:val="0"/>
        <w:autoSpaceDN w:val="0"/>
        <w:adjustRightInd w:val="0"/>
        <w:ind w:left="0" w:firstLine="0"/>
        <w:contextualSpacing/>
        <w:jc w:val="both"/>
      </w:pPr>
      <w:r w:rsidRPr="00D51B1A">
        <w:t xml:space="preserve">деловая концепция организации на заданную стратегическую перспективу, представленная в виде долгосрочной программы действий; </w:t>
      </w:r>
    </w:p>
    <w:p w:rsidR="005E01E5" w:rsidRPr="00D51B1A" w:rsidRDefault="005E01E5" w:rsidP="001E6B04">
      <w:pPr>
        <w:widowControl w:val="0"/>
        <w:numPr>
          <w:ilvl w:val="0"/>
          <w:numId w:val="50"/>
        </w:numPr>
        <w:autoSpaceDE w:val="0"/>
        <w:autoSpaceDN w:val="0"/>
        <w:adjustRightInd w:val="0"/>
        <w:ind w:left="0" w:firstLine="0"/>
        <w:contextualSpacing/>
        <w:jc w:val="both"/>
      </w:pPr>
      <w:r w:rsidRPr="00D51B1A">
        <w:t>наиболее общая цель организации;</w:t>
      </w:r>
    </w:p>
    <w:p w:rsidR="005E01E5" w:rsidRPr="00D51B1A" w:rsidRDefault="005E01E5" w:rsidP="001E6B04">
      <w:pPr>
        <w:widowControl w:val="0"/>
        <w:numPr>
          <w:ilvl w:val="0"/>
          <w:numId w:val="50"/>
        </w:numPr>
        <w:autoSpaceDE w:val="0"/>
        <w:autoSpaceDN w:val="0"/>
        <w:adjustRightInd w:val="0"/>
        <w:ind w:left="0" w:firstLine="0"/>
        <w:contextualSpacing/>
        <w:jc w:val="both"/>
      </w:pPr>
      <w:r w:rsidRPr="00D51B1A">
        <w:t>программа действий, определяющая развитие организации и соответствующее ей управление;</w:t>
      </w:r>
    </w:p>
    <w:p w:rsidR="005E01E5" w:rsidRPr="00D51B1A" w:rsidRDefault="005E01E5" w:rsidP="001E6B04">
      <w:pPr>
        <w:widowControl w:val="0"/>
        <w:numPr>
          <w:ilvl w:val="0"/>
          <w:numId w:val="50"/>
        </w:numPr>
        <w:autoSpaceDE w:val="0"/>
        <w:autoSpaceDN w:val="0"/>
        <w:adjustRightInd w:val="0"/>
        <w:ind w:left="0" w:firstLine="0"/>
        <w:contextualSpacing/>
        <w:jc w:val="both"/>
      </w:pPr>
      <w:r w:rsidRPr="00D51B1A">
        <w:t>обобщенная модель долгосрочных действий организации, которые ей необходимо осуществить для достижения целей?</w:t>
      </w:r>
    </w:p>
    <w:p w:rsidR="005E01E5" w:rsidRPr="00D51B1A" w:rsidRDefault="005E01E5" w:rsidP="00D51B1A">
      <w:pPr>
        <w:widowControl w:val="0"/>
        <w:autoSpaceDE w:val="0"/>
        <w:autoSpaceDN w:val="0"/>
        <w:adjustRightInd w:val="0"/>
        <w:contextualSpacing/>
        <w:jc w:val="both"/>
      </w:pPr>
    </w:p>
    <w:p w:rsidR="005E01E5" w:rsidRPr="00D51B1A" w:rsidRDefault="005E01E5" w:rsidP="001E6B04">
      <w:pPr>
        <w:widowControl w:val="0"/>
        <w:numPr>
          <w:ilvl w:val="0"/>
          <w:numId w:val="17"/>
        </w:numPr>
        <w:autoSpaceDE w:val="0"/>
        <w:autoSpaceDN w:val="0"/>
        <w:adjustRightInd w:val="0"/>
        <w:ind w:left="0" w:firstLine="0"/>
        <w:contextualSpacing/>
        <w:jc w:val="both"/>
      </w:pPr>
      <w:r w:rsidRPr="00D51B1A">
        <w:t>Что из указанного ниже не относится к эталонным стратегиям развития бизнеса:</w:t>
      </w:r>
    </w:p>
    <w:p w:rsidR="005E01E5" w:rsidRPr="00D51B1A" w:rsidRDefault="005E01E5" w:rsidP="001E6B04">
      <w:pPr>
        <w:widowControl w:val="0"/>
        <w:numPr>
          <w:ilvl w:val="0"/>
          <w:numId w:val="51"/>
        </w:numPr>
        <w:autoSpaceDE w:val="0"/>
        <w:autoSpaceDN w:val="0"/>
        <w:adjustRightInd w:val="0"/>
        <w:ind w:left="0" w:firstLine="0"/>
        <w:contextualSpacing/>
        <w:jc w:val="both"/>
      </w:pPr>
      <w:r w:rsidRPr="00D51B1A">
        <w:t>интегрированный рост;</w:t>
      </w:r>
    </w:p>
    <w:p w:rsidR="005E01E5" w:rsidRPr="00D51B1A" w:rsidRDefault="005E01E5" w:rsidP="001E6B04">
      <w:pPr>
        <w:widowControl w:val="0"/>
        <w:numPr>
          <w:ilvl w:val="0"/>
          <w:numId w:val="51"/>
        </w:numPr>
        <w:autoSpaceDE w:val="0"/>
        <w:autoSpaceDN w:val="0"/>
        <w:adjustRightInd w:val="0"/>
        <w:ind w:left="0" w:firstLine="0"/>
        <w:contextualSpacing/>
        <w:jc w:val="both"/>
      </w:pPr>
      <w:r w:rsidRPr="00D51B1A">
        <w:t>концентрированный рост;</w:t>
      </w:r>
    </w:p>
    <w:p w:rsidR="005E01E5" w:rsidRPr="00D51B1A" w:rsidRDefault="005E01E5" w:rsidP="001E6B04">
      <w:pPr>
        <w:widowControl w:val="0"/>
        <w:numPr>
          <w:ilvl w:val="0"/>
          <w:numId w:val="51"/>
        </w:numPr>
        <w:autoSpaceDE w:val="0"/>
        <w:autoSpaceDN w:val="0"/>
        <w:adjustRightInd w:val="0"/>
        <w:ind w:left="0" w:firstLine="0"/>
        <w:contextualSpacing/>
        <w:jc w:val="both"/>
      </w:pPr>
      <w:r w:rsidRPr="00D51B1A">
        <w:t>сокращение;</w:t>
      </w:r>
    </w:p>
    <w:p w:rsidR="005E01E5" w:rsidRPr="00D51B1A" w:rsidRDefault="005E01E5" w:rsidP="001E6B04">
      <w:pPr>
        <w:widowControl w:val="0"/>
        <w:numPr>
          <w:ilvl w:val="0"/>
          <w:numId w:val="51"/>
        </w:numPr>
        <w:autoSpaceDE w:val="0"/>
        <w:autoSpaceDN w:val="0"/>
        <w:adjustRightInd w:val="0"/>
        <w:ind w:left="0" w:firstLine="0"/>
        <w:contextualSpacing/>
        <w:jc w:val="both"/>
      </w:pPr>
      <w:r w:rsidRPr="00D51B1A">
        <w:t xml:space="preserve">долгосрочная программа действий; </w:t>
      </w:r>
    </w:p>
    <w:p w:rsidR="005E01E5" w:rsidRPr="00D51B1A" w:rsidRDefault="005E01E5" w:rsidP="001E6B04">
      <w:pPr>
        <w:widowControl w:val="0"/>
        <w:numPr>
          <w:ilvl w:val="0"/>
          <w:numId w:val="51"/>
        </w:numPr>
        <w:autoSpaceDE w:val="0"/>
        <w:autoSpaceDN w:val="0"/>
        <w:adjustRightInd w:val="0"/>
        <w:ind w:left="0" w:firstLine="0"/>
        <w:contextualSpacing/>
        <w:jc w:val="both"/>
      </w:pPr>
      <w:r w:rsidRPr="00D51B1A">
        <w:t>дифференцированный рос</w:t>
      </w:r>
    </w:p>
    <w:p w:rsidR="005E01E5" w:rsidRDefault="005E01E5" w:rsidP="000B6283">
      <w:pPr>
        <w:autoSpaceDE w:val="0"/>
        <w:autoSpaceDN w:val="0"/>
        <w:adjustRightInd w:val="0"/>
        <w:rPr>
          <w:b/>
          <w:bCs/>
        </w:rPr>
      </w:pPr>
    </w:p>
    <w:p w:rsidR="005E01E5" w:rsidRPr="00DC11F5" w:rsidRDefault="005E01E5" w:rsidP="00FC3B95">
      <w:pPr>
        <w:autoSpaceDE w:val="0"/>
        <w:autoSpaceDN w:val="0"/>
        <w:adjustRightInd w:val="0"/>
        <w:jc w:val="center"/>
        <w:rPr>
          <w:b/>
          <w:bCs/>
        </w:rPr>
      </w:pPr>
      <w:r w:rsidRPr="00DC11F5">
        <w:rPr>
          <w:b/>
          <w:bCs/>
        </w:rPr>
        <w:t>Прим</w:t>
      </w:r>
      <w:r>
        <w:rPr>
          <w:b/>
          <w:bCs/>
        </w:rPr>
        <w:t>ерный список вопросов к зачету (1 семестр)</w:t>
      </w:r>
    </w:p>
    <w:p w:rsidR="005E01E5" w:rsidRDefault="005E01E5" w:rsidP="00FC3B95">
      <w:pPr>
        <w:autoSpaceDE w:val="0"/>
        <w:autoSpaceDN w:val="0"/>
        <w:adjustRightInd w:val="0"/>
        <w:jc w:val="center"/>
        <w:rPr>
          <w:b/>
          <w:bCs/>
        </w:rPr>
      </w:pPr>
    </w:p>
    <w:p w:rsidR="005E01E5" w:rsidRDefault="005E01E5" w:rsidP="001E6B04">
      <w:pPr>
        <w:numPr>
          <w:ilvl w:val="0"/>
          <w:numId w:val="53"/>
        </w:numPr>
        <w:autoSpaceDE w:val="0"/>
        <w:autoSpaceDN w:val="0"/>
        <w:adjustRightInd w:val="0"/>
        <w:jc w:val="both"/>
      </w:pPr>
      <w:r w:rsidRPr="00D27FA5">
        <w:t>Управление (менеджмент) как наука и искусство.</w:t>
      </w:r>
    </w:p>
    <w:p w:rsidR="005E01E5" w:rsidRPr="00D27FA5" w:rsidRDefault="005E01E5" w:rsidP="001E6B04">
      <w:pPr>
        <w:numPr>
          <w:ilvl w:val="0"/>
          <w:numId w:val="53"/>
        </w:numPr>
        <w:autoSpaceDE w:val="0"/>
        <w:autoSpaceDN w:val="0"/>
        <w:adjustRightInd w:val="0"/>
        <w:jc w:val="both"/>
      </w:pPr>
      <w:r w:rsidRPr="00D27FA5">
        <w:t>Понятие менеджмента и его составляющие.</w:t>
      </w:r>
    </w:p>
    <w:p w:rsidR="005E01E5" w:rsidRDefault="005E01E5" w:rsidP="001E6B04">
      <w:pPr>
        <w:numPr>
          <w:ilvl w:val="0"/>
          <w:numId w:val="53"/>
        </w:numPr>
        <w:autoSpaceDE w:val="0"/>
        <w:autoSpaceDN w:val="0"/>
        <w:adjustRightInd w:val="0"/>
        <w:jc w:val="both"/>
      </w:pPr>
      <w:r w:rsidRPr="00D27FA5">
        <w:t>Ф.У. Тейлор – основоположник научного менеджмента</w:t>
      </w:r>
    </w:p>
    <w:p w:rsidR="005E01E5" w:rsidRPr="00D27FA5" w:rsidRDefault="005E01E5" w:rsidP="001E6B04">
      <w:pPr>
        <w:numPr>
          <w:ilvl w:val="0"/>
          <w:numId w:val="53"/>
        </w:numPr>
        <w:autoSpaceDE w:val="0"/>
        <w:autoSpaceDN w:val="0"/>
        <w:adjustRightInd w:val="0"/>
        <w:jc w:val="both"/>
      </w:pPr>
      <w:r w:rsidRPr="00D27FA5">
        <w:t>Вклад Г. Форда в развитие менеджмента.</w:t>
      </w:r>
    </w:p>
    <w:p w:rsidR="005E01E5" w:rsidRPr="00D27FA5" w:rsidRDefault="005E01E5" w:rsidP="001E6B04">
      <w:pPr>
        <w:numPr>
          <w:ilvl w:val="0"/>
          <w:numId w:val="53"/>
        </w:numPr>
        <w:autoSpaceDE w:val="0"/>
        <w:autoSpaceDN w:val="0"/>
        <w:adjustRightInd w:val="0"/>
        <w:jc w:val="both"/>
      </w:pPr>
      <w:r w:rsidRPr="00D27FA5">
        <w:t>Концепция бюрократии М. Вебера.</w:t>
      </w:r>
    </w:p>
    <w:p w:rsidR="005E01E5" w:rsidRPr="00D27FA5" w:rsidRDefault="005E01E5" w:rsidP="001E6B04">
      <w:pPr>
        <w:numPr>
          <w:ilvl w:val="0"/>
          <w:numId w:val="53"/>
        </w:numPr>
        <w:autoSpaceDE w:val="0"/>
        <w:autoSpaceDN w:val="0"/>
        <w:adjustRightInd w:val="0"/>
        <w:jc w:val="both"/>
      </w:pPr>
      <w:r w:rsidRPr="00D27FA5">
        <w:t>Сущность концепции А. Файоля.</w:t>
      </w:r>
    </w:p>
    <w:p w:rsidR="005E01E5" w:rsidRPr="00D27FA5" w:rsidRDefault="005E01E5" w:rsidP="001E6B04">
      <w:pPr>
        <w:numPr>
          <w:ilvl w:val="0"/>
          <w:numId w:val="53"/>
        </w:numPr>
        <w:autoSpaceDE w:val="0"/>
        <w:autoSpaceDN w:val="0"/>
        <w:adjustRightInd w:val="0"/>
        <w:jc w:val="both"/>
      </w:pPr>
      <w:r w:rsidRPr="00D27FA5">
        <w:t>Хоторнские эксперименты Элтона Мейо.</w:t>
      </w:r>
    </w:p>
    <w:p w:rsidR="005E01E5" w:rsidRPr="00D27FA5" w:rsidRDefault="005E01E5" w:rsidP="001E6B04">
      <w:pPr>
        <w:numPr>
          <w:ilvl w:val="0"/>
          <w:numId w:val="53"/>
        </w:numPr>
        <w:autoSpaceDE w:val="0"/>
        <w:autoSpaceDN w:val="0"/>
        <w:adjustRightInd w:val="0"/>
        <w:jc w:val="both"/>
      </w:pPr>
      <w:r w:rsidRPr="00D27FA5">
        <w:t>Становление доктрины «человеческих отношений». Теория потребностей А. Маслоу.</w:t>
      </w:r>
    </w:p>
    <w:p w:rsidR="005E01E5" w:rsidRPr="00D27FA5" w:rsidRDefault="005E01E5" w:rsidP="001E6B04">
      <w:pPr>
        <w:numPr>
          <w:ilvl w:val="0"/>
          <w:numId w:val="53"/>
        </w:numPr>
        <w:autoSpaceDE w:val="0"/>
        <w:autoSpaceDN w:val="0"/>
        <w:adjustRightInd w:val="0"/>
        <w:jc w:val="both"/>
      </w:pPr>
      <w:r w:rsidRPr="00D27FA5">
        <w:t>Изучение потребностей и мотивационного поведения.</w:t>
      </w:r>
    </w:p>
    <w:p w:rsidR="005E01E5" w:rsidRPr="00D27FA5" w:rsidRDefault="005E01E5" w:rsidP="001E6B04">
      <w:pPr>
        <w:numPr>
          <w:ilvl w:val="0"/>
          <w:numId w:val="53"/>
        </w:numPr>
        <w:autoSpaceDE w:val="0"/>
        <w:autoSpaceDN w:val="0"/>
        <w:adjustRightInd w:val="0"/>
        <w:jc w:val="both"/>
      </w:pPr>
      <w:r w:rsidRPr="00D27FA5">
        <w:t>Развитие управленческой мысли в России.Управленческие идеи А.К. Гастев.</w:t>
      </w:r>
    </w:p>
    <w:p w:rsidR="005E01E5" w:rsidRPr="00D27FA5" w:rsidRDefault="005E01E5" w:rsidP="001E6B04">
      <w:pPr>
        <w:numPr>
          <w:ilvl w:val="0"/>
          <w:numId w:val="53"/>
        </w:numPr>
        <w:autoSpaceDE w:val="0"/>
        <w:autoSpaceDN w:val="0"/>
        <w:adjustRightInd w:val="0"/>
        <w:jc w:val="both"/>
      </w:pPr>
      <w:r w:rsidRPr="00D27FA5">
        <w:t xml:space="preserve">Организация как функция управления </w:t>
      </w:r>
    </w:p>
    <w:p w:rsidR="005E01E5" w:rsidRPr="00D27FA5" w:rsidRDefault="005E01E5" w:rsidP="001E6B04">
      <w:pPr>
        <w:numPr>
          <w:ilvl w:val="0"/>
          <w:numId w:val="53"/>
        </w:numPr>
        <w:autoSpaceDE w:val="0"/>
        <w:autoSpaceDN w:val="0"/>
        <w:adjustRightInd w:val="0"/>
        <w:jc w:val="both"/>
      </w:pPr>
      <w:r w:rsidRPr="00D27FA5">
        <w:t xml:space="preserve">Планирование как функция управления </w:t>
      </w:r>
    </w:p>
    <w:p w:rsidR="005E01E5" w:rsidRPr="00D27FA5" w:rsidRDefault="005E01E5" w:rsidP="001E6B04">
      <w:pPr>
        <w:numPr>
          <w:ilvl w:val="0"/>
          <w:numId w:val="53"/>
        </w:numPr>
        <w:autoSpaceDE w:val="0"/>
        <w:autoSpaceDN w:val="0"/>
        <w:adjustRightInd w:val="0"/>
        <w:jc w:val="both"/>
      </w:pPr>
      <w:r w:rsidRPr="00D27FA5">
        <w:t xml:space="preserve">Контроль как функция управления </w:t>
      </w:r>
    </w:p>
    <w:p w:rsidR="005E01E5" w:rsidRPr="00D27FA5" w:rsidRDefault="005E01E5" w:rsidP="001E6B04">
      <w:pPr>
        <w:numPr>
          <w:ilvl w:val="0"/>
          <w:numId w:val="53"/>
        </w:numPr>
        <w:autoSpaceDE w:val="0"/>
        <w:autoSpaceDN w:val="0"/>
        <w:adjustRightInd w:val="0"/>
        <w:jc w:val="both"/>
      </w:pPr>
      <w:r w:rsidRPr="00D27FA5">
        <w:t>Мотивация как функция управления</w:t>
      </w:r>
    </w:p>
    <w:p w:rsidR="005E01E5" w:rsidRPr="00D27FA5" w:rsidRDefault="005E01E5" w:rsidP="001E6B04">
      <w:pPr>
        <w:numPr>
          <w:ilvl w:val="0"/>
          <w:numId w:val="53"/>
        </w:numPr>
        <w:autoSpaceDE w:val="0"/>
        <w:autoSpaceDN w:val="0"/>
        <w:adjustRightInd w:val="0"/>
        <w:jc w:val="both"/>
      </w:pPr>
      <w:r w:rsidRPr="00D27FA5">
        <w:t>Общая характеристика методов управления</w:t>
      </w:r>
    </w:p>
    <w:p w:rsidR="005E01E5" w:rsidRPr="00D27FA5" w:rsidRDefault="005E01E5" w:rsidP="001E6B04">
      <w:pPr>
        <w:numPr>
          <w:ilvl w:val="0"/>
          <w:numId w:val="53"/>
        </w:numPr>
        <w:autoSpaceDE w:val="0"/>
        <w:autoSpaceDN w:val="0"/>
        <w:adjustRightInd w:val="0"/>
        <w:jc w:val="both"/>
      </w:pPr>
      <w:r w:rsidRPr="00D27FA5">
        <w:t>Административные методы управлении</w:t>
      </w:r>
    </w:p>
    <w:p w:rsidR="005E01E5" w:rsidRPr="00D27FA5" w:rsidRDefault="005E01E5" w:rsidP="001E6B04">
      <w:pPr>
        <w:numPr>
          <w:ilvl w:val="0"/>
          <w:numId w:val="53"/>
        </w:numPr>
        <w:autoSpaceDE w:val="0"/>
        <w:autoSpaceDN w:val="0"/>
        <w:adjustRightInd w:val="0"/>
        <w:jc w:val="both"/>
      </w:pPr>
      <w:r w:rsidRPr="00D27FA5">
        <w:t>Экономические методы в управлении</w:t>
      </w:r>
    </w:p>
    <w:p w:rsidR="005E01E5" w:rsidRPr="00D27FA5" w:rsidRDefault="005E01E5" w:rsidP="001E6B04">
      <w:pPr>
        <w:numPr>
          <w:ilvl w:val="0"/>
          <w:numId w:val="53"/>
        </w:numPr>
        <w:autoSpaceDE w:val="0"/>
        <w:autoSpaceDN w:val="0"/>
        <w:adjustRightInd w:val="0"/>
        <w:jc w:val="both"/>
      </w:pPr>
      <w:r w:rsidRPr="00D27FA5">
        <w:t>Социально-экономические методы управления</w:t>
      </w:r>
    </w:p>
    <w:p w:rsidR="005E01E5" w:rsidRPr="00D27FA5" w:rsidRDefault="005E01E5" w:rsidP="001E6B04">
      <w:pPr>
        <w:numPr>
          <w:ilvl w:val="0"/>
          <w:numId w:val="53"/>
        </w:numPr>
        <w:autoSpaceDE w:val="0"/>
        <w:autoSpaceDN w:val="0"/>
        <w:adjustRightInd w:val="0"/>
        <w:jc w:val="both"/>
      </w:pPr>
      <w:r w:rsidRPr="00D27FA5">
        <w:t>Понятие и сущность организации как объекта управления</w:t>
      </w:r>
    </w:p>
    <w:p w:rsidR="005E01E5" w:rsidRPr="00D27FA5" w:rsidRDefault="005E01E5" w:rsidP="001E6B04">
      <w:pPr>
        <w:numPr>
          <w:ilvl w:val="0"/>
          <w:numId w:val="53"/>
        </w:numPr>
        <w:autoSpaceDE w:val="0"/>
        <w:autoSpaceDN w:val="0"/>
        <w:adjustRightInd w:val="0"/>
        <w:jc w:val="both"/>
      </w:pPr>
      <w:r w:rsidRPr="00D27FA5">
        <w:t>Классификация организаций.</w:t>
      </w:r>
    </w:p>
    <w:p w:rsidR="005E01E5" w:rsidRPr="00D27FA5" w:rsidRDefault="005E01E5" w:rsidP="001E6B04">
      <w:pPr>
        <w:numPr>
          <w:ilvl w:val="0"/>
          <w:numId w:val="53"/>
        </w:numPr>
        <w:autoSpaceDE w:val="0"/>
        <w:autoSpaceDN w:val="0"/>
        <w:adjustRightInd w:val="0"/>
        <w:jc w:val="both"/>
      </w:pPr>
      <w:r w:rsidRPr="00D27FA5">
        <w:t>Внутренняя и внешняя среда организации</w:t>
      </w:r>
    </w:p>
    <w:p w:rsidR="005E01E5" w:rsidRDefault="005E01E5" w:rsidP="001E6B04">
      <w:pPr>
        <w:numPr>
          <w:ilvl w:val="0"/>
          <w:numId w:val="53"/>
        </w:numPr>
        <w:autoSpaceDE w:val="0"/>
        <w:autoSpaceDN w:val="0"/>
        <w:adjustRightInd w:val="0"/>
        <w:jc w:val="both"/>
      </w:pPr>
      <w:r w:rsidRPr="00D27FA5">
        <w:t>Системный подход к определению сущности организации</w:t>
      </w:r>
    </w:p>
    <w:p w:rsidR="005E01E5" w:rsidRDefault="005E01E5" w:rsidP="001E6B04">
      <w:pPr>
        <w:numPr>
          <w:ilvl w:val="0"/>
          <w:numId w:val="53"/>
        </w:numPr>
        <w:autoSpaceDE w:val="0"/>
        <w:autoSpaceDN w:val="0"/>
        <w:adjustRightInd w:val="0"/>
        <w:jc w:val="both"/>
      </w:pPr>
      <w:r>
        <w:t>Ситуационный подход в управлении.</w:t>
      </w:r>
    </w:p>
    <w:p w:rsidR="005E01E5" w:rsidRDefault="005E01E5" w:rsidP="001E6B04">
      <w:pPr>
        <w:numPr>
          <w:ilvl w:val="0"/>
          <w:numId w:val="53"/>
        </w:numPr>
        <w:autoSpaceDE w:val="0"/>
        <w:autoSpaceDN w:val="0"/>
        <w:adjustRightInd w:val="0"/>
        <w:jc w:val="both"/>
      </w:pPr>
      <w:r>
        <w:t>Сущность и процесс принятия управленческого решения</w:t>
      </w:r>
    </w:p>
    <w:p w:rsidR="005E01E5" w:rsidRPr="00D27FA5" w:rsidRDefault="005E01E5" w:rsidP="001E6B04">
      <w:pPr>
        <w:numPr>
          <w:ilvl w:val="0"/>
          <w:numId w:val="53"/>
        </w:numPr>
        <w:autoSpaceDE w:val="0"/>
        <w:autoSpaceDN w:val="0"/>
        <w:adjustRightInd w:val="0"/>
        <w:jc w:val="both"/>
      </w:pPr>
      <w:r w:rsidRPr="00D27FA5">
        <w:t>Современные требования к качествам менеджера, топ-менеджера.</w:t>
      </w:r>
    </w:p>
    <w:p w:rsidR="005E01E5" w:rsidRPr="00D27FA5" w:rsidRDefault="005E01E5" w:rsidP="001E6B04">
      <w:pPr>
        <w:numPr>
          <w:ilvl w:val="0"/>
          <w:numId w:val="53"/>
        </w:numPr>
        <w:autoSpaceDE w:val="0"/>
        <w:autoSpaceDN w:val="0"/>
        <w:adjustRightInd w:val="0"/>
        <w:jc w:val="both"/>
      </w:pPr>
      <w:r w:rsidRPr="00D27FA5">
        <w:t>Понятие и виды организационных структур.</w:t>
      </w:r>
    </w:p>
    <w:p w:rsidR="005E01E5" w:rsidRPr="00D27FA5" w:rsidRDefault="005E01E5" w:rsidP="001E6B04">
      <w:pPr>
        <w:numPr>
          <w:ilvl w:val="0"/>
          <w:numId w:val="53"/>
        </w:numPr>
        <w:autoSpaceDE w:val="0"/>
        <w:autoSpaceDN w:val="0"/>
        <w:adjustRightInd w:val="0"/>
        <w:jc w:val="both"/>
      </w:pPr>
      <w:r w:rsidRPr="00D27FA5">
        <w:t xml:space="preserve">Процессный подход к </w:t>
      </w:r>
      <w:r>
        <w:t>управлению</w:t>
      </w:r>
    </w:p>
    <w:p w:rsidR="005E01E5" w:rsidRPr="00D27FA5" w:rsidRDefault="005E01E5" w:rsidP="001E6B04">
      <w:pPr>
        <w:numPr>
          <w:ilvl w:val="0"/>
          <w:numId w:val="53"/>
        </w:numPr>
        <w:autoSpaceDE w:val="0"/>
        <w:autoSpaceDN w:val="0"/>
        <w:adjustRightInd w:val="0"/>
        <w:jc w:val="both"/>
      </w:pPr>
      <w:r w:rsidRPr="00D27FA5">
        <w:t>Принципы управления.</w:t>
      </w:r>
    </w:p>
    <w:p w:rsidR="005E01E5" w:rsidRPr="00D27FA5" w:rsidRDefault="005E01E5" w:rsidP="001E6B04">
      <w:pPr>
        <w:numPr>
          <w:ilvl w:val="0"/>
          <w:numId w:val="53"/>
        </w:numPr>
        <w:autoSpaceDE w:val="0"/>
        <w:autoSpaceDN w:val="0"/>
        <w:adjustRightInd w:val="0"/>
        <w:jc w:val="both"/>
      </w:pPr>
      <w:r w:rsidRPr="00D27FA5">
        <w:t>Понятие и содержание организационной культуры.</w:t>
      </w:r>
      <w:r>
        <w:t xml:space="preserve"> Типы организационных культур.</w:t>
      </w:r>
    </w:p>
    <w:p w:rsidR="005E01E5" w:rsidRPr="00D27FA5" w:rsidRDefault="005E01E5" w:rsidP="001E6B04">
      <w:pPr>
        <w:numPr>
          <w:ilvl w:val="0"/>
          <w:numId w:val="53"/>
        </w:numPr>
        <w:autoSpaceDE w:val="0"/>
        <w:autoSpaceDN w:val="0"/>
        <w:adjustRightInd w:val="0"/>
        <w:jc w:val="both"/>
      </w:pPr>
      <w:r>
        <w:t>Процесс управления организацией</w:t>
      </w:r>
    </w:p>
    <w:p w:rsidR="005E01E5" w:rsidRDefault="005E01E5" w:rsidP="00B46C02">
      <w:pPr>
        <w:autoSpaceDE w:val="0"/>
        <w:autoSpaceDN w:val="0"/>
        <w:adjustRightInd w:val="0"/>
        <w:jc w:val="both"/>
      </w:pPr>
    </w:p>
    <w:p w:rsidR="005E01E5" w:rsidRPr="00DC11F5" w:rsidRDefault="005E01E5" w:rsidP="00B46C02">
      <w:pPr>
        <w:autoSpaceDE w:val="0"/>
        <w:autoSpaceDN w:val="0"/>
        <w:adjustRightInd w:val="0"/>
        <w:jc w:val="center"/>
        <w:rPr>
          <w:b/>
          <w:bCs/>
        </w:rPr>
      </w:pPr>
      <w:r w:rsidRPr="00DC11F5">
        <w:rPr>
          <w:b/>
          <w:bCs/>
        </w:rPr>
        <w:t>Прим</w:t>
      </w:r>
      <w:r>
        <w:rPr>
          <w:b/>
          <w:bCs/>
        </w:rPr>
        <w:t>ерный список вопросов к экзамену (2 семестр)</w:t>
      </w:r>
    </w:p>
    <w:p w:rsidR="005E01E5" w:rsidRPr="00D27FA5" w:rsidRDefault="005E01E5" w:rsidP="00D27FA5">
      <w:pPr>
        <w:autoSpaceDE w:val="0"/>
        <w:autoSpaceDN w:val="0"/>
        <w:adjustRightInd w:val="0"/>
        <w:jc w:val="both"/>
      </w:pPr>
      <w:r w:rsidRPr="00D27FA5">
        <w:tab/>
      </w:r>
    </w:p>
    <w:p w:rsidR="005E01E5" w:rsidRDefault="005E01E5" w:rsidP="00F133E5">
      <w:pPr>
        <w:autoSpaceDE w:val="0"/>
        <w:autoSpaceDN w:val="0"/>
        <w:adjustRightInd w:val="0"/>
        <w:jc w:val="both"/>
      </w:pPr>
      <w:r>
        <w:t xml:space="preserve">1. </w:t>
      </w:r>
      <w:r w:rsidRPr="00D27FA5">
        <w:t>Стратегия управления организацией</w:t>
      </w:r>
    </w:p>
    <w:p w:rsidR="005E01E5" w:rsidRDefault="005E01E5" w:rsidP="00F133E5">
      <w:pPr>
        <w:autoSpaceDE w:val="0"/>
        <w:autoSpaceDN w:val="0"/>
        <w:adjustRightInd w:val="0"/>
        <w:jc w:val="both"/>
      </w:pPr>
      <w:r>
        <w:t>2. Сущность стратегического управления</w:t>
      </w:r>
    </w:p>
    <w:p w:rsidR="005E01E5" w:rsidRDefault="005E01E5" w:rsidP="00F133E5">
      <w:pPr>
        <w:autoSpaceDE w:val="0"/>
        <w:autoSpaceDN w:val="0"/>
        <w:adjustRightInd w:val="0"/>
        <w:jc w:val="both"/>
      </w:pPr>
      <w:r>
        <w:t>3. Основы управления рисками.</w:t>
      </w:r>
    </w:p>
    <w:p w:rsidR="005E01E5" w:rsidRDefault="005E01E5" w:rsidP="00F133E5">
      <w:pPr>
        <w:autoSpaceDE w:val="0"/>
        <w:autoSpaceDN w:val="0"/>
        <w:adjustRightInd w:val="0"/>
        <w:jc w:val="both"/>
      </w:pPr>
      <w:r>
        <w:t>4. Коммуникационный процесс. Коммуникационные барьеры.</w:t>
      </w:r>
    </w:p>
    <w:p w:rsidR="005E01E5" w:rsidRDefault="005E01E5" w:rsidP="00F133E5">
      <w:pPr>
        <w:autoSpaceDE w:val="0"/>
        <w:autoSpaceDN w:val="0"/>
        <w:adjustRightInd w:val="0"/>
        <w:jc w:val="both"/>
      </w:pPr>
      <w:r>
        <w:t>5.Сущность групповой динамики.</w:t>
      </w:r>
    </w:p>
    <w:p w:rsidR="005E01E5" w:rsidRDefault="005E01E5" w:rsidP="00F133E5">
      <w:pPr>
        <w:autoSpaceDE w:val="0"/>
        <w:autoSpaceDN w:val="0"/>
        <w:adjustRightInd w:val="0"/>
        <w:jc w:val="both"/>
      </w:pPr>
      <w:r>
        <w:t xml:space="preserve">6. </w:t>
      </w:r>
      <w:r w:rsidRPr="00F133E5">
        <w:t>Процесс формирования команды</w:t>
      </w:r>
    </w:p>
    <w:p w:rsidR="005E01E5" w:rsidRDefault="005E01E5" w:rsidP="00F133E5">
      <w:pPr>
        <w:autoSpaceDE w:val="0"/>
        <w:autoSpaceDN w:val="0"/>
        <w:adjustRightInd w:val="0"/>
        <w:jc w:val="both"/>
      </w:pPr>
      <w:r>
        <w:t>7.Система управления персоналом.</w:t>
      </w:r>
    </w:p>
    <w:p w:rsidR="005E01E5" w:rsidRDefault="005E01E5" w:rsidP="00F133E5">
      <w:pPr>
        <w:autoSpaceDE w:val="0"/>
        <w:autoSpaceDN w:val="0"/>
        <w:adjustRightInd w:val="0"/>
        <w:jc w:val="both"/>
      </w:pPr>
      <w:r>
        <w:t>8. Руководство и лидерство</w:t>
      </w:r>
    </w:p>
    <w:p w:rsidR="005E01E5" w:rsidRDefault="005E01E5" w:rsidP="00F133E5">
      <w:pPr>
        <w:autoSpaceDE w:val="0"/>
        <w:autoSpaceDN w:val="0"/>
        <w:adjustRightInd w:val="0"/>
        <w:jc w:val="both"/>
      </w:pPr>
      <w:r>
        <w:t xml:space="preserve">9. </w:t>
      </w:r>
      <w:r w:rsidRPr="00D27FA5">
        <w:t>Национальные модели менеджмента</w:t>
      </w:r>
    </w:p>
    <w:p w:rsidR="005E01E5" w:rsidRDefault="005E01E5" w:rsidP="00F133E5">
      <w:pPr>
        <w:autoSpaceDE w:val="0"/>
        <w:autoSpaceDN w:val="0"/>
        <w:adjustRightInd w:val="0"/>
        <w:jc w:val="both"/>
      </w:pPr>
      <w:r>
        <w:t xml:space="preserve">10. </w:t>
      </w:r>
      <w:r w:rsidRPr="00D27FA5">
        <w:t>Американская модель менеджмента</w:t>
      </w:r>
    </w:p>
    <w:p w:rsidR="005E01E5" w:rsidRDefault="005E01E5" w:rsidP="00F133E5">
      <w:pPr>
        <w:autoSpaceDE w:val="0"/>
        <w:autoSpaceDN w:val="0"/>
        <w:adjustRightInd w:val="0"/>
        <w:jc w:val="both"/>
      </w:pPr>
      <w:r>
        <w:t xml:space="preserve">11. </w:t>
      </w:r>
      <w:r w:rsidRPr="00D27FA5">
        <w:t>Японская модель менеджмента</w:t>
      </w:r>
    </w:p>
    <w:p w:rsidR="005E01E5" w:rsidRDefault="005E01E5" w:rsidP="00F133E5">
      <w:pPr>
        <w:autoSpaceDE w:val="0"/>
        <w:autoSpaceDN w:val="0"/>
        <w:adjustRightInd w:val="0"/>
        <w:jc w:val="both"/>
      </w:pPr>
      <w:r>
        <w:t>12.</w:t>
      </w:r>
      <w:r w:rsidRPr="00D27FA5">
        <w:t>Российская модель менеджмента</w:t>
      </w:r>
    </w:p>
    <w:p w:rsidR="005E01E5" w:rsidRDefault="005E01E5" w:rsidP="00F133E5">
      <w:pPr>
        <w:autoSpaceDE w:val="0"/>
        <w:autoSpaceDN w:val="0"/>
        <w:adjustRightInd w:val="0"/>
        <w:jc w:val="both"/>
      </w:pPr>
      <w:r>
        <w:t>13.</w:t>
      </w:r>
      <w:r w:rsidRPr="00D27FA5">
        <w:t xml:space="preserve">Европейская модель менеджмента </w:t>
      </w:r>
    </w:p>
    <w:p w:rsidR="005E01E5" w:rsidRDefault="005E01E5" w:rsidP="00F133E5">
      <w:pPr>
        <w:autoSpaceDE w:val="0"/>
        <w:autoSpaceDN w:val="0"/>
        <w:adjustRightInd w:val="0"/>
        <w:jc w:val="both"/>
      </w:pPr>
      <w:r>
        <w:t>14.</w:t>
      </w:r>
      <w:r w:rsidRPr="00D27FA5">
        <w:t>Стил</w:t>
      </w:r>
      <w:r>
        <w:t>и менеджмента</w:t>
      </w:r>
      <w:r w:rsidRPr="00D27FA5">
        <w:t>: сущность, виды и их характеристика.</w:t>
      </w:r>
    </w:p>
    <w:p w:rsidR="005E01E5" w:rsidRDefault="005E01E5" w:rsidP="00F133E5">
      <w:pPr>
        <w:autoSpaceDE w:val="0"/>
        <w:autoSpaceDN w:val="0"/>
        <w:adjustRightInd w:val="0"/>
        <w:jc w:val="both"/>
      </w:pPr>
      <w:r>
        <w:t xml:space="preserve">15. </w:t>
      </w:r>
      <w:r w:rsidRPr="00D27FA5">
        <w:t>Управленческая информация: сущность, свойства и классификация.</w:t>
      </w:r>
    </w:p>
    <w:p w:rsidR="005E01E5" w:rsidRDefault="005E01E5" w:rsidP="00F133E5">
      <w:pPr>
        <w:autoSpaceDE w:val="0"/>
        <w:autoSpaceDN w:val="0"/>
        <w:adjustRightInd w:val="0"/>
        <w:jc w:val="both"/>
      </w:pPr>
      <w:r>
        <w:t xml:space="preserve">16. </w:t>
      </w:r>
      <w:r w:rsidRPr="00D27FA5">
        <w:t>Информационно</w:t>
      </w:r>
      <w:r>
        <w:t>е</w:t>
      </w:r>
      <w:r w:rsidRPr="00D27FA5">
        <w:t xml:space="preserve"> обеспечение управления</w:t>
      </w:r>
      <w:r>
        <w:t>.</w:t>
      </w:r>
    </w:p>
    <w:p w:rsidR="005E01E5" w:rsidRDefault="005E01E5" w:rsidP="00F133E5">
      <w:pPr>
        <w:autoSpaceDE w:val="0"/>
        <w:autoSpaceDN w:val="0"/>
        <w:adjustRightInd w:val="0"/>
        <w:jc w:val="both"/>
      </w:pPr>
      <w:r>
        <w:t>17.</w:t>
      </w:r>
      <w:r w:rsidRPr="00D27FA5">
        <w:t>Тенденции развития организаций. Организации будущего в условиях Индустрии 4.0.</w:t>
      </w:r>
    </w:p>
    <w:p w:rsidR="005E01E5" w:rsidRDefault="005E01E5" w:rsidP="00F133E5">
      <w:pPr>
        <w:autoSpaceDE w:val="0"/>
        <w:autoSpaceDN w:val="0"/>
        <w:adjustRightInd w:val="0"/>
        <w:jc w:val="both"/>
      </w:pPr>
      <w:r>
        <w:t xml:space="preserve">18. </w:t>
      </w:r>
      <w:r w:rsidRPr="00D27FA5">
        <w:t>Личность в системе общественных отношений. Типология личности</w:t>
      </w:r>
    </w:p>
    <w:p w:rsidR="005E01E5" w:rsidRPr="00D27FA5" w:rsidRDefault="005E01E5" w:rsidP="00F133E5">
      <w:pPr>
        <w:autoSpaceDE w:val="0"/>
        <w:autoSpaceDN w:val="0"/>
        <w:adjustRightInd w:val="0"/>
        <w:jc w:val="both"/>
      </w:pPr>
      <w:r>
        <w:t xml:space="preserve">19. </w:t>
      </w:r>
      <w:r w:rsidRPr="00D27FA5">
        <w:t>Современные концепции и модели поведения личности в организации</w:t>
      </w:r>
    </w:p>
    <w:p w:rsidR="005E01E5" w:rsidRPr="00D27FA5" w:rsidRDefault="005E01E5" w:rsidP="00F133E5">
      <w:pPr>
        <w:autoSpaceDE w:val="0"/>
        <w:autoSpaceDN w:val="0"/>
        <w:adjustRightInd w:val="0"/>
        <w:jc w:val="both"/>
      </w:pPr>
      <w:r>
        <w:t xml:space="preserve">20. </w:t>
      </w:r>
      <w:r w:rsidRPr="00D27FA5">
        <w:t xml:space="preserve">Жизненный цикл организации. </w:t>
      </w:r>
    </w:p>
    <w:p w:rsidR="005E01E5" w:rsidRPr="00D27FA5" w:rsidRDefault="005E01E5" w:rsidP="008A45D4">
      <w:pPr>
        <w:autoSpaceDE w:val="0"/>
        <w:autoSpaceDN w:val="0"/>
        <w:adjustRightInd w:val="0"/>
        <w:jc w:val="both"/>
      </w:pPr>
      <w:r>
        <w:t>21.</w:t>
      </w:r>
      <w:r w:rsidRPr="00D27FA5">
        <w:t>Репутация организации: сущность, содержание, механизм формирования</w:t>
      </w:r>
    </w:p>
    <w:p w:rsidR="005E01E5" w:rsidRPr="00D27FA5" w:rsidRDefault="005E01E5" w:rsidP="008A45D4">
      <w:pPr>
        <w:autoSpaceDE w:val="0"/>
        <w:autoSpaceDN w:val="0"/>
        <w:adjustRightInd w:val="0"/>
        <w:jc w:val="both"/>
      </w:pPr>
      <w:r>
        <w:t>22.</w:t>
      </w:r>
      <w:r w:rsidRPr="00D27FA5">
        <w:t>SWOT-анализ как метод стратегического планирования.</w:t>
      </w:r>
    </w:p>
    <w:p w:rsidR="005E01E5" w:rsidRPr="00D27FA5" w:rsidRDefault="005E01E5" w:rsidP="008A45D4">
      <w:pPr>
        <w:autoSpaceDE w:val="0"/>
        <w:autoSpaceDN w:val="0"/>
        <w:adjustRightInd w:val="0"/>
        <w:jc w:val="both"/>
      </w:pPr>
      <w:r>
        <w:t>23.</w:t>
      </w:r>
      <w:r w:rsidRPr="00D27FA5">
        <w:t xml:space="preserve">Понятие управленческого решения. Сущность и свойства управленческих решений. </w:t>
      </w:r>
    </w:p>
    <w:p w:rsidR="005E01E5" w:rsidRPr="00D27FA5" w:rsidRDefault="005E01E5" w:rsidP="008A45D4">
      <w:pPr>
        <w:autoSpaceDE w:val="0"/>
        <w:autoSpaceDN w:val="0"/>
        <w:adjustRightInd w:val="0"/>
        <w:jc w:val="both"/>
      </w:pPr>
      <w:r>
        <w:t xml:space="preserve">24. </w:t>
      </w:r>
      <w:r w:rsidRPr="00D27FA5">
        <w:t xml:space="preserve">Процесс принятия </w:t>
      </w:r>
      <w:r>
        <w:t xml:space="preserve">управленческих </w:t>
      </w:r>
      <w:r w:rsidRPr="00D27FA5">
        <w:t xml:space="preserve">решений. </w:t>
      </w:r>
    </w:p>
    <w:p w:rsidR="005E01E5" w:rsidRDefault="005E01E5" w:rsidP="008A45D4">
      <w:pPr>
        <w:autoSpaceDE w:val="0"/>
        <w:autoSpaceDN w:val="0"/>
        <w:adjustRightInd w:val="0"/>
        <w:jc w:val="both"/>
      </w:pPr>
      <w:r>
        <w:t xml:space="preserve">25. </w:t>
      </w:r>
      <w:r w:rsidRPr="00D27FA5">
        <w:t xml:space="preserve">Понятие эффективного решения. Критерии качества управленческих решений. </w:t>
      </w:r>
    </w:p>
    <w:p w:rsidR="005E01E5" w:rsidRDefault="005E01E5" w:rsidP="008A45D4">
      <w:pPr>
        <w:autoSpaceDE w:val="0"/>
        <w:autoSpaceDN w:val="0"/>
        <w:adjustRightInd w:val="0"/>
        <w:jc w:val="both"/>
      </w:pPr>
      <w:r>
        <w:t>26. Эффективность управления.</w:t>
      </w:r>
    </w:p>
    <w:p w:rsidR="005E01E5" w:rsidRDefault="005E01E5" w:rsidP="008A45D4">
      <w:pPr>
        <w:autoSpaceDE w:val="0"/>
        <w:autoSpaceDN w:val="0"/>
        <w:adjustRightInd w:val="0"/>
        <w:jc w:val="both"/>
      </w:pPr>
      <w:r>
        <w:t>27.Два вида эффективности - экономическая и социальная.</w:t>
      </w:r>
    </w:p>
    <w:p w:rsidR="005E01E5" w:rsidRDefault="005E01E5" w:rsidP="008A45D4">
      <w:pPr>
        <w:autoSpaceDE w:val="0"/>
        <w:autoSpaceDN w:val="0"/>
        <w:adjustRightInd w:val="0"/>
        <w:jc w:val="both"/>
      </w:pPr>
      <w:r>
        <w:t>28. О</w:t>
      </w:r>
      <w:r w:rsidRPr="008A45D4">
        <w:t>рганизационн</w:t>
      </w:r>
      <w:r>
        <w:t>ая</w:t>
      </w:r>
      <w:r w:rsidRPr="008A45D4">
        <w:t xml:space="preserve"> культур</w:t>
      </w:r>
      <w:r>
        <w:t>а и эффективность организации</w:t>
      </w:r>
    </w:p>
    <w:p w:rsidR="005E01E5" w:rsidRDefault="005E01E5" w:rsidP="008A45D4">
      <w:pPr>
        <w:autoSpaceDE w:val="0"/>
        <w:autoSpaceDN w:val="0"/>
        <w:adjustRightInd w:val="0"/>
        <w:jc w:val="both"/>
      </w:pPr>
      <w:r>
        <w:t>29. Ф</w:t>
      </w:r>
      <w:r w:rsidRPr="008A45D4">
        <w:t>актор</w:t>
      </w:r>
      <w:r>
        <w:t>ы внешней среды организации.</w:t>
      </w:r>
    </w:p>
    <w:p w:rsidR="005E01E5" w:rsidRPr="00D27FA5" w:rsidRDefault="005E01E5" w:rsidP="008A45D4">
      <w:pPr>
        <w:autoSpaceDE w:val="0"/>
        <w:autoSpaceDN w:val="0"/>
        <w:adjustRightInd w:val="0"/>
        <w:jc w:val="both"/>
      </w:pPr>
      <w:r>
        <w:t>30. Методы стратегического анализа.</w:t>
      </w:r>
    </w:p>
    <w:p w:rsidR="005E01E5" w:rsidRPr="00D27FA5" w:rsidRDefault="005E01E5" w:rsidP="00F133E5">
      <w:pPr>
        <w:autoSpaceDE w:val="0"/>
        <w:autoSpaceDN w:val="0"/>
        <w:adjustRightInd w:val="0"/>
        <w:jc w:val="both"/>
      </w:pPr>
    </w:p>
    <w:p w:rsidR="005E01E5" w:rsidRPr="00DC11F5" w:rsidRDefault="005E01E5"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E01E5" w:rsidRDefault="005E01E5" w:rsidP="0008548E">
      <w:pPr>
        <w:jc w:val="both"/>
        <w:rPr>
          <w:i/>
        </w:rPr>
      </w:pPr>
    </w:p>
    <w:p w:rsidR="005E01E5" w:rsidRDefault="005E01E5" w:rsidP="001E638B">
      <w:pPr>
        <w:ind w:firstLine="709"/>
        <w:jc w:val="both"/>
        <w:rPr>
          <w:i/>
        </w:rPr>
      </w:pPr>
      <w:r>
        <w:rPr>
          <w:i/>
        </w:rPr>
        <w:t>Кейсы</w:t>
      </w:r>
    </w:p>
    <w:p w:rsidR="005E01E5" w:rsidRDefault="005E01E5" w:rsidP="001E638B">
      <w:pPr>
        <w:ind w:firstLine="709"/>
        <w:jc w:val="both"/>
        <w:rPr>
          <w:i/>
        </w:rPr>
      </w:pPr>
      <w:r>
        <w:rPr>
          <w:i/>
        </w:rPr>
        <w:t>Практические задания</w:t>
      </w:r>
    </w:p>
    <w:p w:rsidR="005E01E5" w:rsidRDefault="005E01E5" w:rsidP="001E638B">
      <w:pPr>
        <w:ind w:firstLine="709"/>
        <w:jc w:val="both"/>
        <w:rPr>
          <w:i/>
        </w:rPr>
      </w:pPr>
      <w:r>
        <w:rPr>
          <w:i/>
        </w:rPr>
        <w:t>Ситуационные задачи</w:t>
      </w:r>
    </w:p>
    <w:p w:rsidR="005E01E5" w:rsidRDefault="005E01E5" w:rsidP="001E638B">
      <w:pPr>
        <w:ind w:firstLine="709"/>
        <w:jc w:val="both"/>
        <w:rPr>
          <w:i/>
        </w:rPr>
      </w:pPr>
      <w:r>
        <w:rPr>
          <w:i/>
        </w:rPr>
        <w:t>Расчетные задачи</w:t>
      </w:r>
    </w:p>
    <w:p w:rsidR="005E01E5" w:rsidRDefault="005E01E5" w:rsidP="001E638B">
      <w:pPr>
        <w:ind w:firstLine="709"/>
        <w:jc w:val="both"/>
        <w:rPr>
          <w:i/>
        </w:rPr>
      </w:pPr>
      <w:r>
        <w:rPr>
          <w:i/>
        </w:rPr>
        <w:t>Информационные проекты с презентациями</w:t>
      </w:r>
    </w:p>
    <w:p w:rsidR="005E01E5" w:rsidRDefault="005E01E5" w:rsidP="001E638B">
      <w:pPr>
        <w:ind w:firstLine="709"/>
        <w:jc w:val="both"/>
        <w:rPr>
          <w:i/>
        </w:rPr>
      </w:pPr>
      <w:r>
        <w:rPr>
          <w:i/>
        </w:rPr>
        <w:t>Комплексные проблемно-аналитические задания.</w:t>
      </w:r>
    </w:p>
    <w:p w:rsidR="005E01E5" w:rsidRPr="00BF46C4" w:rsidRDefault="005E01E5" w:rsidP="0008548E">
      <w:pPr>
        <w:jc w:val="both"/>
        <w:rPr>
          <w:i/>
        </w:rPr>
      </w:pPr>
    </w:p>
    <w:p w:rsidR="005E01E5" w:rsidRPr="00BF46C4" w:rsidRDefault="005E01E5" w:rsidP="000B6283">
      <w:pPr>
        <w:ind w:firstLine="709"/>
        <w:jc w:val="both"/>
        <w:rPr>
          <w:i/>
        </w:rPr>
      </w:pPr>
      <w:r>
        <w:rPr>
          <w:i/>
        </w:rPr>
        <w:t>Комплексное проблемно-аналитическое задание</w:t>
      </w:r>
    </w:p>
    <w:p w:rsidR="005E01E5" w:rsidRPr="00D41146" w:rsidRDefault="005E01E5" w:rsidP="00D41146">
      <w:pPr>
        <w:jc w:val="both"/>
        <w:rPr>
          <w:color w:val="000000"/>
        </w:rPr>
      </w:pPr>
      <w:r>
        <w:rPr>
          <w:color w:val="000000"/>
          <w:kern w:val="36"/>
        </w:rPr>
        <w:t>Исследовать внутреннюю и внешнюю среду организации. Составить</w:t>
      </w:r>
      <w:r w:rsidRPr="00D41146">
        <w:rPr>
          <w:color w:val="000000"/>
          <w:kern w:val="36"/>
        </w:rPr>
        <w:t xml:space="preserve"> PEST-</w:t>
      </w:r>
      <w:r>
        <w:rPr>
          <w:color w:val="000000"/>
          <w:kern w:val="36"/>
        </w:rPr>
        <w:t>анализ, SWOT</w:t>
      </w:r>
      <w:r w:rsidRPr="00D41146">
        <w:rPr>
          <w:color w:val="000000"/>
          <w:kern w:val="36"/>
        </w:rPr>
        <w:t>-</w:t>
      </w:r>
      <w:r>
        <w:rPr>
          <w:color w:val="000000"/>
          <w:kern w:val="36"/>
        </w:rPr>
        <w:t>анализ,</w:t>
      </w:r>
      <w:r>
        <w:rPr>
          <w:color w:val="000000"/>
          <w:kern w:val="36"/>
          <w:lang w:val="en-US"/>
        </w:rPr>
        <w:t>VRIO</w:t>
      </w:r>
      <w:r w:rsidRPr="00D41146">
        <w:rPr>
          <w:color w:val="000000"/>
          <w:kern w:val="36"/>
        </w:rPr>
        <w:t>-</w:t>
      </w:r>
      <w:r>
        <w:rPr>
          <w:color w:val="000000"/>
          <w:kern w:val="36"/>
        </w:rPr>
        <w:t>анализ социально-экономической системы и разработать стратегические направления развития компании. Результаты оформить в виде научно-исследовательского отчета.</w:t>
      </w:r>
    </w:p>
    <w:p w:rsidR="005E01E5" w:rsidRPr="00DC11F5" w:rsidRDefault="005E01E5"/>
    <w:sectPr w:rsidR="005E01E5" w:rsidRPr="00DC11F5" w:rsidSect="00D00133">
      <w:pgSz w:w="12240" w:h="15840"/>
      <w:pgMar w:top="1134" w:right="850" w:bottom="1134" w:left="1701"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DA34A97"/>
    <w:multiLevelType w:val="hybridMultilevel"/>
    <w:tmpl w:val="73C2681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
    <w:nsid w:val="0FF13BF1"/>
    <w:multiLevelType w:val="hybridMultilevel"/>
    <w:tmpl w:val="9B101CC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
    <w:nsid w:val="12476585"/>
    <w:multiLevelType w:val="hybridMultilevel"/>
    <w:tmpl w:val="F7143EEE"/>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
    <w:nsid w:val="135018E6"/>
    <w:multiLevelType w:val="hybridMultilevel"/>
    <w:tmpl w:val="12DCE6F0"/>
    <w:lvl w:ilvl="0" w:tplc="ACB2CB0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nsid w:val="16FB4E81"/>
    <w:multiLevelType w:val="hybridMultilevel"/>
    <w:tmpl w:val="4912A004"/>
    <w:lvl w:ilvl="0" w:tplc="6A66618E">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
    <w:nsid w:val="19551ACF"/>
    <w:multiLevelType w:val="hybridMultilevel"/>
    <w:tmpl w:val="3B0814B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
    <w:nsid w:val="1C5C34FD"/>
    <w:multiLevelType w:val="hybridMultilevel"/>
    <w:tmpl w:val="5ABA0EA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CCC6E24"/>
    <w:multiLevelType w:val="hybridMultilevel"/>
    <w:tmpl w:val="5224BB7C"/>
    <w:lvl w:ilvl="0" w:tplc="DFD0F16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nsid w:val="1DCD0818"/>
    <w:multiLevelType w:val="hybridMultilevel"/>
    <w:tmpl w:val="6C8A66B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3">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nsid w:val="32412A90"/>
    <w:multiLevelType w:val="hybridMultilevel"/>
    <w:tmpl w:val="FF3059A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6">
    <w:nsid w:val="36FF0A87"/>
    <w:multiLevelType w:val="hybridMultilevel"/>
    <w:tmpl w:val="3B1E364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7">
    <w:nsid w:val="372377EC"/>
    <w:multiLevelType w:val="hybridMultilevel"/>
    <w:tmpl w:val="D2B26F8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8">
    <w:nsid w:val="3A7D7F4E"/>
    <w:multiLevelType w:val="hybridMultilevel"/>
    <w:tmpl w:val="2DB8723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EC97841"/>
    <w:multiLevelType w:val="hybridMultilevel"/>
    <w:tmpl w:val="39F6DBE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2">
    <w:nsid w:val="3EE50B18"/>
    <w:multiLevelType w:val="hybridMultilevel"/>
    <w:tmpl w:val="7DBAA7D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3">
    <w:nsid w:val="42237FD4"/>
    <w:multiLevelType w:val="hybridMultilevel"/>
    <w:tmpl w:val="72C4512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4">
    <w:nsid w:val="42805EA6"/>
    <w:multiLevelType w:val="hybridMultilevel"/>
    <w:tmpl w:val="8892B3D2"/>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5">
    <w:nsid w:val="4B53776C"/>
    <w:multiLevelType w:val="hybridMultilevel"/>
    <w:tmpl w:val="86D86E54"/>
    <w:lvl w:ilvl="0" w:tplc="F738E9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D557F72"/>
    <w:multiLevelType w:val="hybridMultilevel"/>
    <w:tmpl w:val="191CCB4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7">
    <w:nsid w:val="51C40764"/>
    <w:multiLevelType w:val="hybridMultilevel"/>
    <w:tmpl w:val="5106E53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8">
    <w:nsid w:val="52AE28C4"/>
    <w:multiLevelType w:val="hybridMultilevel"/>
    <w:tmpl w:val="51E415E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9">
    <w:nsid w:val="52C63E5C"/>
    <w:multiLevelType w:val="hybridMultilevel"/>
    <w:tmpl w:val="10D2AE9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0">
    <w:nsid w:val="54D2537B"/>
    <w:multiLevelType w:val="hybridMultilevel"/>
    <w:tmpl w:val="07E06C96"/>
    <w:lvl w:ilvl="0" w:tplc="34BA306E">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1">
    <w:nsid w:val="551558E3"/>
    <w:multiLevelType w:val="hybridMultilevel"/>
    <w:tmpl w:val="AD90FFF0"/>
    <w:lvl w:ilvl="0" w:tplc="4C887520">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85C7FC9"/>
    <w:multiLevelType w:val="hybridMultilevel"/>
    <w:tmpl w:val="10B2EF9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4">
    <w:nsid w:val="5A065139"/>
    <w:multiLevelType w:val="hybridMultilevel"/>
    <w:tmpl w:val="85849CA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5">
    <w:nsid w:val="5A384CC3"/>
    <w:multiLevelType w:val="hybridMultilevel"/>
    <w:tmpl w:val="48BCA1B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6">
    <w:nsid w:val="5C881F8C"/>
    <w:multiLevelType w:val="hybridMultilevel"/>
    <w:tmpl w:val="F4645ED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7">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8">
    <w:nsid w:val="5F545F10"/>
    <w:multiLevelType w:val="hybridMultilevel"/>
    <w:tmpl w:val="333292CE"/>
    <w:lvl w:ilvl="0" w:tplc="5BC2BE8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632E231D"/>
    <w:multiLevelType w:val="hybridMultilevel"/>
    <w:tmpl w:val="7E8405CC"/>
    <w:lvl w:ilvl="0" w:tplc="FC3C4074">
      <w:start w:val="1"/>
      <w:numFmt w:val="russianLower"/>
      <w:lvlText w:val="%1)"/>
      <w:lvlJc w:val="left"/>
      <w:pPr>
        <w:ind w:left="1500" w:hanging="360"/>
      </w:pPr>
      <w:rPr>
        <w:rFonts w:cs="Times New Roman" w:hint="default"/>
      </w:rPr>
    </w:lvl>
    <w:lvl w:ilvl="1" w:tplc="04190019" w:tentative="1">
      <w:start w:val="1"/>
      <w:numFmt w:val="lowerLetter"/>
      <w:lvlText w:val="%2."/>
      <w:lvlJc w:val="left"/>
      <w:pPr>
        <w:ind w:left="2220" w:hanging="360"/>
      </w:pPr>
      <w:rPr>
        <w:rFonts w:cs="Times New Roman"/>
      </w:rPr>
    </w:lvl>
    <w:lvl w:ilvl="2" w:tplc="0419001B" w:tentative="1">
      <w:start w:val="1"/>
      <w:numFmt w:val="lowerRoman"/>
      <w:lvlText w:val="%3."/>
      <w:lvlJc w:val="right"/>
      <w:pPr>
        <w:ind w:left="2940" w:hanging="180"/>
      </w:pPr>
      <w:rPr>
        <w:rFonts w:cs="Times New Roman"/>
      </w:rPr>
    </w:lvl>
    <w:lvl w:ilvl="3" w:tplc="0419000F" w:tentative="1">
      <w:start w:val="1"/>
      <w:numFmt w:val="decimal"/>
      <w:lvlText w:val="%4."/>
      <w:lvlJc w:val="left"/>
      <w:pPr>
        <w:ind w:left="3660" w:hanging="360"/>
      </w:pPr>
      <w:rPr>
        <w:rFonts w:cs="Times New Roman"/>
      </w:rPr>
    </w:lvl>
    <w:lvl w:ilvl="4" w:tplc="04190019" w:tentative="1">
      <w:start w:val="1"/>
      <w:numFmt w:val="lowerLetter"/>
      <w:lvlText w:val="%5."/>
      <w:lvlJc w:val="left"/>
      <w:pPr>
        <w:ind w:left="4380" w:hanging="360"/>
      </w:pPr>
      <w:rPr>
        <w:rFonts w:cs="Times New Roman"/>
      </w:rPr>
    </w:lvl>
    <w:lvl w:ilvl="5" w:tplc="0419001B" w:tentative="1">
      <w:start w:val="1"/>
      <w:numFmt w:val="lowerRoman"/>
      <w:lvlText w:val="%6."/>
      <w:lvlJc w:val="right"/>
      <w:pPr>
        <w:ind w:left="5100" w:hanging="180"/>
      </w:pPr>
      <w:rPr>
        <w:rFonts w:cs="Times New Roman"/>
      </w:rPr>
    </w:lvl>
    <w:lvl w:ilvl="6" w:tplc="0419000F" w:tentative="1">
      <w:start w:val="1"/>
      <w:numFmt w:val="decimal"/>
      <w:lvlText w:val="%7."/>
      <w:lvlJc w:val="left"/>
      <w:pPr>
        <w:ind w:left="5820" w:hanging="360"/>
      </w:pPr>
      <w:rPr>
        <w:rFonts w:cs="Times New Roman"/>
      </w:rPr>
    </w:lvl>
    <w:lvl w:ilvl="7" w:tplc="04190019" w:tentative="1">
      <w:start w:val="1"/>
      <w:numFmt w:val="lowerLetter"/>
      <w:lvlText w:val="%8."/>
      <w:lvlJc w:val="left"/>
      <w:pPr>
        <w:ind w:left="6540" w:hanging="360"/>
      </w:pPr>
      <w:rPr>
        <w:rFonts w:cs="Times New Roman"/>
      </w:rPr>
    </w:lvl>
    <w:lvl w:ilvl="8" w:tplc="0419001B" w:tentative="1">
      <w:start w:val="1"/>
      <w:numFmt w:val="lowerRoman"/>
      <w:lvlText w:val="%9."/>
      <w:lvlJc w:val="right"/>
      <w:pPr>
        <w:ind w:left="7260" w:hanging="180"/>
      </w:pPr>
      <w:rPr>
        <w:rFonts w:cs="Times New Roman"/>
      </w:rPr>
    </w:lvl>
  </w:abstractNum>
  <w:abstractNum w:abstractNumId="40">
    <w:nsid w:val="65676092"/>
    <w:multiLevelType w:val="hybridMultilevel"/>
    <w:tmpl w:val="FBEAC962"/>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1">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2">
    <w:nsid w:val="6AB43769"/>
    <w:multiLevelType w:val="hybridMultilevel"/>
    <w:tmpl w:val="FC4A67AC"/>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3">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4">
    <w:nsid w:val="6ED11573"/>
    <w:multiLevelType w:val="hybridMultilevel"/>
    <w:tmpl w:val="FF2C050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5">
    <w:nsid w:val="6F5D249A"/>
    <w:multiLevelType w:val="hybridMultilevel"/>
    <w:tmpl w:val="BE3C841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6">
    <w:nsid w:val="6F79573E"/>
    <w:multiLevelType w:val="hybridMultilevel"/>
    <w:tmpl w:val="6498BAD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7">
    <w:nsid w:val="71D36D05"/>
    <w:multiLevelType w:val="hybridMultilevel"/>
    <w:tmpl w:val="2FFE8F0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8">
    <w:nsid w:val="7407705B"/>
    <w:multiLevelType w:val="hybridMultilevel"/>
    <w:tmpl w:val="9FBA24E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766D160F"/>
    <w:multiLevelType w:val="hybridMultilevel"/>
    <w:tmpl w:val="FDD467A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0">
    <w:nsid w:val="78F94889"/>
    <w:multiLevelType w:val="hybridMultilevel"/>
    <w:tmpl w:val="E07A50D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1">
    <w:nsid w:val="79C96E51"/>
    <w:multiLevelType w:val="hybridMultilevel"/>
    <w:tmpl w:val="DAD4B9F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2">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3">
    <w:nsid w:val="7D3A755A"/>
    <w:multiLevelType w:val="hybridMultilevel"/>
    <w:tmpl w:val="7F86D2C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3"/>
  </w:num>
  <w:num w:numId="3">
    <w:abstractNumId w:val="14"/>
  </w:num>
  <w:num w:numId="4">
    <w:abstractNumId w:val="32"/>
  </w:num>
  <w:num w:numId="5">
    <w:abstractNumId w:val="13"/>
  </w:num>
  <w:num w:numId="6">
    <w:abstractNumId w:val="3"/>
  </w:num>
  <w:num w:numId="7">
    <w:abstractNumId w:val="19"/>
  </w:num>
  <w:num w:numId="8">
    <w:abstractNumId w:val="52"/>
  </w:num>
  <w:num w:numId="9">
    <w:abstractNumId w:val="20"/>
  </w:num>
  <w:num w:numId="10">
    <w:abstractNumId w:val="38"/>
  </w:num>
  <w:num w:numId="11">
    <w:abstractNumId w:val="41"/>
  </w:num>
  <w:num w:numId="1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num>
  <w:num w:numId="14">
    <w:abstractNumId w:val="11"/>
  </w:num>
  <w:num w:numId="15">
    <w:abstractNumId w:val="25"/>
  </w:num>
  <w:num w:numId="16">
    <w:abstractNumId w:val="9"/>
  </w:num>
  <w:num w:numId="17">
    <w:abstractNumId w:val="10"/>
  </w:num>
  <w:num w:numId="18">
    <w:abstractNumId w:val="6"/>
  </w:num>
  <w:num w:numId="19">
    <w:abstractNumId w:val="45"/>
  </w:num>
  <w:num w:numId="20">
    <w:abstractNumId w:val="24"/>
  </w:num>
  <w:num w:numId="21">
    <w:abstractNumId w:val="22"/>
  </w:num>
  <w:num w:numId="22">
    <w:abstractNumId w:val="26"/>
  </w:num>
  <w:num w:numId="23">
    <w:abstractNumId w:val="28"/>
  </w:num>
  <w:num w:numId="24">
    <w:abstractNumId w:val="50"/>
  </w:num>
  <w:num w:numId="25">
    <w:abstractNumId w:val="42"/>
  </w:num>
  <w:num w:numId="26">
    <w:abstractNumId w:val="15"/>
  </w:num>
  <w:num w:numId="27">
    <w:abstractNumId w:val="16"/>
  </w:num>
  <w:num w:numId="28">
    <w:abstractNumId w:val="21"/>
  </w:num>
  <w:num w:numId="29">
    <w:abstractNumId w:val="47"/>
  </w:num>
  <w:num w:numId="30">
    <w:abstractNumId w:val="36"/>
  </w:num>
  <w:num w:numId="31">
    <w:abstractNumId w:val="44"/>
  </w:num>
  <w:num w:numId="32">
    <w:abstractNumId w:val="29"/>
  </w:num>
  <w:num w:numId="33">
    <w:abstractNumId w:val="40"/>
  </w:num>
  <w:num w:numId="34">
    <w:abstractNumId w:val="49"/>
  </w:num>
  <w:num w:numId="35">
    <w:abstractNumId w:val="34"/>
  </w:num>
  <w:num w:numId="36">
    <w:abstractNumId w:val="39"/>
  </w:num>
  <w:num w:numId="37">
    <w:abstractNumId w:val="46"/>
  </w:num>
  <w:num w:numId="38">
    <w:abstractNumId w:val="17"/>
  </w:num>
  <w:num w:numId="39">
    <w:abstractNumId w:val="12"/>
  </w:num>
  <w:num w:numId="40">
    <w:abstractNumId w:val="53"/>
  </w:num>
  <w:num w:numId="41">
    <w:abstractNumId w:val="27"/>
  </w:num>
  <w:num w:numId="42">
    <w:abstractNumId w:val="35"/>
  </w:num>
  <w:num w:numId="43">
    <w:abstractNumId w:val="18"/>
  </w:num>
  <w:num w:numId="44">
    <w:abstractNumId w:val="33"/>
  </w:num>
  <w:num w:numId="45">
    <w:abstractNumId w:val="4"/>
  </w:num>
  <w:num w:numId="46">
    <w:abstractNumId w:val="23"/>
  </w:num>
  <w:num w:numId="47">
    <w:abstractNumId w:val="51"/>
  </w:num>
  <w:num w:numId="48">
    <w:abstractNumId w:val="5"/>
  </w:num>
  <w:num w:numId="49">
    <w:abstractNumId w:val="8"/>
  </w:num>
  <w:num w:numId="50">
    <w:abstractNumId w:val="30"/>
  </w:num>
  <w:num w:numId="51">
    <w:abstractNumId w:val="31"/>
  </w:num>
  <w:num w:numId="52">
    <w:abstractNumId w:val="7"/>
  </w:num>
  <w:num w:numId="53">
    <w:abstractNumId w:val="48"/>
  </w:num>
  <w:numIdMacAtCleanup w:val="5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stylePaneFormatFilter w:val="3F01"/>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00133"/>
    <w:rsid w:val="00001D58"/>
    <w:rsid w:val="00006E94"/>
    <w:rsid w:val="0001303E"/>
    <w:rsid w:val="00016276"/>
    <w:rsid w:val="00022183"/>
    <w:rsid w:val="0002526A"/>
    <w:rsid w:val="0003302C"/>
    <w:rsid w:val="00033CEA"/>
    <w:rsid w:val="00034A75"/>
    <w:rsid w:val="000366C4"/>
    <w:rsid w:val="00036E7D"/>
    <w:rsid w:val="000472E3"/>
    <w:rsid w:val="00057CBB"/>
    <w:rsid w:val="000611F8"/>
    <w:rsid w:val="00063179"/>
    <w:rsid w:val="00071F13"/>
    <w:rsid w:val="00072222"/>
    <w:rsid w:val="00075FB2"/>
    <w:rsid w:val="00076108"/>
    <w:rsid w:val="0007779B"/>
    <w:rsid w:val="000821AC"/>
    <w:rsid w:val="00084190"/>
    <w:rsid w:val="0008548E"/>
    <w:rsid w:val="000905DE"/>
    <w:rsid w:val="00090B42"/>
    <w:rsid w:val="000921C1"/>
    <w:rsid w:val="00096C41"/>
    <w:rsid w:val="000A22AF"/>
    <w:rsid w:val="000A5A62"/>
    <w:rsid w:val="000A5D71"/>
    <w:rsid w:val="000B027A"/>
    <w:rsid w:val="000B2E6F"/>
    <w:rsid w:val="000B6283"/>
    <w:rsid w:val="000B66F0"/>
    <w:rsid w:val="000C0B05"/>
    <w:rsid w:val="000C26B2"/>
    <w:rsid w:val="000C6901"/>
    <w:rsid w:val="000D0F53"/>
    <w:rsid w:val="000D2F00"/>
    <w:rsid w:val="000D33DE"/>
    <w:rsid w:val="000D793F"/>
    <w:rsid w:val="000E2314"/>
    <w:rsid w:val="000E53B6"/>
    <w:rsid w:val="000E58C0"/>
    <w:rsid w:val="000F0053"/>
    <w:rsid w:val="000F0146"/>
    <w:rsid w:val="000F0A9C"/>
    <w:rsid w:val="000F0F00"/>
    <w:rsid w:val="000F229C"/>
    <w:rsid w:val="000F440F"/>
    <w:rsid w:val="000F6952"/>
    <w:rsid w:val="00104CC6"/>
    <w:rsid w:val="0011002C"/>
    <w:rsid w:val="001134DA"/>
    <w:rsid w:val="0011373B"/>
    <w:rsid w:val="0011664E"/>
    <w:rsid w:val="00117F6D"/>
    <w:rsid w:val="001258D3"/>
    <w:rsid w:val="00132B0E"/>
    <w:rsid w:val="001332C6"/>
    <w:rsid w:val="0013398A"/>
    <w:rsid w:val="0013497C"/>
    <w:rsid w:val="001446E2"/>
    <w:rsid w:val="0014617F"/>
    <w:rsid w:val="00155986"/>
    <w:rsid w:val="00156BE2"/>
    <w:rsid w:val="00157DFA"/>
    <w:rsid w:val="00160160"/>
    <w:rsid w:val="001615E8"/>
    <w:rsid w:val="00161BE4"/>
    <w:rsid w:val="00162942"/>
    <w:rsid w:val="00164145"/>
    <w:rsid w:val="001654FA"/>
    <w:rsid w:val="00171C02"/>
    <w:rsid w:val="00173DA3"/>
    <w:rsid w:val="00176CDC"/>
    <w:rsid w:val="001824BF"/>
    <w:rsid w:val="0019053D"/>
    <w:rsid w:val="001A0C3D"/>
    <w:rsid w:val="001A1736"/>
    <w:rsid w:val="001A1F37"/>
    <w:rsid w:val="001A5339"/>
    <w:rsid w:val="001A6EEF"/>
    <w:rsid w:val="001B2D68"/>
    <w:rsid w:val="001B60D7"/>
    <w:rsid w:val="001C390E"/>
    <w:rsid w:val="001C5440"/>
    <w:rsid w:val="001C5872"/>
    <w:rsid w:val="001D1585"/>
    <w:rsid w:val="001D3ABC"/>
    <w:rsid w:val="001D3BD4"/>
    <w:rsid w:val="001D3CDD"/>
    <w:rsid w:val="001D4F6F"/>
    <w:rsid w:val="001D7F40"/>
    <w:rsid w:val="001E05F9"/>
    <w:rsid w:val="001E1177"/>
    <w:rsid w:val="001E43EC"/>
    <w:rsid w:val="001E530F"/>
    <w:rsid w:val="001E554E"/>
    <w:rsid w:val="001E5A43"/>
    <w:rsid w:val="001E638B"/>
    <w:rsid w:val="001E6B04"/>
    <w:rsid w:val="001F0A5D"/>
    <w:rsid w:val="001F5B8A"/>
    <w:rsid w:val="001F7C8D"/>
    <w:rsid w:val="0020180A"/>
    <w:rsid w:val="00201B8B"/>
    <w:rsid w:val="002047DA"/>
    <w:rsid w:val="00207660"/>
    <w:rsid w:val="0021291A"/>
    <w:rsid w:val="00213EFB"/>
    <w:rsid w:val="00215348"/>
    <w:rsid w:val="00215742"/>
    <w:rsid w:val="002259B9"/>
    <w:rsid w:val="00234A45"/>
    <w:rsid w:val="002378D5"/>
    <w:rsid w:val="0024195B"/>
    <w:rsid w:val="00241C99"/>
    <w:rsid w:val="00242C57"/>
    <w:rsid w:val="00243CC6"/>
    <w:rsid w:val="00244D48"/>
    <w:rsid w:val="00253C7D"/>
    <w:rsid w:val="00257C0F"/>
    <w:rsid w:val="00262FFD"/>
    <w:rsid w:val="00263881"/>
    <w:rsid w:val="00267F1D"/>
    <w:rsid w:val="00270187"/>
    <w:rsid w:val="00271B4E"/>
    <w:rsid w:val="00273D5B"/>
    <w:rsid w:val="00283F33"/>
    <w:rsid w:val="00284B75"/>
    <w:rsid w:val="002900BE"/>
    <w:rsid w:val="00292248"/>
    <w:rsid w:val="002A1EA3"/>
    <w:rsid w:val="002A5E9C"/>
    <w:rsid w:val="002B74D5"/>
    <w:rsid w:val="002B7646"/>
    <w:rsid w:val="002C1568"/>
    <w:rsid w:val="002C2420"/>
    <w:rsid w:val="002D0F2F"/>
    <w:rsid w:val="002D30B4"/>
    <w:rsid w:val="002E3693"/>
    <w:rsid w:val="002E4817"/>
    <w:rsid w:val="002E6EA5"/>
    <w:rsid w:val="002F1FCD"/>
    <w:rsid w:val="002F2EDF"/>
    <w:rsid w:val="002F5BF1"/>
    <w:rsid w:val="002F748F"/>
    <w:rsid w:val="002F782F"/>
    <w:rsid w:val="003010B4"/>
    <w:rsid w:val="003013BD"/>
    <w:rsid w:val="00302DFD"/>
    <w:rsid w:val="0031052B"/>
    <w:rsid w:val="00313976"/>
    <w:rsid w:val="00315D3F"/>
    <w:rsid w:val="00322DBC"/>
    <w:rsid w:val="0032346F"/>
    <w:rsid w:val="0032634E"/>
    <w:rsid w:val="00330BD5"/>
    <w:rsid w:val="00335AFD"/>
    <w:rsid w:val="003363FA"/>
    <w:rsid w:val="003373BE"/>
    <w:rsid w:val="00337D36"/>
    <w:rsid w:val="0034105A"/>
    <w:rsid w:val="00350EF3"/>
    <w:rsid w:val="003519D7"/>
    <w:rsid w:val="00353B01"/>
    <w:rsid w:val="00360B62"/>
    <w:rsid w:val="00360CFC"/>
    <w:rsid w:val="003677C0"/>
    <w:rsid w:val="00367A3C"/>
    <w:rsid w:val="00374DC5"/>
    <w:rsid w:val="00375E38"/>
    <w:rsid w:val="003777FE"/>
    <w:rsid w:val="00383FE3"/>
    <w:rsid w:val="00386834"/>
    <w:rsid w:val="00391039"/>
    <w:rsid w:val="00392A2B"/>
    <w:rsid w:val="00394DB7"/>
    <w:rsid w:val="003A61DF"/>
    <w:rsid w:val="003A76FF"/>
    <w:rsid w:val="003B1DD6"/>
    <w:rsid w:val="003B2E7C"/>
    <w:rsid w:val="003C4013"/>
    <w:rsid w:val="003C752F"/>
    <w:rsid w:val="003D55E3"/>
    <w:rsid w:val="003E115F"/>
    <w:rsid w:val="003E2C9F"/>
    <w:rsid w:val="003E48E0"/>
    <w:rsid w:val="003E69BB"/>
    <w:rsid w:val="003E799C"/>
    <w:rsid w:val="003F0B9B"/>
    <w:rsid w:val="003F0CEF"/>
    <w:rsid w:val="003F18DB"/>
    <w:rsid w:val="003F2293"/>
    <w:rsid w:val="003F4282"/>
    <w:rsid w:val="003F48D3"/>
    <w:rsid w:val="003F536C"/>
    <w:rsid w:val="003F552D"/>
    <w:rsid w:val="0040180E"/>
    <w:rsid w:val="004159E3"/>
    <w:rsid w:val="00417388"/>
    <w:rsid w:val="00421296"/>
    <w:rsid w:val="00424966"/>
    <w:rsid w:val="0043057E"/>
    <w:rsid w:val="004403B1"/>
    <w:rsid w:val="00454EA2"/>
    <w:rsid w:val="00461F76"/>
    <w:rsid w:val="00466912"/>
    <w:rsid w:val="00470D32"/>
    <w:rsid w:val="00485DF9"/>
    <w:rsid w:val="00490F4E"/>
    <w:rsid w:val="004A1861"/>
    <w:rsid w:val="004A6BD9"/>
    <w:rsid w:val="004B0DB4"/>
    <w:rsid w:val="004B69FC"/>
    <w:rsid w:val="004C73C0"/>
    <w:rsid w:val="004D2C5D"/>
    <w:rsid w:val="004D4ABB"/>
    <w:rsid w:val="004D6440"/>
    <w:rsid w:val="004E1D16"/>
    <w:rsid w:val="004E2400"/>
    <w:rsid w:val="004E3796"/>
    <w:rsid w:val="004E5484"/>
    <w:rsid w:val="004E7649"/>
    <w:rsid w:val="004F3810"/>
    <w:rsid w:val="004F40BA"/>
    <w:rsid w:val="004F4739"/>
    <w:rsid w:val="004F780A"/>
    <w:rsid w:val="004F7B61"/>
    <w:rsid w:val="00502EF0"/>
    <w:rsid w:val="0050343B"/>
    <w:rsid w:val="00510F01"/>
    <w:rsid w:val="0051144A"/>
    <w:rsid w:val="0052002C"/>
    <w:rsid w:val="00520CF8"/>
    <w:rsid w:val="00521EC4"/>
    <w:rsid w:val="00536167"/>
    <w:rsid w:val="00543C4F"/>
    <w:rsid w:val="005506D7"/>
    <w:rsid w:val="005523AB"/>
    <w:rsid w:val="00554FB1"/>
    <w:rsid w:val="00557193"/>
    <w:rsid w:val="00557DC1"/>
    <w:rsid w:val="0057040A"/>
    <w:rsid w:val="00572859"/>
    <w:rsid w:val="00581717"/>
    <w:rsid w:val="00582778"/>
    <w:rsid w:val="0058540F"/>
    <w:rsid w:val="00586578"/>
    <w:rsid w:val="00586680"/>
    <w:rsid w:val="00595C13"/>
    <w:rsid w:val="005A0013"/>
    <w:rsid w:val="005A256C"/>
    <w:rsid w:val="005A5AE6"/>
    <w:rsid w:val="005B0DEE"/>
    <w:rsid w:val="005B3621"/>
    <w:rsid w:val="005B6382"/>
    <w:rsid w:val="005B6B6E"/>
    <w:rsid w:val="005C1F1F"/>
    <w:rsid w:val="005C23A3"/>
    <w:rsid w:val="005C2B3C"/>
    <w:rsid w:val="005C686E"/>
    <w:rsid w:val="005D6601"/>
    <w:rsid w:val="005D71EF"/>
    <w:rsid w:val="005E01E5"/>
    <w:rsid w:val="005E4AB7"/>
    <w:rsid w:val="005E6CE1"/>
    <w:rsid w:val="005F0774"/>
    <w:rsid w:val="005F48B9"/>
    <w:rsid w:val="005F7335"/>
    <w:rsid w:val="00601C64"/>
    <w:rsid w:val="006038D7"/>
    <w:rsid w:val="006070DC"/>
    <w:rsid w:val="00611188"/>
    <w:rsid w:val="006178D3"/>
    <w:rsid w:val="006237AC"/>
    <w:rsid w:val="00624A66"/>
    <w:rsid w:val="00624EF0"/>
    <w:rsid w:val="00626EF1"/>
    <w:rsid w:val="006351D8"/>
    <w:rsid w:val="00636178"/>
    <w:rsid w:val="00637074"/>
    <w:rsid w:val="006428A7"/>
    <w:rsid w:val="0064569F"/>
    <w:rsid w:val="0065192A"/>
    <w:rsid w:val="0066220B"/>
    <w:rsid w:val="00662CEE"/>
    <w:rsid w:val="00665FCC"/>
    <w:rsid w:val="00671313"/>
    <w:rsid w:val="006744CB"/>
    <w:rsid w:val="006760DD"/>
    <w:rsid w:val="006774E3"/>
    <w:rsid w:val="006937DF"/>
    <w:rsid w:val="006962BD"/>
    <w:rsid w:val="00696F5D"/>
    <w:rsid w:val="006A0271"/>
    <w:rsid w:val="006A316B"/>
    <w:rsid w:val="006A5AB7"/>
    <w:rsid w:val="006B06A2"/>
    <w:rsid w:val="006B2812"/>
    <w:rsid w:val="006B7CBB"/>
    <w:rsid w:val="006C2F1D"/>
    <w:rsid w:val="006C4353"/>
    <w:rsid w:val="006C656D"/>
    <w:rsid w:val="006E0013"/>
    <w:rsid w:val="006E30B1"/>
    <w:rsid w:val="006E45B3"/>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34131"/>
    <w:rsid w:val="007405F5"/>
    <w:rsid w:val="00743BFB"/>
    <w:rsid w:val="00754ABC"/>
    <w:rsid w:val="00754ADC"/>
    <w:rsid w:val="007557B3"/>
    <w:rsid w:val="00756B41"/>
    <w:rsid w:val="00760125"/>
    <w:rsid w:val="00764CE2"/>
    <w:rsid w:val="00764F3B"/>
    <w:rsid w:val="00772C22"/>
    <w:rsid w:val="00780A53"/>
    <w:rsid w:val="00784213"/>
    <w:rsid w:val="0078534B"/>
    <w:rsid w:val="00793D8B"/>
    <w:rsid w:val="00793E53"/>
    <w:rsid w:val="00795927"/>
    <w:rsid w:val="00797BB2"/>
    <w:rsid w:val="007A0E70"/>
    <w:rsid w:val="007A2CC8"/>
    <w:rsid w:val="007A3601"/>
    <w:rsid w:val="007B023B"/>
    <w:rsid w:val="007B0901"/>
    <w:rsid w:val="007C2426"/>
    <w:rsid w:val="007C3243"/>
    <w:rsid w:val="007C472F"/>
    <w:rsid w:val="007C523C"/>
    <w:rsid w:val="007C7C85"/>
    <w:rsid w:val="007D4EC1"/>
    <w:rsid w:val="007D5A9A"/>
    <w:rsid w:val="007E03E8"/>
    <w:rsid w:val="007E2B58"/>
    <w:rsid w:val="007E49F4"/>
    <w:rsid w:val="007F3659"/>
    <w:rsid w:val="007F3898"/>
    <w:rsid w:val="007F3ACF"/>
    <w:rsid w:val="007F56F9"/>
    <w:rsid w:val="00802C02"/>
    <w:rsid w:val="00802F71"/>
    <w:rsid w:val="008058C2"/>
    <w:rsid w:val="00816C66"/>
    <w:rsid w:val="008170B6"/>
    <w:rsid w:val="0082072B"/>
    <w:rsid w:val="00823C0D"/>
    <w:rsid w:val="0082503B"/>
    <w:rsid w:val="00827C0C"/>
    <w:rsid w:val="00831B49"/>
    <w:rsid w:val="008365A6"/>
    <w:rsid w:val="0084206C"/>
    <w:rsid w:val="008434AC"/>
    <w:rsid w:val="00843BD8"/>
    <w:rsid w:val="0085134D"/>
    <w:rsid w:val="00852C66"/>
    <w:rsid w:val="00860149"/>
    <w:rsid w:val="008627C5"/>
    <w:rsid w:val="00864071"/>
    <w:rsid w:val="008646C3"/>
    <w:rsid w:val="008649FD"/>
    <w:rsid w:val="008727D0"/>
    <w:rsid w:val="00877EE7"/>
    <w:rsid w:val="00881869"/>
    <w:rsid w:val="0088674A"/>
    <w:rsid w:val="008915D6"/>
    <w:rsid w:val="008922D1"/>
    <w:rsid w:val="008923FA"/>
    <w:rsid w:val="0089270A"/>
    <w:rsid w:val="00895AA6"/>
    <w:rsid w:val="00896A13"/>
    <w:rsid w:val="008A45D4"/>
    <w:rsid w:val="008A7E41"/>
    <w:rsid w:val="008B3563"/>
    <w:rsid w:val="008B3D55"/>
    <w:rsid w:val="008C1E52"/>
    <w:rsid w:val="008C720B"/>
    <w:rsid w:val="008C7409"/>
    <w:rsid w:val="008D059F"/>
    <w:rsid w:val="008D41F4"/>
    <w:rsid w:val="008E3A50"/>
    <w:rsid w:val="008E601C"/>
    <w:rsid w:val="0090429A"/>
    <w:rsid w:val="00904BBC"/>
    <w:rsid w:val="00906C56"/>
    <w:rsid w:val="00907318"/>
    <w:rsid w:val="0090781F"/>
    <w:rsid w:val="00915C56"/>
    <w:rsid w:val="00917410"/>
    <w:rsid w:val="009220A7"/>
    <w:rsid w:val="00922ADD"/>
    <w:rsid w:val="0092641C"/>
    <w:rsid w:val="0093120D"/>
    <w:rsid w:val="00933654"/>
    <w:rsid w:val="00935672"/>
    <w:rsid w:val="00940B4F"/>
    <w:rsid w:val="00942D0B"/>
    <w:rsid w:val="009512A4"/>
    <w:rsid w:val="00951693"/>
    <w:rsid w:val="00952F45"/>
    <w:rsid w:val="0095663B"/>
    <w:rsid w:val="00956B22"/>
    <w:rsid w:val="00960817"/>
    <w:rsid w:val="00960E38"/>
    <w:rsid w:val="009658B9"/>
    <w:rsid w:val="00966D75"/>
    <w:rsid w:val="00972DF5"/>
    <w:rsid w:val="0097718E"/>
    <w:rsid w:val="0099483A"/>
    <w:rsid w:val="009968CF"/>
    <w:rsid w:val="00996A25"/>
    <w:rsid w:val="00996EAF"/>
    <w:rsid w:val="009A0559"/>
    <w:rsid w:val="009A14FE"/>
    <w:rsid w:val="009A2CD0"/>
    <w:rsid w:val="009A34D9"/>
    <w:rsid w:val="009A4485"/>
    <w:rsid w:val="009A4F46"/>
    <w:rsid w:val="009A5975"/>
    <w:rsid w:val="009B1BE2"/>
    <w:rsid w:val="009C38DB"/>
    <w:rsid w:val="009C58AD"/>
    <w:rsid w:val="009D17A9"/>
    <w:rsid w:val="009D363A"/>
    <w:rsid w:val="009D4364"/>
    <w:rsid w:val="009E0C36"/>
    <w:rsid w:val="00A064DD"/>
    <w:rsid w:val="00A07CC1"/>
    <w:rsid w:val="00A134C3"/>
    <w:rsid w:val="00A27CBF"/>
    <w:rsid w:val="00A3303A"/>
    <w:rsid w:val="00A35F47"/>
    <w:rsid w:val="00A40506"/>
    <w:rsid w:val="00A4172B"/>
    <w:rsid w:val="00A417A6"/>
    <w:rsid w:val="00A430D9"/>
    <w:rsid w:val="00A44DFF"/>
    <w:rsid w:val="00A46887"/>
    <w:rsid w:val="00A4693D"/>
    <w:rsid w:val="00A520FC"/>
    <w:rsid w:val="00A567A0"/>
    <w:rsid w:val="00A87544"/>
    <w:rsid w:val="00A91F5F"/>
    <w:rsid w:val="00A92D7B"/>
    <w:rsid w:val="00A941AA"/>
    <w:rsid w:val="00A94B28"/>
    <w:rsid w:val="00A96FF5"/>
    <w:rsid w:val="00AA0852"/>
    <w:rsid w:val="00AA13E3"/>
    <w:rsid w:val="00AA24C3"/>
    <w:rsid w:val="00AB3D06"/>
    <w:rsid w:val="00AB6580"/>
    <w:rsid w:val="00AC2938"/>
    <w:rsid w:val="00AC6552"/>
    <w:rsid w:val="00AD0283"/>
    <w:rsid w:val="00AD505C"/>
    <w:rsid w:val="00AD571B"/>
    <w:rsid w:val="00AD658D"/>
    <w:rsid w:val="00AE310A"/>
    <w:rsid w:val="00AE40A4"/>
    <w:rsid w:val="00AE7A3F"/>
    <w:rsid w:val="00AE7BAC"/>
    <w:rsid w:val="00AF0687"/>
    <w:rsid w:val="00AF16E5"/>
    <w:rsid w:val="00AF6C41"/>
    <w:rsid w:val="00B0576D"/>
    <w:rsid w:val="00B07384"/>
    <w:rsid w:val="00B10602"/>
    <w:rsid w:val="00B13684"/>
    <w:rsid w:val="00B219AE"/>
    <w:rsid w:val="00B319A4"/>
    <w:rsid w:val="00B32698"/>
    <w:rsid w:val="00B3594A"/>
    <w:rsid w:val="00B403E8"/>
    <w:rsid w:val="00B408B6"/>
    <w:rsid w:val="00B43110"/>
    <w:rsid w:val="00B46C02"/>
    <w:rsid w:val="00B47B0E"/>
    <w:rsid w:val="00B57FB9"/>
    <w:rsid w:val="00B6068A"/>
    <w:rsid w:val="00B65424"/>
    <w:rsid w:val="00B751FC"/>
    <w:rsid w:val="00B75BE2"/>
    <w:rsid w:val="00B858A0"/>
    <w:rsid w:val="00B91DFF"/>
    <w:rsid w:val="00B92560"/>
    <w:rsid w:val="00B92EED"/>
    <w:rsid w:val="00B940C4"/>
    <w:rsid w:val="00B94CB1"/>
    <w:rsid w:val="00B97BE2"/>
    <w:rsid w:val="00BA21DB"/>
    <w:rsid w:val="00BB1B65"/>
    <w:rsid w:val="00BB7524"/>
    <w:rsid w:val="00BB7865"/>
    <w:rsid w:val="00BB791C"/>
    <w:rsid w:val="00BC0EC8"/>
    <w:rsid w:val="00BC5BB2"/>
    <w:rsid w:val="00BC76BD"/>
    <w:rsid w:val="00BD106F"/>
    <w:rsid w:val="00BD1B3D"/>
    <w:rsid w:val="00BD314D"/>
    <w:rsid w:val="00BD3B7D"/>
    <w:rsid w:val="00BE24BB"/>
    <w:rsid w:val="00BE3456"/>
    <w:rsid w:val="00BE401E"/>
    <w:rsid w:val="00BE57FE"/>
    <w:rsid w:val="00BF2F0A"/>
    <w:rsid w:val="00BF46C4"/>
    <w:rsid w:val="00BF5AFE"/>
    <w:rsid w:val="00BF6C1C"/>
    <w:rsid w:val="00C0249D"/>
    <w:rsid w:val="00C06B3E"/>
    <w:rsid w:val="00C06EF5"/>
    <w:rsid w:val="00C11074"/>
    <w:rsid w:val="00C11973"/>
    <w:rsid w:val="00C11F57"/>
    <w:rsid w:val="00C12B5D"/>
    <w:rsid w:val="00C310C6"/>
    <w:rsid w:val="00C326D2"/>
    <w:rsid w:val="00C36EC8"/>
    <w:rsid w:val="00C43E52"/>
    <w:rsid w:val="00C46911"/>
    <w:rsid w:val="00C53680"/>
    <w:rsid w:val="00C65C36"/>
    <w:rsid w:val="00C70B25"/>
    <w:rsid w:val="00C7395D"/>
    <w:rsid w:val="00C74412"/>
    <w:rsid w:val="00C74A38"/>
    <w:rsid w:val="00C75DEA"/>
    <w:rsid w:val="00C8171F"/>
    <w:rsid w:val="00C9101B"/>
    <w:rsid w:val="00CA0FC5"/>
    <w:rsid w:val="00CA10C0"/>
    <w:rsid w:val="00CA38FF"/>
    <w:rsid w:val="00CC23BE"/>
    <w:rsid w:val="00CC7FE5"/>
    <w:rsid w:val="00CD0813"/>
    <w:rsid w:val="00CD2A6C"/>
    <w:rsid w:val="00CD3615"/>
    <w:rsid w:val="00CD591B"/>
    <w:rsid w:val="00CD5C33"/>
    <w:rsid w:val="00CD6905"/>
    <w:rsid w:val="00CD7788"/>
    <w:rsid w:val="00CE089B"/>
    <w:rsid w:val="00CE3578"/>
    <w:rsid w:val="00CE4747"/>
    <w:rsid w:val="00CE4C66"/>
    <w:rsid w:val="00CE5CFF"/>
    <w:rsid w:val="00CF6992"/>
    <w:rsid w:val="00CF6B2C"/>
    <w:rsid w:val="00D00133"/>
    <w:rsid w:val="00D1126D"/>
    <w:rsid w:val="00D11D37"/>
    <w:rsid w:val="00D20882"/>
    <w:rsid w:val="00D27FA5"/>
    <w:rsid w:val="00D3076D"/>
    <w:rsid w:val="00D31D15"/>
    <w:rsid w:val="00D3275A"/>
    <w:rsid w:val="00D41146"/>
    <w:rsid w:val="00D415B0"/>
    <w:rsid w:val="00D4714B"/>
    <w:rsid w:val="00D51B1A"/>
    <w:rsid w:val="00D52717"/>
    <w:rsid w:val="00D53982"/>
    <w:rsid w:val="00D57159"/>
    <w:rsid w:val="00D5728C"/>
    <w:rsid w:val="00D67324"/>
    <w:rsid w:val="00D67B67"/>
    <w:rsid w:val="00D72450"/>
    <w:rsid w:val="00D8240C"/>
    <w:rsid w:val="00D84F09"/>
    <w:rsid w:val="00D862BD"/>
    <w:rsid w:val="00D86D6F"/>
    <w:rsid w:val="00D93463"/>
    <w:rsid w:val="00D9610F"/>
    <w:rsid w:val="00DA56A1"/>
    <w:rsid w:val="00DB3A1C"/>
    <w:rsid w:val="00DB68E2"/>
    <w:rsid w:val="00DC11F5"/>
    <w:rsid w:val="00DD46B9"/>
    <w:rsid w:val="00DD5236"/>
    <w:rsid w:val="00DE3071"/>
    <w:rsid w:val="00DE62B2"/>
    <w:rsid w:val="00DF44E6"/>
    <w:rsid w:val="00DF5A45"/>
    <w:rsid w:val="00E00DA4"/>
    <w:rsid w:val="00E04702"/>
    <w:rsid w:val="00E079D9"/>
    <w:rsid w:val="00E16F87"/>
    <w:rsid w:val="00E17D5A"/>
    <w:rsid w:val="00E21B98"/>
    <w:rsid w:val="00E27F62"/>
    <w:rsid w:val="00E31B51"/>
    <w:rsid w:val="00E324FF"/>
    <w:rsid w:val="00E3414D"/>
    <w:rsid w:val="00E34C20"/>
    <w:rsid w:val="00E351F9"/>
    <w:rsid w:val="00E353DC"/>
    <w:rsid w:val="00E376C9"/>
    <w:rsid w:val="00E46EB1"/>
    <w:rsid w:val="00E47E26"/>
    <w:rsid w:val="00E50370"/>
    <w:rsid w:val="00E54D67"/>
    <w:rsid w:val="00E562B2"/>
    <w:rsid w:val="00E6141F"/>
    <w:rsid w:val="00E62EFF"/>
    <w:rsid w:val="00E66028"/>
    <w:rsid w:val="00E67765"/>
    <w:rsid w:val="00E70EB1"/>
    <w:rsid w:val="00E713DB"/>
    <w:rsid w:val="00E73DF4"/>
    <w:rsid w:val="00E80F41"/>
    <w:rsid w:val="00E8101E"/>
    <w:rsid w:val="00E81561"/>
    <w:rsid w:val="00E85215"/>
    <w:rsid w:val="00E85F33"/>
    <w:rsid w:val="00E866AB"/>
    <w:rsid w:val="00E93030"/>
    <w:rsid w:val="00E937B3"/>
    <w:rsid w:val="00E96F03"/>
    <w:rsid w:val="00EA1884"/>
    <w:rsid w:val="00EA458F"/>
    <w:rsid w:val="00EA65F8"/>
    <w:rsid w:val="00EA7FF3"/>
    <w:rsid w:val="00EB065C"/>
    <w:rsid w:val="00EB153C"/>
    <w:rsid w:val="00EB3314"/>
    <w:rsid w:val="00EB3399"/>
    <w:rsid w:val="00EC232D"/>
    <w:rsid w:val="00EC3BF7"/>
    <w:rsid w:val="00EC5D20"/>
    <w:rsid w:val="00EC6C16"/>
    <w:rsid w:val="00ED1024"/>
    <w:rsid w:val="00ED396A"/>
    <w:rsid w:val="00ED3E68"/>
    <w:rsid w:val="00ED4788"/>
    <w:rsid w:val="00EE64B9"/>
    <w:rsid w:val="00EE7217"/>
    <w:rsid w:val="00EF140F"/>
    <w:rsid w:val="00EF31F4"/>
    <w:rsid w:val="00EF3B4F"/>
    <w:rsid w:val="00EF4800"/>
    <w:rsid w:val="00EF7E24"/>
    <w:rsid w:val="00F0399E"/>
    <w:rsid w:val="00F11C85"/>
    <w:rsid w:val="00F133E5"/>
    <w:rsid w:val="00F155B8"/>
    <w:rsid w:val="00F1768B"/>
    <w:rsid w:val="00F229AC"/>
    <w:rsid w:val="00F24D0B"/>
    <w:rsid w:val="00F27EA9"/>
    <w:rsid w:val="00F3044D"/>
    <w:rsid w:val="00F35C2E"/>
    <w:rsid w:val="00F45ADF"/>
    <w:rsid w:val="00F505A9"/>
    <w:rsid w:val="00F5281F"/>
    <w:rsid w:val="00F52B05"/>
    <w:rsid w:val="00F5396A"/>
    <w:rsid w:val="00F61149"/>
    <w:rsid w:val="00F65414"/>
    <w:rsid w:val="00F70365"/>
    <w:rsid w:val="00F742CF"/>
    <w:rsid w:val="00F81851"/>
    <w:rsid w:val="00F918CC"/>
    <w:rsid w:val="00F91CD9"/>
    <w:rsid w:val="00F92B2D"/>
    <w:rsid w:val="00F93251"/>
    <w:rsid w:val="00F9543C"/>
    <w:rsid w:val="00FA628D"/>
    <w:rsid w:val="00FB3F38"/>
    <w:rsid w:val="00FB4057"/>
    <w:rsid w:val="00FC2443"/>
    <w:rsid w:val="00FC3B95"/>
    <w:rsid w:val="00FC5090"/>
    <w:rsid w:val="00FC7DAF"/>
    <w:rsid w:val="00FD2413"/>
    <w:rsid w:val="00FD7114"/>
    <w:rsid w:val="00FE264D"/>
    <w:rsid w:val="00FE5CA6"/>
    <w:rsid w:val="00FE6990"/>
    <w:rsid w:val="00FE73FF"/>
    <w:rsid w:val="00FE7D03"/>
    <w:rsid w:val="00FF337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22AF"/>
    <w:rPr>
      <w:sz w:val="24"/>
      <w:szCs w:val="24"/>
    </w:rPr>
  </w:style>
  <w:style w:type="paragraph" w:styleId="Heading1">
    <w:name w:val="heading 1"/>
    <w:basedOn w:val="Normal"/>
    <w:next w:val="Normal"/>
    <w:link w:val="Heading1Char"/>
    <w:uiPriority w:val="99"/>
    <w:qFormat/>
    <w:rsid w:val="0093120D"/>
    <w:pPr>
      <w:keepNext/>
      <w:keepLines/>
      <w:spacing w:before="240"/>
      <w:outlineLvl w:val="0"/>
    </w:pPr>
    <w:rPr>
      <w:rFonts w:ascii="Cambria" w:hAnsi="Cambria"/>
      <w:color w:val="365F91"/>
      <w:sz w:val="32"/>
      <w:szCs w:val="32"/>
    </w:rPr>
  </w:style>
  <w:style w:type="paragraph" w:styleId="Heading2">
    <w:name w:val="heading 2"/>
    <w:basedOn w:val="Normal"/>
    <w:next w:val="Normal"/>
    <w:link w:val="Heading2Char"/>
    <w:uiPriority w:val="99"/>
    <w:qFormat/>
    <w:rsid w:val="00996A25"/>
    <w:pPr>
      <w:keepNext/>
      <w:spacing w:before="240" w:after="60"/>
      <w:outlineLvl w:val="1"/>
    </w:pPr>
    <w:rPr>
      <w:rFonts w:ascii="Arial" w:hAnsi="Arial"/>
      <w:b/>
      <w:bCs/>
      <w:i/>
      <w:i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3120D"/>
    <w:rPr>
      <w:rFonts w:ascii="Cambria" w:hAnsi="Cambria" w:cs="Times New Roman"/>
      <w:color w:val="365F91"/>
      <w:sz w:val="32"/>
      <w:szCs w:val="32"/>
    </w:rPr>
  </w:style>
  <w:style w:type="character" w:customStyle="1" w:styleId="Heading2Char">
    <w:name w:val="Heading 2 Char"/>
    <w:basedOn w:val="DefaultParagraphFont"/>
    <w:link w:val="Heading2"/>
    <w:uiPriority w:val="99"/>
    <w:locked/>
    <w:rsid w:val="00996A25"/>
    <w:rPr>
      <w:rFonts w:ascii="Arial" w:hAnsi="Arial"/>
      <w:b/>
      <w:i/>
      <w:sz w:val="28"/>
    </w:rPr>
  </w:style>
  <w:style w:type="paragraph" w:customStyle="1" w:styleId="Style11">
    <w:name w:val="Style11"/>
    <w:basedOn w:val="Normal"/>
    <w:uiPriority w:val="99"/>
    <w:rsid w:val="00A87544"/>
    <w:pPr>
      <w:widowControl w:val="0"/>
      <w:autoSpaceDE w:val="0"/>
      <w:autoSpaceDN w:val="0"/>
      <w:adjustRightInd w:val="0"/>
      <w:jc w:val="center"/>
    </w:pPr>
  </w:style>
  <w:style w:type="paragraph" w:customStyle="1" w:styleId="Style12">
    <w:name w:val="Style12"/>
    <w:basedOn w:val="Normal"/>
    <w:uiPriority w:val="99"/>
    <w:rsid w:val="00A87544"/>
    <w:pPr>
      <w:widowControl w:val="0"/>
      <w:autoSpaceDE w:val="0"/>
      <w:autoSpaceDN w:val="0"/>
      <w:adjustRightInd w:val="0"/>
      <w:spacing w:line="230" w:lineRule="exact"/>
    </w:pPr>
  </w:style>
  <w:style w:type="paragraph" w:customStyle="1" w:styleId="Style15">
    <w:name w:val="Style15"/>
    <w:basedOn w:val="Normal"/>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ListParagraph">
    <w:name w:val="List Paragraph"/>
    <w:basedOn w:val="Normal"/>
    <w:uiPriority w:val="99"/>
    <w:qFormat/>
    <w:rsid w:val="00E67765"/>
    <w:pPr>
      <w:widowControl w:val="0"/>
      <w:autoSpaceDE w:val="0"/>
      <w:autoSpaceDN w:val="0"/>
      <w:adjustRightInd w:val="0"/>
      <w:ind w:left="720"/>
      <w:contextualSpacing/>
    </w:pPr>
  </w:style>
  <w:style w:type="character" w:customStyle="1" w:styleId="a">
    <w:name w:val="Основной текст_"/>
    <w:link w:val="3"/>
    <w:uiPriority w:val="99"/>
    <w:locked/>
    <w:rsid w:val="00E8101E"/>
    <w:rPr>
      <w:sz w:val="28"/>
      <w:shd w:val="clear" w:color="auto" w:fill="FFFFFF"/>
    </w:rPr>
  </w:style>
  <w:style w:type="paragraph" w:customStyle="1" w:styleId="3">
    <w:name w:val="Основной текст3"/>
    <w:basedOn w:val="Normal"/>
    <w:link w:val="a"/>
    <w:uiPriority w:val="99"/>
    <w:rsid w:val="00E8101E"/>
    <w:pPr>
      <w:shd w:val="clear" w:color="auto" w:fill="FFFFFF"/>
      <w:spacing w:line="322" w:lineRule="exact"/>
      <w:ind w:hanging="360"/>
    </w:pPr>
    <w:rPr>
      <w:sz w:val="28"/>
      <w:szCs w:val="28"/>
      <w:shd w:val="clear" w:color="auto" w:fill="FFFFFF"/>
    </w:rPr>
  </w:style>
  <w:style w:type="table" w:styleId="TableGrid">
    <w:name w:val="Table Grid"/>
    <w:basedOn w:val="TableNormal"/>
    <w:uiPriority w:val="99"/>
    <w:rsid w:val="0064569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034A75"/>
    <w:rPr>
      <w:rFonts w:cs="Times New Roman"/>
      <w:color w:val="0066CC"/>
      <w:u w:val="single"/>
    </w:rPr>
  </w:style>
  <w:style w:type="paragraph" w:customStyle="1" w:styleId="1">
    <w:name w:val="Абзац списка1"/>
    <w:basedOn w:val="Normal"/>
    <w:uiPriority w:val="99"/>
    <w:rsid w:val="00B97BE2"/>
    <w:pPr>
      <w:spacing w:after="200" w:line="276" w:lineRule="auto"/>
      <w:ind w:left="720"/>
    </w:pPr>
    <w:rPr>
      <w:rFonts w:ascii="Calibri" w:hAnsi="Calibri"/>
      <w:sz w:val="22"/>
      <w:szCs w:val="22"/>
      <w:lang w:eastAsia="en-US"/>
    </w:rPr>
  </w:style>
  <w:style w:type="paragraph" w:styleId="NormalWeb">
    <w:name w:val="Normal (Web)"/>
    <w:aliases w:val="Обычный (Web)"/>
    <w:basedOn w:val="Normal"/>
    <w:uiPriority w:val="99"/>
    <w:rsid w:val="00B97BE2"/>
    <w:pPr>
      <w:spacing w:after="50"/>
    </w:pPr>
    <w:rPr>
      <w:rFonts w:ascii="Verdana" w:hAnsi="Verdana"/>
      <w:color w:val="494949"/>
      <w:sz w:val="12"/>
      <w:szCs w:val="12"/>
    </w:rPr>
  </w:style>
  <w:style w:type="paragraph" w:styleId="FootnoteText">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Normal"/>
    <w:link w:val="FootnoteTextChar"/>
    <w:uiPriority w:val="99"/>
    <w:rsid w:val="00B97BE2"/>
    <w:rPr>
      <w:sz w:val="20"/>
      <w:szCs w:val="20"/>
    </w:rPr>
  </w:style>
  <w:style w:type="character" w:customStyle="1" w:styleId="FootnoteTextChar">
    <w:name w:val="Footnote Text Char"/>
    <w:aliases w:val="Текст сноски Знак1 Знак Char,Текст сноски Знак Знак Знак Char,Char Знак Char,Char Знак Char Char Char,Footnote Text1 Знак Char,Char Знак Char Char1 Знак Char,Char Знак Char Char1 Char,Текст сноски1 Char,Текст сноски Знак Знак Char"/>
    <w:basedOn w:val="DefaultParagraphFont"/>
    <w:link w:val="FootnoteText"/>
    <w:uiPriority w:val="99"/>
    <w:locked/>
    <w:rsid w:val="00B97BE2"/>
    <w:rPr>
      <w:rFonts w:cs="Times New Roman"/>
    </w:rPr>
  </w:style>
  <w:style w:type="paragraph" w:styleId="BodyText">
    <w:name w:val="Body Text"/>
    <w:basedOn w:val="Normal"/>
    <w:link w:val="BodyTextChar"/>
    <w:uiPriority w:val="99"/>
    <w:rsid w:val="00FC3B95"/>
    <w:pPr>
      <w:suppressAutoHyphens/>
      <w:spacing w:after="120"/>
    </w:pPr>
    <w:rPr>
      <w:lang w:eastAsia="ar-SA"/>
    </w:rPr>
  </w:style>
  <w:style w:type="character" w:customStyle="1" w:styleId="BodyTextChar">
    <w:name w:val="Body Text Char"/>
    <w:basedOn w:val="DefaultParagraphFont"/>
    <w:link w:val="BodyText"/>
    <w:uiPriority w:val="99"/>
    <w:locked/>
    <w:rsid w:val="00FC3B95"/>
    <w:rPr>
      <w:sz w:val="24"/>
      <w:lang w:eastAsia="ar-SA" w:bidi="ar-SA"/>
    </w:rPr>
  </w:style>
  <w:style w:type="paragraph" w:styleId="Footer">
    <w:name w:val="footer"/>
    <w:basedOn w:val="Normal"/>
    <w:link w:val="FooterChar"/>
    <w:uiPriority w:val="99"/>
    <w:rsid w:val="001B2D68"/>
    <w:pPr>
      <w:widowControl w:val="0"/>
      <w:tabs>
        <w:tab w:val="center" w:pos="4677"/>
        <w:tab w:val="right" w:pos="9355"/>
      </w:tabs>
      <w:autoSpaceDE w:val="0"/>
      <w:autoSpaceDN w:val="0"/>
      <w:adjustRightInd w:val="0"/>
    </w:pPr>
  </w:style>
  <w:style w:type="character" w:customStyle="1" w:styleId="FooterChar">
    <w:name w:val="Footer Char"/>
    <w:basedOn w:val="DefaultParagraphFont"/>
    <w:link w:val="Footer"/>
    <w:uiPriority w:val="99"/>
    <w:locked/>
    <w:rsid w:val="001B2D68"/>
    <w:rPr>
      <w:sz w:val="24"/>
    </w:rPr>
  </w:style>
  <w:style w:type="paragraph" w:customStyle="1" w:styleId="a0">
    <w:name w:val="Вопросы"/>
    <w:basedOn w:val="Normal"/>
    <w:uiPriority w:val="99"/>
    <w:rsid w:val="003E48E0"/>
    <w:pPr>
      <w:spacing w:line="280" w:lineRule="exact"/>
      <w:ind w:firstLine="567"/>
      <w:jc w:val="both"/>
    </w:pPr>
    <w:rPr>
      <w:b/>
      <w:i/>
      <w:sz w:val="26"/>
      <w:szCs w:val="20"/>
    </w:rPr>
  </w:style>
  <w:style w:type="paragraph" w:customStyle="1" w:styleId="a1">
    <w:name w:val="а Обычный"/>
    <w:basedOn w:val="Normal"/>
    <w:link w:val="a2"/>
    <w:uiPriority w:val="99"/>
    <w:rsid w:val="003E48E0"/>
    <w:pPr>
      <w:widowControl w:val="0"/>
      <w:ind w:firstLine="567"/>
      <w:jc w:val="both"/>
    </w:pPr>
    <w:rPr>
      <w:iCs/>
      <w:sz w:val="28"/>
    </w:rPr>
  </w:style>
  <w:style w:type="character" w:customStyle="1" w:styleId="a2">
    <w:name w:val="а Обычный Знак"/>
    <w:link w:val="a1"/>
    <w:uiPriority w:val="99"/>
    <w:locked/>
    <w:rsid w:val="003E48E0"/>
    <w:rPr>
      <w:sz w:val="24"/>
    </w:rPr>
  </w:style>
  <w:style w:type="paragraph" w:customStyle="1" w:styleId="a3">
    <w:name w:val="а Вопросы темы ПТК"/>
    <w:basedOn w:val="Normal"/>
    <w:uiPriority w:val="99"/>
    <w:rsid w:val="003E48E0"/>
    <w:pPr>
      <w:ind w:firstLine="567"/>
      <w:jc w:val="both"/>
    </w:pPr>
    <w:rPr>
      <w:b/>
      <w:bCs/>
      <w:i/>
      <w:iCs/>
      <w:sz w:val="28"/>
    </w:rPr>
  </w:style>
  <w:style w:type="paragraph" w:styleId="BodyTextIndent2">
    <w:name w:val="Body Text Indent 2"/>
    <w:basedOn w:val="Normal"/>
    <w:link w:val="BodyTextIndent2Char"/>
    <w:uiPriority w:val="99"/>
    <w:rsid w:val="00996A25"/>
    <w:pPr>
      <w:spacing w:after="120" w:line="480" w:lineRule="auto"/>
      <w:ind w:left="283"/>
    </w:pPr>
  </w:style>
  <w:style w:type="character" w:customStyle="1" w:styleId="BodyTextIndent2Char">
    <w:name w:val="Body Text Indent 2 Char"/>
    <w:basedOn w:val="DefaultParagraphFont"/>
    <w:link w:val="BodyTextIndent2"/>
    <w:uiPriority w:val="99"/>
    <w:locked/>
    <w:rsid w:val="00996A25"/>
    <w:rPr>
      <w:sz w:val="24"/>
    </w:rPr>
  </w:style>
  <w:style w:type="paragraph" w:styleId="BodyTextIndent3">
    <w:name w:val="Body Text Indent 3"/>
    <w:basedOn w:val="Normal"/>
    <w:link w:val="BodyTextIndent3Char"/>
    <w:uiPriority w:val="99"/>
    <w:rsid w:val="00996A25"/>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996A25"/>
    <w:rPr>
      <w:sz w:val="16"/>
    </w:rPr>
  </w:style>
  <w:style w:type="paragraph" w:customStyle="1" w:styleId="a4">
    <w:name w:val="а Вопросы ПТК"/>
    <w:basedOn w:val="Normal"/>
    <w:link w:val="a5"/>
    <w:uiPriority w:val="99"/>
    <w:rsid w:val="00996A25"/>
    <w:pPr>
      <w:widowControl w:val="0"/>
      <w:ind w:firstLine="567"/>
      <w:jc w:val="both"/>
    </w:pPr>
    <w:rPr>
      <w:b/>
      <w:bCs/>
      <w:i/>
      <w:iCs/>
      <w:sz w:val="28"/>
    </w:rPr>
  </w:style>
  <w:style w:type="character" w:customStyle="1" w:styleId="a5">
    <w:name w:val="а Вопросы ПТК Знак"/>
    <w:link w:val="a4"/>
    <w:uiPriority w:val="99"/>
    <w:locked/>
    <w:rsid w:val="00996A25"/>
    <w:rPr>
      <w:b/>
      <w:i/>
      <w:sz w:val="24"/>
    </w:rPr>
  </w:style>
  <w:style w:type="character" w:styleId="Strong">
    <w:name w:val="Strong"/>
    <w:basedOn w:val="DefaultParagraphFont"/>
    <w:uiPriority w:val="99"/>
    <w:qFormat/>
    <w:rsid w:val="00F70365"/>
    <w:rPr>
      <w:rFonts w:cs="Times New Roman"/>
      <w:b/>
    </w:rPr>
  </w:style>
  <w:style w:type="paragraph" w:styleId="BodyTextIndent">
    <w:name w:val="Body Text Indent"/>
    <w:basedOn w:val="Normal"/>
    <w:link w:val="BodyTextIndentChar"/>
    <w:uiPriority w:val="99"/>
    <w:rsid w:val="00F70365"/>
    <w:pPr>
      <w:spacing w:after="120"/>
      <w:ind w:left="283"/>
    </w:pPr>
    <w:rPr>
      <w:lang w:val="en-US"/>
    </w:rPr>
  </w:style>
  <w:style w:type="character" w:customStyle="1" w:styleId="BodyTextIndentChar">
    <w:name w:val="Body Text Indent Char"/>
    <w:basedOn w:val="DefaultParagraphFont"/>
    <w:link w:val="BodyTextIndent"/>
    <w:uiPriority w:val="99"/>
    <w:locked/>
    <w:rsid w:val="00F70365"/>
    <w:rPr>
      <w:sz w:val="24"/>
      <w:lang w:val="en-US"/>
    </w:rPr>
  </w:style>
  <w:style w:type="paragraph" w:styleId="DocumentMap">
    <w:name w:val="Document Map"/>
    <w:basedOn w:val="Normal"/>
    <w:link w:val="DocumentMapChar"/>
    <w:uiPriority w:val="99"/>
    <w:rsid w:val="00F70365"/>
    <w:pPr>
      <w:shd w:val="clear" w:color="auto" w:fill="000080"/>
    </w:pPr>
    <w:rPr>
      <w:rFonts w:ascii="Tahoma" w:hAnsi="Tahoma"/>
      <w:sz w:val="20"/>
      <w:szCs w:val="20"/>
      <w:lang w:val="en-US"/>
    </w:rPr>
  </w:style>
  <w:style w:type="character" w:customStyle="1" w:styleId="DocumentMapChar">
    <w:name w:val="Document Map Char"/>
    <w:basedOn w:val="DefaultParagraphFont"/>
    <w:link w:val="DocumentMap"/>
    <w:uiPriority w:val="99"/>
    <w:locked/>
    <w:rsid w:val="00F70365"/>
    <w:rPr>
      <w:rFonts w:ascii="Tahoma" w:hAnsi="Tahoma"/>
      <w:shd w:val="clear" w:color="auto" w:fill="000080"/>
      <w:lang w:val="en-US"/>
    </w:rPr>
  </w:style>
  <w:style w:type="character" w:styleId="Emphasis">
    <w:name w:val="Emphasis"/>
    <w:basedOn w:val="DefaultParagraphFont"/>
    <w:uiPriority w:val="99"/>
    <w:qFormat/>
    <w:rsid w:val="009E0C36"/>
    <w:rPr>
      <w:rFonts w:cs="Times New Roman"/>
      <w:i/>
    </w:rPr>
  </w:style>
  <w:style w:type="paragraph" w:customStyle="1" w:styleId="c0">
    <w:name w:val="c0"/>
    <w:basedOn w:val="Normal"/>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Normal"/>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BodyText2">
    <w:name w:val="Body Text 2"/>
    <w:basedOn w:val="Normal"/>
    <w:link w:val="BodyText2Char"/>
    <w:uiPriority w:val="99"/>
    <w:rsid w:val="00A941AA"/>
    <w:pPr>
      <w:spacing w:after="120" w:line="480" w:lineRule="auto"/>
    </w:pPr>
  </w:style>
  <w:style w:type="character" w:customStyle="1" w:styleId="BodyText2Char">
    <w:name w:val="Body Text 2 Char"/>
    <w:basedOn w:val="DefaultParagraphFont"/>
    <w:link w:val="BodyText2"/>
    <w:uiPriority w:val="99"/>
    <w:locked/>
    <w:rsid w:val="00A941AA"/>
    <w:rPr>
      <w:rFonts w:cs="Times New Roman"/>
      <w:sz w:val="24"/>
      <w:szCs w:val="24"/>
    </w:rPr>
  </w:style>
  <w:style w:type="paragraph" w:styleId="BalloonText">
    <w:name w:val="Balloon Text"/>
    <w:basedOn w:val="Normal"/>
    <w:link w:val="BalloonTextChar"/>
    <w:uiPriority w:val="99"/>
    <w:semiHidden/>
    <w:rsid w:val="00D67324"/>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D67324"/>
    <w:rPr>
      <w:rFonts w:ascii="Segoe UI" w:hAnsi="Segoe UI" w:cs="Segoe UI"/>
      <w:sz w:val="18"/>
      <w:szCs w:val="18"/>
    </w:rPr>
  </w:style>
  <w:style w:type="table" w:customStyle="1" w:styleId="10">
    <w:name w:val="Сетка таблицы1"/>
    <w:uiPriority w:val="99"/>
    <w:rsid w:val="007D4EC1"/>
    <w:rPr>
      <w:rFonts w:ascii="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2F748F"/>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w:divs>
    <w:div w:id="1367172815">
      <w:marLeft w:val="0"/>
      <w:marRight w:val="0"/>
      <w:marTop w:val="0"/>
      <w:marBottom w:val="0"/>
      <w:divBdr>
        <w:top w:val="none" w:sz="0" w:space="0" w:color="auto"/>
        <w:left w:val="none" w:sz="0" w:space="0" w:color="auto"/>
        <w:bottom w:val="none" w:sz="0" w:space="0" w:color="auto"/>
        <w:right w:val="none" w:sz="0" w:space="0" w:color="auto"/>
      </w:divBdr>
      <w:divsChild>
        <w:div w:id="1367172849">
          <w:marLeft w:val="0"/>
          <w:marRight w:val="0"/>
          <w:marTop w:val="0"/>
          <w:marBottom w:val="0"/>
          <w:divBdr>
            <w:top w:val="none" w:sz="0" w:space="0" w:color="auto"/>
            <w:left w:val="none" w:sz="0" w:space="0" w:color="auto"/>
            <w:bottom w:val="none" w:sz="0" w:space="0" w:color="auto"/>
            <w:right w:val="none" w:sz="0" w:space="0" w:color="auto"/>
          </w:divBdr>
          <w:divsChild>
            <w:div w:id="1367172826">
              <w:marLeft w:val="0"/>
              <w:marRight w:val="450"/>
              <w:marTop w:val="0"/>
              <w:marBottom w:val="0"/>
              <w:divBdr>
                <w:top w:val="none" w:sz="0" w:space="0" w:color="auto"/>
                <w:left w:val="none" w:sz="0" w:space="0" w:color="auto"/>
                <w:bottom w:val="none" w:sz="0" w:space="0" w:color="auto"/>
                <w:right w:val="none" w:sz="0" w:space="0" w:color="auto"/>
              </w:divBdr>
            </w:div>
          </w:divsChild>
        </w:div>
        <w:div w:id="1367172878">
          <w:marLeft w:val="0"/>
          <w:marRight w:val="0"/>
          <w:marTop w:val="0"/>
          <w:marBottom w:val="0"/>
          <w:divBdr>
            <w:top w:val="none" w:sz="0" w:space="0" w:color="auto"/>
            <w:left w:val="none" w:sz="0" w:space="0" w:color="auto"/>
            <w:bottom w:val="none" w:sz="0" w:space="0" w:color="auto"/>
            <w:right w:val="none" w:sz="0" w:space="0" w:color="auto"/>
          </w:divBdr>
          <w:divsChild>
            <w:div w:id="1367172861">
              <w:marLeft w:val="0"/>
              <w:marRight w:val="0"/>
              <w:marTop w:val="0"/>
              <w:marBottom w:val="75"/>
              <w:divBdr>
                <w:top w:val="none" w:sz="0" w:space="0" w:color="auto"/>
                <w:left w:val="none" w:sz="0" w:space="0" w:color="auto"/>
                <w:bottom w:val="none" w:sz="0" w:space="0" w:color="auto"/>
                <w:right w:val="none" w:sz="0" w:space="0" w:color="auto"/>
              </w:divBdr>
            </w:div>
            <w:div w:id="1367172863">
              <w:marLeft w:val="0"/>
              <w:marRight w:val="0"/>
              <w:marTop w:val="0"/>
              <w:marBottom w:val="75"/>
              <w:divBdr>
                <w:top w:val="none" w:sz="0" w:space="0" w:color="auto"/>
                <w:left w:val="none" w:sz="0" w:space="0" w:color="auto"/>
                <w:bottom w:val="none" w:sz="0" w:space="0" w:color="auto"/>
                <w:right w:val="none" w:sz="0" w:space="0" w:color="auto"/>
              </w:divBdr>
            </w:div>
            <w:div w:id="136717286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67172816">
      <w:marLeft w:val="0"/>
      <w:marRight w:val="0"/>
      <w:marTop w:val="0"/>
      <w:marBottom w:val="0"/>
      <w:divBdr>
        <w:top w:val="none" w:sz="0" w:space="0" w:color="auto"/>
        <w:left w:val="none" w:sz="0" w:space="0" w:color="auto"/>
        <w:bottom w:val="none" w:sz="0" w:space="0" w:color="auto"/>
        <w:right w:val="none" w:sz="0" w:space="0" w:color="auto"/>
      </w:divBdr>
      <w:divsChild>
        <w:div w:id="1367172853">
          <w:marLeft w:val="0"/>
          <w:marRight w:val="0"/>
          <w:marTop w:val="0"/>
          <w:marBottom w:val="0"/>
          <w:divBdr>
            <w:top w:val="none" w:sz="0" w:space="0" w:color="auto"/>
            <w:left w:val="none" w:sz="0" w:space="0" w:color="auto"/>
            <w:bottom w:val="none" w:sz="0" w:space="0" w:color="auto"/>
            <w:right w:val="none" w:sz="0" w:space="0" w:color="auto"/>
          </w:divBdr>
          <w:divsChild>
            <w:div w:id="1367172856">
              <w:marLeft w:val="0"/>
              <w:marRight w:val="450"/>
              <w:marTop w:val="0"/>
              <w:marBottom w:val="0"/>
              <w:divBdr>
                <w:top w:val="none" w:sz="0" w:space="0" w:color="auto"/>
                <w:left w:val="none" w:sz="0" w:space="0" w:color="auto"/>
                <w:bottom w:val="none" w:sz="0" w:space="0" w:color="auto"/>
                <w:right w:val="none" w:sz="0" w:space="0" w:color="auto"/>
              </w:divBdr>
            </w:div>
          </w:divsChild>
        </w:div>
        <w:div w:id="1367172855">
          <w:marLeft w:val="0"/>
          <w:marRight w:val="0"/>
          <w:marTop w:val="0"/>
          <w:marBottom w:val="0"/>
          <w:divBdr>
            <w:top w:val="none" w:sz="0" w:space="0" w:color="auto"/>
            <w:left w:val="none" w:sz="0" w:space="0" w:color="auto"/>
            <w:bottom w:val="none" w:sz="0" w:space="0" w:color="auto"/>
            <w:right w:val="none" w:sz="0" w:space="0" w:color="auto"/>
          </w:divBdr>
          <w:divsChild>
            <w:div w:id="1367172824">
              <w:marLeft w:val="0"/>
              <w:marRight w:val="0"/>
              <w:marTop w:val="0"/>
              <w:marBottom w:val="75"/>
              <w:divBdr>
                <w:top w:val="none" w:sz="0" w:space="0" w:color="auto"/>
                <w:left w:val="none" w:sz="0" w:space="0" w:color="auto"/>
                <w:bottom w:val="none" w:sz="0" w:space="0" w:color="auto"/>
                <w:right w:val="none" w:sz="0" w:space="0" w:color="auto"/>
              </w:divBdr>
            </w:div>
            <w:div w:id="1367172835">
              <w:marLeft w:val="0"/>
              <w:marRight w:val="0"/>
              <w:marTop w:val="0"/>
              <w:marBottom w:val="75"/>
              <w:divBdr>
                <w:top w:val="none" w:sz="0" w:space="0" w:color="auto"/>
                <w:left w:val="none" w:sz="0" w:space="0" w:color="auto"/>
                <w:bottom w:val="none" w:sz="0" w:space="0" w:color="auto"/>
                <w:right w:val="none" w:sz="0" w:space="0" w:color="auto"/>
              </w:divBdr>
            </w:div>
            <w:div w:id="136717286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67172823">
      <w:marLeft w:val="0"/>
      <w:marRight w:val="0"/>
      <w:marTop w:val="0"/>
      <w:marBottom w:val="0"/>
      <w:divBdr>
        <w:top w:val="none" w:sz="0" w:space="0" w:color="auto"/>
        <w:left w:val="none" w:sz="0" w:space="0" w:color="auto"/>
        <w:bottom w:val="none" w:sz="0" w:space="0" w:color="auto"/>
        <w:right w:val="none" w:sz="0" w:space="0" w:color="auto"/>
      </w:divBdr>
      <w:divsChild>
        <w:div w:id="1367172847">
          <w:marLeft w:val="-225"/>
          <w:marRight w:val="-225"/>
          <w:marTop w:val="0"/>
          <w:marBottom w:val="0"/>
          <w:divBdr>
            <w:top w:val="none" w:sz="0" w:space="0" w:color="auto"/>
            <w:left w:val="none" w:sz="0" w:space="0" w:color="auto"/>
            <w:bottom w:val="none" w:sz="0" w:space="0" w:color="auto"/>
            <w:right w:val="none" w:sz="0" w:space="0" w:color="auto"/>
          </w:divBdr>
          <w:divsChild>
            <w:div w:id="1367172859">
              <w:marLeft w:val="0"/>
              <w:marRight w:val="0"/>
              <w:marTop w:val="0"/>
              <w:marBottom w:val="0"/>
              <w:divBdr>
                <w:top w:val="none" w:sz="0" w:space="0" w:color="auto"/>
                <w:left w:val="none" w:sz="0" w:space="0" w:color="auto"/>
                <w:bottom w:val="none" w:sz="0" w:space="0" w:color="auto"/>
                <w:right w:val="none" w:sz="0" w:space="0" w:color="auto"/>
              </w:divBdr>
              <w:divsChild>
                <w:div w:id="1367172846">
                  <w:marLeft w:val="-225"/>
                  <w:marRight w:val="-225"/>
                  <w:marTop w:val="0"/>
                  <w:marBottom w:val="0"/>
                  <w:divBdr>
                    <w:top w:val="none" w:sz="0" w:space="0" w:color="auto"/>
                    <w:left w:val="none" w:sz="0" w:space="0" w:color="auto"/>
                    <w:bottom w:val="none" w:sz="0" w:space="0" w:color="auto"/>
                    <w:right w:val="none" w:sz="0" w:space="0" w:color="auto"/>
                  </w:divBdr>
                  <w:divsChild>
                    <w:div w:id="1367172842">
                      <w:marLeft w:val="9750"/>
                      <w:marRight w:val="0"/>
                      <w:marTop w:val="0"/>
                      <w:marBottom w:val="0"/>
                      <w:divBdr>
                        <w:top w:val="none" w:sz="0" w:space="0" w:color="auto"/>
                        <w:left w:val="none" w:sz="0" w:space="0" w:color="auto"/>
                        <w:bottom w:val="none" w:sz="0" w:space="0" w:color="auto"/>
                        <w:right w:val="none" w:sz="0" w:space="0" w:color="auto"/>
                      </w:divBdr>
                      <w:divsChild>
                        <w:div w:id="1367172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7172825">
      <w:marLeft w:val="0"/>
      <w:marRight w:val="0"/>
      <w:marTop w:val="0"/>
      <w:marBottom w:val="0"/>
      <w:divBdr>
        <w:top w:val="none" w:sz="0" w:space="0" w:color="auto"/>
        <w:left w:val="none" w:sz="0" w:space="0" w:color="auto"/>
        <w:bottom w:val="none" w:sz="0" w:space="0" w:color="auto"/>
        <w:right w:val="none" w:sz="0" w:space="0" w:color="auto"/>
      </w:divBdr>
    </w:div>
    <w:div w:id="1367172827">
      <w:marLeft w:val="0"/>
      <w:marRight w:val="0"/>
      <w:marTop w:val="0"/>
      <w:marBottom w:val="0"/>
      <w:divBdr>
        <w:top w:val="none" w:sz="0" w:space="0" w:color="auto"/>
        <w:left w:val="none" w:sz="0" w:space="0" w:color="auto"/>
        <w:bottom w:val="none" w:sz="0" w:space="0" w:color="auto"/>
        <w:right w:val="none" w:sz="0" w:space="0" w:color="auto"/>
      </w:divBdr>
      <w:divsChild>
        <w:div w:id="1367172829">
          <w:marLeft w:val="0"/>
          <w:marRight w:val="0"/>
          <w:marTop w:val="0"/>
          <w:marBottom w:val="0"/>
          <w:divBdr>
            <w:top w:val="none" w:sz="0" w:space="0" w:color="auto"/>
            <w:left w:val="none" w:sz="0" w:space="0" w:color="auto"/>
            <w:bottom w:val="none" w:sz="0" w:space="0" w:color="auto"/>
            <w:right w:val="none" w:sz="0" w:space="0" w:color="auto"/>
          </w:divBdr>
        </w:div>
        <w:div w:id="1367172838">
          <w:marLeft w:val="0"/>
          <w:marRight w:val="0"/>
          <w:marTop w:val="0"/>
          <w:marBottom w:val="0"/>
          <w:divBdr>
            <w:top w:val="none" w:sz="0" w:space="0" w:color="auto"/>
            <w:left w:val="none" w:sz="0" w:space="0" w:color="auto"/>
            <w:bottom w:val="none" w:sz="0" w:space="0" w:color="auto"/>
            <w:right w:val="none" w:sz="0" w:space="0" w:color="auto"/>
          </w:divBdr>
          <w:divsChild>
            <w:div w:id="1367172813">
              <w:marLeft w:val="105"/>
              <w:marRight w:val="105"/>
              <w:marTop w:val="105"/>
              <w:marBottom w:val="105"/>
              <w:divBdr>
                <w:top w:val="single" w:sz="6" w:space="8" w:color="BBBBBB"/>
                <w:left w:val="single" w:sz="6" w:space="8" w:color="BBBBBB"/>
                <w:bottom w:val="single" w:sz="6" w:space="8" w:color="BBBBBB"/>
                <w:right w:val="single" w:sz="6" w:space="8" w:color="BBBBBB"/>
              </w:divBdr>
            </w:div>
            <w:div w:id="1367172819">
              <w:marLeft w:val="105"/>
              <w:marRight w:val="105"/>
              <w:marTop w:val="105"/>
              <w:marBottom w:val="105"/>
              <w:divBdr>
                <w:top w:val="single" w:sz="6" w:space="8" w:color="BBBBBB"/>
                <w:left w:val="single" w:sz="6" w:space="8" w:color="BBBBBB"/>
                <w:bottom w:val="single" w:sz="6" w:space="8" w:color="BBBBBB"/>
                <w:right w:val="single" w:sz="6" w:space="8" w:color="BBBBBB"/>
              </w:divBdr>
            </w:div>
            <w:div w:id="1367172852">
              <w:marLeft w:val="105"/>
              <w:marRight w:val="105"/>
              <w:marTop w:val="105"/>
              <w:marBottom w:val="105"/>
              <w:divBdr>
                <w:top w:val="single" w:sz="6" w:space="8" w:color="BBBBBB"/>
                <w:left w:val="single" w:sz="6" w:space="8" w:color="BBBBBB"/>
                <w:bottom w:val="single" w:sz="6" w:space="8" w:color="BBBBBB"/>
                <w:right w:val="single" w:sz="6" w:space="8" w:color="BBBBBB"/>
              </w:divBdr>
            </w:div>
            <w:div w:id="136717287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367172832">
      <w:marLeft w:val="0"/>
      <w:marRight w:val="0"/>
      <w:marTop w:val="0"/>
      <w:marBottom w:val="0"/>
      <w:divBdr>
        <w:top w:val="none" w:sz="0" w:space="0" w:color="auto"/>
        <w:left w:val="none" w:sz="0" w:space="0" w:color="auto"/>
        <w:bottom w:val="none" w:sz="0" w:space="0" w:color="auto"/>
        <w:right w:val="none" w:sz="0" w:space="0" w:color="auto"/>
      </w:divBdr>
      <w:divsChild>
        <w:div w:id="1367172818">
          <w:marLeft w:val="0"/>
          <w:marRight w:val="0"/>
          <w:marTop w:val="0"/>
          <w:marBottom w:val="0"/>
          <w:divBdr>
            <w:top w:val="none" w:sz="0" w:space="0" w:color="auto"/>
            <w:left w:val="none" w:sz="0" w:space="0" w:color="auto"/>
            <w:bottom w:val="none" w:sz="0" w:space="0" w:color="auto"/>
            <w:right w:val="none" w:sz="0" w:space="0" w:color="auto"/>
          </w:divBdr>
          <w:divsChild>
            <w:div w:id="1367172844">
              <w:marLeft w:val="105"/>
              <w:marRight w:val="105"/>
              <w:marTop w:val="105"/>
              <w:marBottom w:val="105"/>
              <w:divBdr>
                <w:top w:val="single" w:sz="6" w:space="8" w:color="BBBBBB"/>
                <w:left w:val="single" w:sz="6" w:space="8" w:color="BBBBBB"/>
                <w:bottom w:val="single" w:sz="6" w:space="8" w:color="BBBBBB"/>
                <w:right w:val="single" w:sz="6" w:space="8" w:color="BBBBBB"/>
              </w:divBdr>
            </w:div>
            <w:div w:id="1367172866">
              <w:marLeft w:val="105"/>
              <w:marRight w:val="105"/>
              <w:marTop w:val="105"/>
              <w:marBottom w:val="105"/>
              <w:divBdr>
                <w:top w:val="single" w:sz="6" w:space="8" w:color="BBBBBB"/>
                <w:left w:val="single" w:sz="6" w:space="8" w:color="BBBBBB"/>
                <w:bottom w:val="single" w:sz="6" w:space="8" w:color="BBBBBB"/>
                <w:right w:val="single" w:sz="6" w:space="8" w:color="BBBBBB"/>
              </w:divBdr>
            </w:div>
            <w:div w:id="1367172873">
              <w:marLeft w:val="105"/>
              <w:marRight w:val="105"/>
              <w:marTop w:val="105"/>
              <w:marBottom w:val="105"/>
              <w:divBdr>
                <w:top w:val="single" w:sz="6" w:space="8" w:color="BBBBBB"/>
                <w:left w:val="single" w:sz="6" w:space="8" w:color="BBBBBB"/>
                <w:bottom w:val="single" w:sz="6" w:space="8" w:color="BBBBBB"/>
                <w:right w:val="single" w:sz="6" w:space="8" w:color="BBBBBB"/>
              </w:divBdr>
            </w:div>
            <w:div w:id="136717287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67172839">
          <w:marLeft w:val="0"/>
          <w:marRight w:val="0"/>
          <w:marTop w:val="0"/>
          <w:marBottom w:val="0"/>
          <w:divBdr>
            <w:top w:val="none" w:sz="0" w:space="0" w:color="auto"/>
            <w:left w:val="none" w:sz="0" w:space="0" w:color="auto"/>
            <w:bottom w:val="none" w:sz="0" w:space="0" w:color="auto"/>
            <w:right w:val="none" w:sz="0" w:space="0" w:color="auto"/>
          </w:divBdr>
        </w:div>
      </w:divsChild>
    </w:div>
    <w:div w:id="1367172833">
      <w:marLeft w:val="0"/>
      <w:marRight w:val="0"/>
      <w:marTop w:val="0"/>
      <w:marBottom w:val="0"/>
      <w:divBdr>
        <w:top w:val="none" w:sz="0" w:space="0" w:color="auto"/>
        <w:left w:val="none" w:sz="0" w:space="0" w:color="auto"/>
        <w:bottom w:val="none" w:sz="0" w:space="0" w:color="auto"/>
        <w:right w:val="none" w:sz="0" w:space="0" w:color="auto"/>
      </w:divBdr>
      <w:divsChild>
        <w:div w:id="1367172814">
          <w:marLeft w:val="0"/>
          <w:marRight w:val="0"/>
          <w:marTop w:val="0"/>
          <w:marBottom w:val="75"/>
          <w:divBdr>
            <w:top w:val="none" w:sz="0" w:space="0" w:color="auto"/>
            <w:left w:val="none" w:sz="0" w:space="0" w:color="auto"/>
            <w:bottom w:val="none" w:sz="0" w:space="0" w:color="auto"/>
            <w:right w:val="none" w:sz="0" w:space="0" w:color="auto"/>
          </w:divBdr>
        </w:div>
        <w:div w:id="1367172841">
          <w:marLeft w:val="0"/>
          <w:marRight w:val="0"/>
          <w:marTop w:val="0"/>
          <w:marBottom w:val="75"/>
          <w:divBdr>
            <w:top w:val="none" w:sz="0" w:space="0" w:color="auto"/>
            <w:left w:val="none" w:sz="0" w:space="0" w:color="auto"/>
            <w:bottom w:val="none" w:sz="0" w:space="0" w:color="auto"/>
            <w:right w:val="none" w:sz="0" w:space="0" w:color="auto"/>
          </w:divBdr>
        </w:div>
      </w:divsChild>
    </w:div>
    <w:div w:id="1367172837">
      <w:marLeft w:val="0"/>
      <w:marRight w:val="0"/>
      <w:marTop w:val="0"/>
      <w:marBottom w:val="0"/>
      <w:divBdr>
        <w:top w:val="none" w:sz="0" w:space="0" w:color="auto"/>
        <w:left w:val="none" w:sz="0" w:space="0" w:color="auto"/>
        <w:bottom w:val="none" w:sz="0" w:space="0" w:color="auto"/>
        <w:right w:val="none" w:sz="0" w:space="0" w:color="auto"/>
      </w:divBdr>
    </w:div>
    <w:div w:id="1367172840">
      <w:marLeft w:val="0"/>
      <w:marRight w:val="0"/>
      <w:marTop w:val="0"/>
      <w:marBottom w:val="0"/>
      <w:divBdr>
        <w:top w:val="none" w:sz="0" w:space="0" w:color="auto"/>
        <w:left w:val="none" w:sz="0" w:space="0" w:color="auto"/>
        <w:bottom w:val="none" w:sz="0" w:space="0" w:color="auto"/>
        <w:right w:val="none" w:sz="0" w:space="0" w:color="auto"/>
      </w:divBdr>
    </w:div>
    <w:div w:id="1367172843">
      <w:marLeft w:val="0"/>
      <w:marRight w:val="0"/>
      <w:marTop w:val="0"/>
      <w:marBottom w:val="0"/>
      <w:divBdr>
        <w:top w:val="none" w:sz="0" w:space="0" w:color="auto"/>
        <w:left w:val="none" w:sz="0" w:space="0" w:color="auto"/>
        <w:bottom w:val="none" w:sz="0" w:space="0" w:color="auto"/>
        <w:right w:val="none" w:sz="0" w:space="0" w:color="auto"/>
      </w:divBdr>
      <w:divsChild>
        <w:div w:id="1367172820">
          <w:marLeft w:val="0"/>
          <w:marRight w:val="0"/>
          <w:marTop w:val="0"/>
          <w:marBottom w:val="0"/>
          <w:divBdr>
            <w:top w:val="none" w:sz="0" w:space="0" w:color="auto"/>
            <w:left w:val="none" w:sz="0" w:space="0" w:color="auto"/>
            <w:bottom w:val="none" w:sz="0" w:space="0" w:color="auto"/>
            <w:right w:val="none" w:sz="0" w:space="0" w:color="auto"/>
          </w:divBdr>
          <w:divsChild>
            <w:div w:id="1367172817">
              <w:marLeft w:val="105"/>
              <w:marRight w:val="105"/>
              <w:marTop w:val="105"/>
              <w:marBottom w:val="105"/>
              <w:divBdr>
                <w:top w:val="single" w:sz="6" w:space="8" w:color="BBBBBB"/>
                <w:left w:val="single" w:sz="6" w:space="8" w:color="BBBBBB"/>
                <w:bottom w:val="single" w:sz="6" w:space="8" w:color="BBBBBB"/>
                <w:right w:val="single" w:sz="6" w:space="8" w:color="BBBBBB"/>
              </w:divBdr>
            </w:div>
            <w:div w:id="1367172831">
              <w:marLeft w:val="105"/>
              <w:marRight w:val="105"/>
              <w:marTop w:val="105"/>
              <w:marBottom w:val="105"/>
              <w:divBdr>
                <w:top w:val="single" w:sz="6" w:space="8" w:color="BBBBBB"/>
                <w:left w:val="single" w:sz="6" w:space="8" w:color="BBBBBB"/>
                <w:bottom w:val="single" w:sz="6" w:space="8" w:color="BBBBBB"/>
                <w:right w:val="single" w:sz="6" w:space="8" w:color="BBBBBB"/>
              </w:divBdr>
            </w:div>
            <w:div w:id="1367172864">
              <w:marLeft w:val="105"/>
              <w:marRight w:val="105"/>
              <w:marTop w:val="105"/>
              <w:marBottom w:val="105"/>
              <w:divBdr>
                <w:top w:val="single" w:sz="6" w:space="8" w:color="BBBBBB"/>
                <w:left w:val="single" w:sz="6" w:space="8" w:color="BBBBBB"/>
                <w:bottom w:val="single" w:sz="6" w:space="8" w:color="BBBBBB"/>
                <w:right w:val="single" w:sz="6" w:space="8" w:color="BBBBBB"/>
              </w:divBdr>
            </w:div>
            <w:div w:id="136717287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67172874">
          <w:marLeft w:val="0"/>
          <w:marRight w:val="0"/>
          <w:marTop w:val="0"/>
          <w:marBottom w:val="0"/>
          <w:divBdr>
            <w:top w:val="none" w:sz="0" w:space="0" w:color="auto"/>
            <w:left w:val="none" w:sz="0" w:space="0" w:color="auto"/>
            <w:bottom w:val="none" w:sz="0" w:space="0" w:color="auto"/>
            <w:right w:val="none" w:sz="0" w:space="0" w:color="auto"/>
          </w:divBdr>
        </w:div>
      </w:divsChild>
    </w:div>
    <w:div w:id="1367172845">
      <w:marLeft w:val="0"/>
      <w:marRight w:val="0"/>
      <w:marTop w:val="0"/>
      <w:marBottom w:val="0"/>
      <w:divBdr>
        <w:top w:val="none" w:sz="0" w:space="0" w:color="auto"/>
        <w:left w:val="none" w:sz="0" w:space="0" w:color="auto"/>
        <w:bottom w:val="none" w:sz="0" w:space="0" w:color="auto"/>
        <w:right w:val="none" w:sz="0" w:space="0" w:color="auto"/>
      </w:divBdr>
    </w:div>
    <w:div w:id="1367172851">
      <w:marLeft w:val="0"/>
      <w:marRight w:val="0"/>
      <w:marTop w:val="0"/>
      <w:marBottom w:val="0"/>
      <w:divBdr>
        <w:top w:val="none" w:sz="0" w:space="0" w:color="auto"/>
        <w:left w:val="none" w:sz="0" w:space="0" w:color="auto"/>
        <w:bottom w:val="none" w:sz="0" w:space="0" w:color="auto"/>
        <w:right w:val="none" w:sz="0" w:space="0" w:color="auto"/>
      </w:divBdr>
      <w:divsChild>
        <w:div w:id="1367172848">
          <w:marLeft w:val="0"/>
          <w:marRight w:val="0"/>
          <w:marTop w:val="0"/>
          <w:marBottom w:val="0"/>
          <w:divBdr>
            <w:top w:val="none" w:sz="0" w:space="0" w:color="auto"/>
            <w:left w:val="none" w:sz="0" w:space="0" w:color="auto"/>
            <w:bottom w:val="none" w:sz="0" w:space="0" w:color="auto"/>
            <w:right w:val="none" w:sz="0" w:space="0" w:color="auto"/>
          </w:divBdr>
          <w:divsChild>
            <w:div w:id="1367172830">
              <w:marLeft w:val="105"/>
              <w:marRight w:val="105"/>
              <w:marTop w:val="105"/>
              <w:marBottom w:val="105"/>
              <w:divBdr>
                <w:top w:val="single" w:sz="6" w:space="8" w:color="BBBBBB"/>
                <w:left w:val="single" w:sz="6" w:space="8" w:color="BBBBBB"/>
                <w:bottom w:val="single" w:sz="6" w:space="8" w:color="BBBBBB"/>
                <w:right w:val="single" w:sz="6" w:space="8" w:color="BBBBBB"/>
              </w:divBdr>
            </w:div>
            <w:div w:id="1367172836">
              <w:marLeft w:val="105"/>
              <w:marRight w:val="105"/>
              <w:marTop w:val="105"/>
              <w:marBottom w:val="105"/>
              <w:divBdr>
                <w:top w:val="single" w:sz="6" w:space="8" w:color="BBBBBB"/>
                <w:left w:val="single" w:sz="6" w:space="8" w:color="BBBBBB"/>
                <w:bottom w:val="single" w:sz="6" w:space="8" w:color="BBBBBB"/>
                <w:right w:val="single" w:sz="6" w:space="8" w:color="BBBBBB"/>
              </w:divBdr>
            </w:div>
            <w:div w:id="1367172857">
              <w:marLeft w:val="105"/>
              <w:marRight w:val="105"/>
              <w:marTop w:val="105"/>
              <w:marBottom w:val="105"/>
              <w:divBdr>
                <w:top w:val="single" w:sz="6" w:space="8" w:color="BBBBBB"/>
                <w:left w:val="single" w:sz="6" w:space="8" w:color="BBBBBB"/>
                <w:bottom w:val="single" w:sz="6" w:space="8" w:color="BBBBBB"/>
                <w:right w:val="single" w:sz="6" w:space="8" w:color="BBBBBB"/>
              </w:divBdr>
            </w:div>
            <w:div w:id="136717287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67172854">
          <w:marLeft w:val="0"/>
          <w:marRight w:val="0"/>
          <w:marTop w:val="0"/>
          <w:marBottom w:val="0"/>
          <w:divBdr>
            <w:top w:val="none" w:sz="0" w:space="0" w:color="auto"/>
            <w:left w:val="none" w:sz="0" w:space="0" w:color="auto"/>
            <w:bottom w:val="none" w:sz="0" w:space="0" w:color="auto"/>
            <w:right w:val="none" w:sz="0" w:space="0" w:color="auto"/>
          </w:divBdr>
        </w:div>
      </w:divsChild>
    </w:div>
    <w:div w:id="1367172858">
      <w:marLeft w:val="0"/>
      <w:marRight w:val="0"/>
      <w:marTop w:val="0"/>
      <w:marBottom w:val="0"/>
      <w:divBdr>
        <w:top w:val="none" w:sz="0" w:space="0" w:color="auto"/>
        <w:left w:val="none" w:sz="0" w:space="0" w:color="auto"/>
        <w:bottom w:val="none" w:sz="0" w:space="0" w:color="auto"/>
        <w:right w:val="none" w:sz="0" w:space="0" w:color="auto"/>
      </w:divBdr>
    </w:div>
    <w:div w:id="1367172865">
      <w:marLeft w:val="0"/>
      <w:marRight w:val="0"/>
      <w:marTop w:val="0"/>
      <w:marBottom w:val="0"/>
      <w:divBdr>
        <w:top w:val="none" w:sz="0" w:space="0" w:color="auto"/>
        <w:left w:val="none" w:sz="0" w:space="0" w:color="auto"/>
        <w:bottom w:val="none" w:sz="0" w:space="0" w:color="auto"/>
        <w:right w:val="none" w:sz="0" w:space="0" w:color="auto"/>
      </w:divBdr>
    </w:div>
    <w:div w:id="1367172868">
      <w:marLeft w:val="0"/>
      <w:marRight w:val="0"/>
      <w:marTop w:val="0"/>
      <w:marBottom w:val="0"/>
      <w:divBdr>
        <w:top w:val="none" w:sz="0" w:space="0" w:color="auto"/>
        <w:left w:val="none" w:sz="0" w:space="0" w:color="auto"/>
        <w:bottom w:val="none" w:sz="0" w:space="0" w:color="auto"/>
        <w:right w:val="none" w:sz="0" w:space="0" w:color="auto"/>
      </w:divBdr>
    </w:div>
    <w:div w:id="1367172869">
      <w:marLeft w:val="0"/>
      <w:marRight w:val="0"/>
      <w:marTop w:val="0"/>
      <w:marBottom w:val="0"/>
      <w:divBdr>
        <w:top w:val="none" w:sz="0" w:space="0" w:color="auto"/>
        <w:left w:val="none" w:sz="0" w:space="0" w:color="auto"/>
        <w:bottom w:val="none" w:sz="0" w:space="0" w:color="auto"/>
        <w:right w:val="none" w:sz="0" w:space="0" w:color="auto"/>
      </w:divBdr>
    </w:div>
    <w:div w:id="1367172875">
      <w:marLeft w:val="0"/>
      <w:marRight w:val="0"/>
      <w:marTop w:val="0"/>
      <w:marBottom w:val="0"/>
      <w:divBdr>
        <w:top w:val="none" w:sz="0" w:space="0" w:color="auto"/>
        <w:left w:val="none" w:sz="0" w:space="0" w:color="auto"/>
        <w:bottom w:val="none" w:sz="0" w:space="0" w:color="auto"/>
        <w:right w:val="none" w:sz="0" w:space="0" w:color="auto"/>
      </w:divBdr>
      <w:divsChild>
        <w:div w:id="1367172821">
          <w:marLeft w:val="0"/>
          <w:marRight w:val="0"/>
          <w:marTop w:val="0"/>
          <w:marBottom w:val="0"/>
          <w:divBdr>
            <w:top w:val="none" w:sz="0" w:space="0" w:color="auto"/>
            <w:left w:val="none" w:sz="0" w:space="0" w:color="auto"/>
            <w:bottom w:val="none" w:sz="0" w:space="0" w:color="auto"/>
            <w:right w:val="none" w:sz="0" w:space="0" w:color="auto"/>
          </w:divBdr>
        </w:div>
        <w:div w:id="1367172834">
          <w:marLeft w:val="0"/>
          <w:marRight w:val="0"/>
          <w:marTop w:val="0"/>
          <w:marBottom w:val="0"/>
          <w:divBdr>
            <w:top w:val="none" w:sz="0" w:space="0" w:color="auto"/>
            <w:left w:val="none" w:sz="0" w:space="0" w:color="auto"/>
            <w:bottom w:val="none" w:sz="0" w:space="0" w:color="auto"/>
            <w:right w:val="none" w:sz="0" w:space="0" w:color="auto"/>
          </w:divBdr>
          <w:divsChild>
            <w:div w:id="1367172822">
              <w:marLeft w:val="105"/>
              <w:marRight w:val="105"/>
              <w:marTop w:val="105"/>
              <w:marBottom w:val="105"/>
              <w:divBdr>
                <w:top w:val="single" w:sz="6" w:space="8" w:color="BBBBBB"/>
                <w:left w:val="single" w:sz="6" w:space="8" w:color="BBBBBB"/>
                <w:bottom w:val="single" w:sz="6" w:space="8" w:color="BBBBBB"/>
                <w:right w:val="single" w:sz="6" w:space="8" w:color="BBBBBB"/>
              </w:divBdr>
            </w:div>
            <w:div w:id="1367172828">
              <w:marLeft w:val="105"/>
              <w:marRight w:val="105"/>
              <w:marTop w:val="105"/>
              <w:marBottom w:val="105"/>
              <w:divBdr>
                <w:top w:val="single" w:sz="6" w:space="8" w:color="BBBBBB"/>
                <w:left w:val="single" w:sz="6" w:space="8" w:color="BBBBBB"/>
                <w:bottom w:val="single" w:sz="6" w:space="8" w:color="BBBBBB"/>
                <w:right w:val="single" w:sz="6" w:space="8" w:color="BBBBBB"/>
              </w:divBdr>
            </w:div>
            <w:div w:id="1367172850">
              <w:marLeft w:val="105"/>
              <w:marRight w:val="105"/>
              <w:marTop w:val="105"/>
              <w:marBottom w:val="105"/>
              <w:divBdr>
                <w:top w:val="single" w:sz="6" w:space="8" w:color="BBBBBB"/>
                <w:left w:val="single" w:sz="6" w:space="8" w:color="BBBBBB"/>
                <w:bottom w:val="single" w:sz="6" w:space="8" w:color="BBBBBB"/>
                <w:right w:val="single" w:sz="6" w:space="8" w:color="BBBBBB"/>
              </w:divBdr>
            </w:div>
            <w:div w:id="136717286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iprbookshop.ru/56159.html" TargetMode="External"/><Relationship Id="rId18" Type="http://schemas.openxmlformats.org/officeDocument/2006/relationships/hyperlink" Target="https://www.weforum.org/"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iprbookshop.ru/76393.html" TargetMode="External"/><Relationship Id="rId12" Type="http://schemas.openxmlformats.org/officeDocument/2006/relationships/hyperlink" Target="http://www.iprbookshop.ru/88769.html" TargetMode="External"/><Relationship Id="rId17" Type="http://schemas.openxmlformats.org/officeDocument/2006/relationships/hyperlink" Target="http://www.worldbank.org" TargetMode="External"/><Relationship Id="rId2" Type="http://schemas.openxmlformats.org/officeDocument/2006/relationships/styles" Target="styles.xml"/><Relationship Id="rId16" Type="http://schemas.openxmlformats.org/officeDocument/2006/relationships/hyperlink" Target="http://www.oecdru.org"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92763.html" TargetMode="External"/><Relationship Id="rId11" Type="http://schemas.openxmlformats.org/officeDocument/2006/relationships/hyperlink" Target="http://www.iprbookshop.ru/85612.html" TargetMode="External"/><Relationship Id="rId5" Type="http://schemas.openxmlformats.org/officeDocument/2006/relationships/hyperlink" Target="http://www.iprbookshop.ru/85575.html" TargetMode="External"/><Relationship Id="rId15" Type="http://schemas.openxmlformats.org/officeDocument/2006/relationships/hyperlink" Target="http://www.pwc.ru/ru.html" TargetMode="External"/><Relationship Id="rId10" Type="http://schemas.openxmlformats.org/officeDocument/2006/relationships/hyperlink" Target="http://www.iprbookshop.ru/92763.html" TargetMode="External"/><Relationship Id="rId19" Type="http://schemas.openxmlformats.org/officeDocument/2006/relationships/hyperlink" Target="https://nafi.ru/" TargetMode="External"/><Relationship Id="rId4" Type="http://schemas.openxmlformats.org/officeDocument/2006/relationships/webSettings" Target="webSettings.xml"/><Relationship Id="rId9" Type="http://schemas.openxmlformats.org/officeDocument/2006/relationships/hyperlink" Target="http://www.iprbookshop.ru/85575.html"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72</TotalTime>
  <Pages>59</Pages>
  <Words>20257</Words>
  <Characters>-32766</Characters>
  <Application>Microsoft Office Outlook</Application>
  <DocSecurity>0</DocSecurity>
  <Lines>0</Lines>
  <Paragraphs>0</Paragraphs>
  <ScaleCrop>false</ScaleCrop>
  <Company>CtrlSoft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Вера Филипповна</cp:lastModifiedBy>
  <cp:revision>13</cp:revision>
  <cp:lastPrinted>2021-04-27T15:07:00Z</cp:lastPrinted>
  <dcterms:created xsi:type="dcterms:W3CDTF">2021-04-27T20:01:00Z</dcterms:created>
  <dcterms:modified xsi:type="dcterms:W3CDTF">2021-12-28T10:36:00Z</dcterms:modified>
</cp:coreProperties>
</file>